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B202CA" w14:textId="77777777" w:rsidR="00D630EE" w:rsidRDefault="00D630EE" w:rsidP="00D630EE">
      <w:pPr>
        <w:spacing w:after="0" w:line="200" w:lineRule="exact"/>
        <w:rPr>
          <w:szCs w:val="20"/>
        </w:rPr>
      </w:pPr>
    </w:p>
    <w:p w14:paraId="3421D9D3" w14:textId="182B2FBA" w:rsidR="00D630EE" w:rsidRDefault="005D6AB7" w:rsidP="005D6AB7">
      <w:pPr>
        <w:tabs>
          <w:tab w:val="left" w:pos="3135"/>
        </w:tabs>
        <w:spacing w:after="0" w:line="200" w:lineRule="exact"/>
        <w:rPr>
          <w:szCs w:val="20"/>
        </w:rPr>
      </w:pPr>
      <w:r>
        <w:rPr>
          <w:szCs w:val="20"/>
        </w:rPr>
        <w:tab/>
      </w:r>
    </w:p>
    <w:p w14:paraId="402814C8" w14:textId="77777777" w:rsidR="00D630EE" w:rsidRPr="00D630EE" w:rsidRDefault="00D630EE" w:rsidP="00D630EE"/>
    <w:p w14:paraId="227858A9" w14:textId="70CCE957" w:rsidR="007303B2" w:rsidRDefault="007303B2">
      <w:pPr>
        <w:spacing w:before="10" w:after="0" w:line="190" w:lineRule="exact"/>
        <w:rPr>
          <w:sz w:val="19"/>
          <w:szCs w:val="19"/>
        </w:rPr>
      </w:pPr>
      <w:r>
        <w:rPr>
          <w:noProof/>
          <w:lang w:eastAsia="en-GB"/>
        </w:rPr>
        <mc:AlternateContent>
          <mc:Choice Requires="wpg">
            <w:drawing>
              <wp:anchor distT="0" distB="0" distL="114300" distR="114300" simplePos="0" relativeHeight="251660288" behindDoc="1" locked="0" layoutInCell="1" allowOverlap="1" wp14:anchorId="0B3E8C0D" wp14:editId="798F9347">
                <wp:simplePos x="0" y="0"/>
                <wp:positionH relativeFrom="page">
                  <wp:posOffset>0</wp:posOffset>
                </wp:positionH>
                <wp:positionV relativeFrom="page">
                  <wp:posOffset>635</wp:posOffset>
                </wp:positionV>
                <wp:extent cx="7559040" cy="6334760"/>
                <wp:effectExtent l="0" t="635" r="3810" b="0"/>
                <wp:wrapNone/>
                <wp:docPr id="41"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42" name="Picture 4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3" name="Picture 4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44" name="Group 40"/>
                        <wpg:cNvGrpSpPr>
                          <a:grpSpLocks/>
                        </wpg:cNvGrpSpPr>
                        <wpg:grpSpPr bwMode="auto">
                          <a:xfrm>
                            <a:off x="1281" y="853"/>
                            <a:ext cx="171" cy="171"/>
                            <a:chOff x="1281" y="853"/>
                            <a:chExt cx="171" cy="171"/>
                          </a:xfrm>
                        </wpg:grpSpPr>
                        <wps:wsp>
                          <wps:cNvPr id="45" name="Freeform 41"/>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6" name="Group 38"/>
                        <wpg:cNvGrpSpPr>
                          <a:grpSpLocks/>
                        </wpg:cNvGrpSpPr>
                        <wpg:grpSpPr bwMode="auto">
                          <a:xfrm>
                            <a:off x="1281" y="1069"/>
                            <a:ext cx="171" cy="171"/>
                            <a:chOff x="1281" y="1069"/>
                            <a:chExt cx="171" cy="171"/>
                          </a:xfrm>
                        </wpg:grpSpPr>
                        <wps:wsp>
                          <wps:cNvPr id="47" name="Freeform 39"/>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8" name="Group 36"/>
                        <wpg:cNvGrpSpPr>
                          <a:grpSpLocks/>
                        </wpg:cNvGrpSpPr>
                        <wpg:grpSpPr bwMode="auto">
                          <a:xfrm>
                            <a:off x="1281" y="1285"/>
                            <a:ext cx="171" cy="171"/>
                            <a:chOff x="1281" y="1285"/>
                            <a:chExt cx="171" cy="171"/>
                          </a:xfrm>
                        </wpg:grpSpPr>
                        <wps:wsp>
                          <wps:cNvPr id="49" name="Freeform 37"/>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0" name="Group 34"/>
                        <wpg:cNvGrpSpPr>
                          <a:grpSpLocks/>
                        </wpg:cNvGrpSpPr>
                        <wpg:grpSpPr bwMode="auto">
                          <a:xfrm>
                            <a:off x="1066" y="1069"/>
                            <a:ext cx="171" cy="171"/>
                            <a:chOff x="1066" y="1069"/>
                            <a:chExt cx="171" cy="171"/>
                          </a:xfrm>
                        </wpg:grpSpPr>
                        <wps:wsp>
                          <wps:cNvPr id="51" name="Freeform 35"/>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2" name="Group 32"/>
                        <wpg:cNvGrpSpPr>
                          <a:grpSpLocks/>
                        </wpg:cNvGrpSpPr>
                        <wpg:grpSpPr bwMode="auto">
                          <a:xfrm>
                            <a:off x="1066" y="1285"/>
                            <a:ext cx="171" cy="171"/>
                            <a:chOff x="1066" y="1285"/>
                            <a:chExt cx="171" cy="171"/>
                          </a:xfrm>
                        </wpg:grpSpPr>
                        <wps:wsp>
                          <wps:cNvPr id="53" name="Freeform 33"/>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4" name="Group 30"/>
                        <wpg:cNvGrpSpPr>
                          <a:grpSpLocks/>
                        </wpg:cNvGrpSpPr>
                        <wpg:grpSpPr bwMode="auto">
                          <a:xfrm>
                            <a:off x="850" y="1285"/>
                            <a:ext cx="171" cy="171"/>
                            <a:chOff x="850" y="1285"/>
                            <a:chExt cx="171" cy="171"/>
                          </a:xfrm>
                        </wpg:grpSpPr>
                        <wps:wsp>
                          <wps:cNvPr id="55" name="Freeform 31"/>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6" name="Group 28"/>
                        <wpg:cNvGrpSpPr>
                          <a:grpSpLocks/>
                        </wpg:cNvGrpSpPr>
                        <wpg:grpSpPr bwMode="auto">
                          <a:xfrm>
                            <a:off x="1553" y="853"/>
                            <a:ext cx="378" cy="603"/>
                            <a:chOff x="1553" y="853"/>
                            <a:chExt cx="378" cy="603"/>
                          </a:xfrm>
                        </wpg:grpSpPr>
                        <wps:wsp>
                          <wps:cNvPr id="57" name="Freeform 29"/>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 name="Group 26"/>
                        <wpg:cNvGrpSpPr>
                          <a:grpSpLocks/>
                        </wpg:cNvGrpSpPr>
                        <wpg:grpSpPr bwMode="auto">
                          <a:xfrm>
                            <a:off x="1628" y="923"/>
                            <a:ext cx="337" cy="220"/>
                            <a:chOff x="1628" y="923"/>
                            <a:chExt cx="337" cy="220"/>
                          </a:xfrm>
                        </wpg:grpSpPr>
                        <wps:wsp>
                          <wps:cNvPr id="59" name="Freeform 27"/>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0" name="Group 22"/>
                        <wpg:cNvGrpSpPr>
                          <a:grpSpLocks/>
                        </wpg:cNvGrpSpPr>
                        <wpg:grpSpPr bwMode="auto">
                          <a:xfrm>
                            <a:off x="2025" y="853"/>
                            <a:ext cx="425" cy="603"/>
                            <a:chOff x="2025" y="853"/>
                            <a:chExt cx="425" cy="603"/>
                          </a:xfrm>
                        </wpg:grpSpPr>
                        <wps:wsp>
                          <wps:cNvPr id="61" name="Freeform 25"/>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24"/>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23"/>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4" name="Group 20"/>
                        <wpg:cNvGrpSpPr>
                          <a:grpSpLocks/>
                        </wpg:cNvGrpSpPr>
                        <wpg:grpSpPr bwMode="auto">
                          <a:xfrm>
                            <a:off x="2565" y="853"/>
                            <a:ext cx="2" cy="603"/>
                            <a:chOff x="2565" y="853"/>
                            <a:chExt cx="2" cy="603"/>
                          </a:xfrm>
                        </wpg:grpSpPr>
                        <wps:wsp>
                          <wps:cNvPr id="65" name="Freeform 21"/>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065424B" id="Group 19" o:spid="_x0000_s1026" style="position:absolute;margin-left:0;margin-top:.05pt;width:595.2pt;height:498.8pt;z-index:-251656192;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&#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C&#10;cCm7vagB1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JuFNeYI&#10;eaikuo8HLbfXPpQBPvGKa0nNeefEP9ovwx8NlZby/Wa5jGTBCQxX6ntXifi39uC88RLJFotu1vHJ&#10;kK4GWI+v+Arir5hRpLV39DzMTnGFoPllJN9kfR3jX4n6L4Ctmm1XULe0VR8oZsu3/Aetee/8NueB&#10;/wDn8uf+/P8A9evlXxU2pePr2SbULqabbyw34VP945x+ZrB/4QOx/wCmP/fR/wAK8qebVm7wVkfL&#10;YnijE8/7mCt5n6XUU3eKPMBr6I+8HUUm7ik30AOooDZFGaACigtim76AHUU0Pk06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3ic9HEAAAA2wAAAA8AAABkcnMvZG93bnJldi54bWxEj9GKwjAURN+F/YdwBV9kTVdFtGuUogi+&#10;iXY/4NrcbYvNTdtErX69WVjwcZiZM8xy3ZlK3Kh1pWUFX6MIBHFmdcm5gp909zkH4TyyxsoyKXiQ&#10;g/Xqo7fEWNs7H+l28rkIEHYxKii8r2MpXVaQQTeyNXHwfm1r0AfZ5lK3eA9wU8lxFM2kwZLDQoE1&#10;bQrKLqerUbCb5Mmh2T7Tc7MdVslmwfPmMVFq0O+SbxCeOv8O/7f3WsF0DH9fwg+Qqx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3ic9HEAAAA2wAAAA8AAAAAAAAAAAAAAAAA&#10;nwIAAGRycy9kb3ducmV2LnhtbFBLBQYAAAAABAAEAPcAAACQAwAAAAA=&#10;">
                  <v:imagedata r:id="rId13" o:title=""/>
                </v:shape>
                <v:shape id="Picture 42"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cf7DDAAAA2wAAAA8AAABkcnMvZG93bnJldi54bWxEj0FrwkAUhO9C/8PyCt7MprWUEt0EaVG8&#10;GqWtt0f2uQnuvg3ZVeO/7xYKPQ4z8w2zrEZnxZWG0HlW8JTlIIgbrzs2Cg779ewNRIjIGq1nUnCn&#10;AFX5MFliof2Nd3StoxEJwqFABW2MfSFlaFpyGDLfEyfv5AeHMcnBSD3gLcGdlc95/ioddpwWWuzp&#10;vaXmXF+cAm19bo8bX+/W3x9f+83dhOOnUWr6OK4WICKN8T/8195qBS9z+P2SfoAs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xx/sMMAAADbAAAADwAAAAAAAAAAAAAAAACf&#10;AgAAZHJzL2Rvd25yZXYueG1sUEsFBgAAAAAEAAQA9wAAAI8DAAAAAA==&#10;">
                  <v:imagedata r:id="rId14" o:title=""/>
                </v:shape>
                <v:group id="Group 40"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Freeform 41"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lQMMUA&#10;AADbAAAADwAAAGRycy9kb3ducmV2LnhtbESPS2sCQRCE70L+w9ABb3E2IauycRQNUTwEfB+8NTu9&#10;D93pWXZGXf99Rgh4LKrrq67RpDWVuFLjSssK3nsRCOLU6pJzBfvd/G0IwnlkjZVlUnAnB5PxS2eE&#10;ibY33tB163MRIOwSVFB4XydSurQgg65na+LgZbYx6INscqkbvAW4qeRHFPWlwZJDQ4E1fReUnrcX&#10;E97gy+9gLXc/8WKGx+y0kstDnCnVfW2nXyA8tf55/J9eagWfMTy2BADI8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aVAwxQAAANsAAAAPAAAAAAAAAAAAAAAAAJgCAABkcnMv&#10;ZG93bnJldi54bWxQSwUGAAAAAAQABAD1AAAAigMAAAAA&#10;" path="m,171r172,l172,,,,,171e" fillcolor="#00aeef" stroked="f">
                    <v:path arrowok="t" o:connecttype="custom" o:connectlocs="0,1024;172,1024;172,853;0,853;0,1024" o:connectangles="0,0,0,0,0"/>
                  </v:shape>
                </v:group>
                <v:group id="Group 38"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shape id="Freeform 39"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4BYMUA&#10;AADbAAAADwAAAGRycy9kb3ducmV2LnhtbESPQWvCQBSE74X+h+UVvNWNIlrSrFJaBb0ItYV6fMm+&#10;ZNNm34bsGuO/dwuCx2FmvmGy1WAb0VPna8cKJuMEBHHhdM2Vgu+vzfMLCB+QNTaOScGFPKyWjw8Z&#10;ptqd+ZP6Q6hEhLBPUYEJoU2l9IUhi37sWuLola6zGKLsKqk7PEe4beQ0SebSYs1xwWBL74aKv8PJ&#10;Ksh/TVkcP/YTWa5/kn533NpT7pQaPQ1vryACDeEevrW3WsFsAf9f4g+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rgFgxQAAANsAAAAPAAAAAAAAAAAAAAAAAJgCAABkcnMv&#10;ZG93bnJldi54bWxQSwUGAAAAAAQABAD1AAAAigMAAAAA&#10;" path="m,171r172,l172,,,,,171e" fillcolor="#0087cd" stroked="f">
                    <v:path arrowok="t" o:connecttype="custom" o:connectlocs="0,1240;172,1240;172,1069;0,1069;0,1240" o:connectangles="0,0,0,0,0"/>
                  </v:shape>
                </v:group>
                <v:group id="Group 36"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shape id="Freeform 37"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6Oo8YA&#10;AADbAAAADwAAAGRycy9kb3ducmV2LnhtbESPQWvCQBSE74X+h+UVeim6aWlFo6uUtoqIB6MePD6y&#10;zySafRt21xj/vVso9DjMzDfMZNaZWrTkfGVZwWs/AUGcW11xoWC/m/eGIHxA1lhbJgU38jCbPj5M&#10;MNX2yhm121CICGGfooIyhCaV0uclGfR92xBH72idwRClK6R2eI1wU8u3JBlIgxXHhRIb+iopP28v&#10;RsFH5uu5O2xe2u/T+mfRjHB5u6yUen7qPscgAnXhP/zXXmoF7yP4/RJ/gJ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J6Oo8YAAADbAAAADwAAAAAAAAAAAAAAAACYAgAAZHJz&#10;L2Rvd25yZXYueG1sUEsFBgAAAAAEAAQA9QAAAIsDAAAAAA==&#10;" path="m,171r172,l172,,,,,171e" fillcolor="#0054a6" stroked="f">
                    <v:path arrowok="t" o:connecttype="custom" o:connectlocs="0,1456;172,1456;172,1285;0,1285;0,1456" o:connectangles="0,0,0,0,0"/>
                  </v:shape>
                </v:group>
                <v:group id="Group 34"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shape id="Freeform 35"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vA7sYA&#10;AADbAAAADwAAAGRycy9kb3ducmV2LnhtbESPT2vCQBDF7wW/wzJCb3VjIbVEN6GWtngoaKMevA3Z&#10;yZ+anQ3ZVdNv3xUEj4837/fmLbLBtOJMvWssK5hOIhDEhdUNVwp228+nVxDOI2tsLZOCP3KQpaOH&#10;BSbaXviHzrmvRICwS1BB7X2XSOmKmgy6ie2Ig1fa3qAPsq+k7vES4KaVz1H0Ig02HBpq7Oi9puKY&#10;n0x4g0/fs43cfsRfSzyUv2u52selUo/j4W0OwtPg78e39EoriKdw3RIAIN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4vA7sYAAADbAAAADwAAAAAAAAAAAAAAAACYAgAAZHJz&#10;L2Rvd25yZXYueG1sUEsFBgAAAAAEAAQA9QAAAIsDAAAAAA==&#10;" path="m,171r171,l171,,,,,171e" fillcolor="#00aeef" stroked="f">
                    <v:path arrowok="t" o:connecttype="custom" o:connectlocs="0,1240;171,1240;171,1069;0,1069;0,1240" o:connectangles="0,0,0,0,0"/>
                  </v:shape>
                </v:group>
                <v:group id="Group 32"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shape id="Freeform 33"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yRvsUA&#10;AADbAAAADwAAAGRycy9kb3ducmV2LnhtbESPQWvCQBSE74X+h+UVvNWNilLSrFJaBb0ItYV6fMm+&#10;ZNNm34bsGuO/dwuCx2FmvmGy1WAb0VPna8cKJuMEBHHhdM2Vgu+vzfMLCB+QNTaOScGFPKyWjw8Z&#10;ptqd+ZP6Q6hEhLBPUYEJoU2l9IUhi37sWuLola6zGKLsKqk7PEe4beQ0SRbSYs1xwWBL74aKv8PJ&#10;Ksh/TVkcP/YTWa5/kn533NpT7pQaPQ1vryACDeEevrW3WsF8Bv9f4g+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TJG+xQAAANsAAAAPAAAAAAAAAAAAAAAAAJgCAABkcnMv&#10;ZG93bnJldi54bWxQSwUGAAAAAAQABAD1AAAAigMAAAAA&#10;" path="m,171r171,l171,,,,,171e" fillcolor="#0087cd" stroked="f">
                    <v:path arrowok="t" o:connecttype="custom" o:connectlocs="0,1456;171,1456;171,1285;0,1285;0,1456" o:connectangles="0,0,0,0,0"/>
                  </v:shape>
                </v:group>
                <v:group id="Group 30"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shape id="Freeform 31"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DG7cYA&#10;AADbAAAADwAAAGRycy9kb3ducmV2LnhtbESPT2vCQBDF7wW/wzKCt7ppIa1EN6EtrXgQ1KiH3obs&#10;5E+bnQ3ZVdNv7woFj4837/fmLbLBtOJMvWssK3iaRiCIC6sbrhQc9l+PMxDOI2tsLZOCP3KQpaOH&#10;BSbaXnhH59xXIkDYJaig9r5LpHRFTQbd1HbEwSttb9AH2VdS93gJcNPK5yh6kQYbDg01dvRRU/Gb&#10;n0x4g0/r163cf8bLd/wufzZydYxLpSbj4W0OwtPg78f/6ZVWEMdw2xIAIN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LDG7cYAAADbAAAADwAAAAAAAAAAAAAAAACYAgAAZHJz&#10;L2Rvd25yZXYueG1sUEsFBgAAAAAEAAQA9QAAAIsDAAAAAA==&#10;" path="m,171r171,l171,,,,,171e" fillcolor="#00aeef" stroked="f">
                    <v:path arrowok="t" o:connecttype="custom" o:connectlocs="0,1456;171,1456;171,1285;0,1285;0,1456" o:connectangles="0,0,0,0,0"/>
                  </v:shape>
                </v:group>
                <v:group id="Group 28"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29"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Bj1sIA&#10;AADbAAAADwAAAGRycy9kb3ducmV2LnhtbESPQWsCMRSE70L/Q3iF3jRbRVvWzUpRWjwJWun5kTw3&#10;Szcv2026bvvrjSB4HGbmG6ZYDa4RPXWh9qzgeZKBINbe1FwpOH6+j19BhIhssPFMCv4owKp8GBWY&#10;G3/mPfWHWIkE4ZCjAhtjm0sZtCWHYeJb4uSdfOcwJtlV0nR4TnDXyGmWLaTDmtOCxZbWlvT34dcp&#10;+PlHlrXTH7v1RpPtw+z45WZKPT0Ob0sQkYZ4D9/aW6Ng/gLXL+kHyPI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GPWwgAAANsAAAAPAAAAAAAAAAAAAAAAAJgCAABkcnMvZG93&#10;bnJldi54bWxQSwUGAAAAAAQABAD1AAAAhw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26"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Freeform 27"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my8cMA&#10;AADbAAAADwAAAGRycy9kb3ducmV2LnhtbESPS2vDMBCE74X8B7GB3Bo5hZjaiWxCS0JvJS9yXaz1&#10;g1grY6m2019fFQo9DjPzDbPNJ9OKgXrXWFawWkYgiAurG64UXM7751cQziNrbC2Tggc5yLPZ0xZT&#10;bUc+0nDylQgQdikqqL3vUildUZNBt7QdcfBK2xv0QfaV1D2OAW5a+RJFsTTYcFiosaO3mor76cso&#10;8OX753DWyfd46I5VEt3i/bWMlVrMp90GhKfJ/4f/2h9awTqB3y/hB8js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my8cMAAADbAAAADwAAAAAAAAAAAAAAAACYAgAAZHJzL2Rv&#10;d25yZXYueG1sUEsFBgAAAAAEAAQA9QAAAIgDA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2"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Freeform 25"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xvncAA&#10;AADbAAAADwAAAGRycy9kb3ducmV2LnhtbESPQYvCMBSE7wv+h/AEL4umahGpRhFhWa+6en80z7Ta&#10;vIQmav33RhD2OMzMN8xy3dlG3KkNtWMF41EGgrh0umaj4Pj3M5yDCBFZY+OYFDwpwHrV+1piod2D&#10;93Q/RCMShEOBCqoYfSFlKCuyGEbOEyfv7FqLMcnWSN3iI8FtIydZNpMWa04LFXraVlReDzer4HKe&#10;T46+zPNfMz3579szZ4M7pQb9brMAEamL/+FPe6cVzMbw/pJ+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vxvncAAAADbAAAADwAAAAAAAAAAAAAAAACYAgAAZHJzL2Rvd25y&#10;ZXYueG1sUEsFBgAAAAAEAAQA9QAAAIUD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4"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7x6sEA&#10;AADbAAAADwAAAGRycy9kb3ducmV2LnhtbESPT4vCMBTE7wt+h/CEvSxrai0i1SgiLOvVP3t/NM+0&#10;2ryEJmr99htB8DjMzG+Yxaq3rbhRFxrHCsajDARx5XTDRsHx8PM9AxEissbWMSl4UIDVcvCxwFK7&#10;O+/oto9GJAiHEhXUMfpSylDVZDGMnCdO3sl1FmOSnZG6w3uC21bmWTaVFhtOCzV62tRUXfZXq+B8&#10;muVHXxXFr5n8+a/ro2CDW6U+h/16DiJSH9/hV3urFUxzeH5JP0A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u8erBAAAA2wAAAA8AAAAAAAAAAAAAAAAAmAIAAGRycy9kb3du&#10;cmV2LnhtbFBLBQYAAAAABAAEAPUAAACGAwAAAAA=&#10;" path="m292,338r-80,l340,603r86,l292,338e" fillcolor="#231f20" stroked="f">
                    <v:path arrowok="t" o:connecttype="custom" o:connectlocs="292,1191;212,1191;340,1456;426,1456;292,1191" o:connectangles="0,0,0,0,0"/>
                  </v:shape>
                  <v:shape id="Freeform 23"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JUccAA&#10;AADbAAAADwAAAGRycy9kb3ducmV2LnhtbESPT4vCMBTE7wt+h/AEL4umq0WkGkWERa/rn/ujeabV&#10;5iU0Ueu3N8KCx2FmfsMsVp1txJ3aUDtW8DPKQBCXTtdsFBwPv8MZiBCRNTaOScGTAqyWva8FFto9&#10;+I/u+2hEgnAoUEEVoy+kDGVFFsPIeeLknV1rMSbZGqlbfCS4beQ4y6bSYs1poUJPm4rK6/5mFVzO&#10;s/HRl3m+NZOT/749cza4U2rQ79ZzEJG6+An/t3dawXQC7y/pB8j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WJUccAAAADbAAAADwAAAAAAAAAAAAAAAACYAgAAZHJzL2Rvd25y&#10;ZXYueG1sUEsFBgAAAAAEAAQA9QAAAIUD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0"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21"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CuC8MA&#10;AADbAAAADwAAAGRycy9kb3ducmV2LnhtbESPT2sCMRTE70K/Q3gFb5q1qOjWKCL1T2+uFb0+Nq+b&#10;xc3Lsom6+umbQqHHYeY3w8wWra3EjRpfOlYw6CcgiHOnSy4UHL/WvQkIH5A1Vo5JwYM8LOYvnRmm&#10;2t05o9shFCKWsE9RgQmhTqX0uSGLvu9q4uh9u8ZiiLIppG7wHsttJd+SZCwtlhwXDNa0MpRfDler&#10;4DPbbj5O0whP/Hn/zFauWpqhUt3XdvkOIlAb/sN/9E4rGI/g90v8A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CuC8MAAADbAAAADwAAAAAAAAAAAAAAAACYAgAAZHJzL2Rv&#10;d25yZXYueG1sUEsFBgAAAAAEAAQA9QAAAIgDAAAAAA==&#10;" path="m,l,603e" filled="f" strokecolor="#231f20" strokeweight="1.36325mm">
                    <v:path arrowok="t" o:connecttype="custom" o:connectlocs="0,853;0,1456" o:connectangles="0,0"/>
                  </v:shape>
                </v:group>
                <w10:wrap anchorx="page" anchory="page"/>
              </v:group>
            </w:pict>
          </mc:Fallback>
        </mc:AlternateContent>
      </w:r>
    </w:p>
    <w:p w14:paraId="7DEE10ED" w14:textId="77777777" w:rsidR="007303B2" w:rsidRDefault="007303B2">
      <w:pPr>
        <w:spacing w:after="0" w:line="200" w:lineRule="exact"/>
        <w:rPr>
          <w:szCs w:val="20"/>
        </w:rPr>
      </w:pPr>
    </w:p>
    <w:p w14:paraId="310C4384" w14:textId="77777777" w:rsidR="007303B2" w:rsidRDefault="007303B2">
      <w:pPr>
        <w:spacing w:after="0" w:line="200" w:lineRule="exact"/>
        <w:rPr>
          <w:szCs w:val="20"/>
        </w:rPr>
      </w:pPr>
    </w:p>
    <w:p w14:paraId="3E86FCB0" w14:textId="77777777" w:rsidR="007303B2" w:rsidRDefault="007303B2">
      <w:pPr>
        <w:spacing w:after="0" w:line="200" w:lineRule="exact"/>
        <w:rPr>
          <w:szCs w:val="20"/>
        </w:rPr>
      </w:pPr>
    </w:p>
    <w:p w14:paraId="5B98CEB1" w14:textId="77777777" w:rsidR="007303B2" w:rsidRDefault="007303B2">
      <w:pPr>
        <w:spacing w:after="0" w:line="200" w:lineRule="exact"/>
        <w:rPr>
          <w:szCs w:val="20"/>
        </w:rPr>
      </w:pPr>
    </w:p>
    <w:p w14:paraId="103E4594" w14:textId="77777777" w:rsidR="007303B2" w:rsidRDefault="007303B2">
      <w:pPr>
        <w:spacing w:after="0" w:line="200" w:lineRule="exact"/>
        <w:rPr>
          <w:szCs w:val="20"/>
        </w:rPr>
      </w:pPr>
    </w:p>
    <w:p w14:paraId="3FFFFA1C" w14:textId="77777777" w:rsidR="007303B2" w:rsidRDefault="007303B2">
      <w:pPr>
        <w:spacing w:after="0" w:line="200" w:lineRule="exact"/>
        <w:rPr>
          <w:szCs w:val="20"/>
        </w:rPr>
      </w:pPr>
    </w:p>
    <w:p w14:paraId="5A2AD89D" w14:textId="77777777" w:rsidR="007303B2" w:rsidRDefault="007303B2">
      <w:pPr>
        <w:spacing w:after="0" w:line="200" w:lineRule="exact"/>
        <w:rPr>
          <w:szCs w:val="20"/>
        </w:rPr>
      </w:pPr>
    </w:p>
    <w:p w14:paraId="38C4F413" w14:textId="77777777" w:rsidR="007303B2" w:rsidRDefault="007303B2">
      <w:pPr>
        <w:spacing w:after="0" w:line="200" w:lineRule="exact"/>
        <w:rPr>
          <w:szCs w:val="20"/>
        </w:rPr>
      </w:pPr>
    </w:p>
    <w:p w14:paraId="76D44C19" w14:textId="77777777" w:rsidR="007303B2" w:rsidRDefault="007303B2">
      <w:pPr>
        <w:spacing w:after="0" w:line="200" w:lineRule="exact"/>
        <w:rPr>
          <w:szCs w:val="20"/>
        </w:rPr>
      </w:pPr>
    </w:p>
    <w:p w14:paraId="49785B0F" w14:textId="77777777" w:rsidR="007303B2" w:rsidRDefault="007303B2">
      <w:pPr>
        <w:spacing w:after="0" w:line="200" w:lineRule="exact"/>
        <w:rPr>
          <w:szCs w:val="20"/>
        </w:rPr>
      </w:pPr>
    </w:p>
    <w:p w14:paraId="294A3195" w14:textId="77777777" w:rsidR="007303B2" w:rsidRDefault="007303B2">
      <w:pPr>
        <w:spacing w:after="0" w:line="200" w:lineRule="exact"/>
        <w:rPr>
          <w:szCs w:val="20"/>
        </w:rPr>
      </w:pPr>
    </w:p>
    <w:p w14:paraId="1E5CE085" w14:textId="77777777" w:rsidR="007303B2" w:rsidRDefault="007303B2">
      <w:pPr>
        <w:spacing w:after="0" w:line="200" w:lineRule="exact"/>
        <w:rPr>
          <w:szCs w:val="20"/>
        </w:rPr>
      </w:pPr>
    </w:p>
    <w:p w14:paraId="6C1E1B6A" w14:textId="77777777" w:rsidR="007303B2" w:rsidRDefault="007303B2">
      <w:pPr>
        <w:spacing w:after="0" w:line="200" w:lineRule="exact"/>
        <w:rPr>
          <w:szCs w:val="20"/>
        </w:rPr>
      </w:pPr>
    </w:p>
    <w:p w14:paraId="5A0EAE30" w14:textId="77777777" w:rsidR="007303B2" w:rsidRDefault="007303B2">
      <w:pPr>
        <w:spacing w:after="0" w:line="200" w:lineRule="exact"/>
        <w:rPr>
          <w:szCs w:val="20"/>
        </w:rPr>
      </w:pPr>
    </w:p>
    <w:p w14:paraId="003D4ADF" w14:textId="77777777" w:rsidR="007303B2" w:rsidRDefault="007303B2">
      <w:pPr>
        <w:spacing w:after="0" w:line="200" w:lineRule="exact"/>
        <w:rPr>
          <w:szCs w:val="20"/>
        </w:rPr>
      </w:pPr>
    </w:p>
    <w:p w14:paraId="4A6E01E9" w14:textId="77777777" w:rsidR="007303B2" w:rsidRDefault="007303B2">
      <w:pPr>
        <w:spacing w:after="0" w:line="200" w:lineRule="exact"/>
        <w:rPr>
          <w:szCs w:val="20"/>
        </w:rPr>
      </w:pPr>
    </w:p>
    <w:p w14:paraId="794C2AA0" w14:textId="77777777" w:rsidR="007303B2" w:rsidRDefault="007303B2">
      <w:pPr>
        <w:spacing w:after="0" w:line="200" w:lineRule="exact"/>
        <w:rPr>
          <w:szCs w:val="20"/>
        </w:rPr>
      </w:pPr>
    </w:p>
    <w:p w14:paraId="7A0C2253" w14:textId="77777777" w:rsidR="007303B2" w:rsidRDefault="007303B2">
      <w:pPr>
        <w:spacing w:after="0" w:line="200" w:lineRule="exact"/>
        <w:rPr>
          <w:szCs w:val="20"/>
        </w:rPr>
      </w:pPr>
    </w:p>
    <w:p w14:paraId="3E8DC110" w14:textId="77777777" w:rsidR="007303B2" w:rsidRDefault="007303B2">
      <w:pPr>
        <w:spacing w:after="0" w:line="200" w:lineRule="exact"/>
        <w:rPr>
          <w:szCs w:val="20"/>
        </w:rPr>
      </w:pPr>
    </w:p>
    <w:p w14:paraId="5F3466D7" w14:textId="77777777" w:rsidR="007303B2" w:rsidRDefault="007303B2">
      <w:pPr>
        <w:spacing w:after="0" w:line="200" w:lineRule="exact"/>
        <w:rPr>
          <w:szCs w:val="20"/>
        </w:rPr>
      </w:pPr>
    </w:p>
    <w:p w14:paraId="785A32C0" w14:textId="77777777" w:rsidR="007303B2" w:rsidRDefault="007303B2">
      <w:pPr>
        <w:spacing w:after="0" w:line="200" w:lineRule="exact"/>
        <w:rPr>
          <w:szCs w:val="20"/>
        </w:rPr>
      </w:pPr>
    </w:p>
    <w:p w14:paraId="3759D820" w14:textId="77777777" w:rsidR="007303B2" w:rsidRDefault="007303B2">
      <w:pPr>
        <w:spacing w:after="0" w:line="200" w:lineRule="exact"/>
        <w:rPr>
          <w:szCs w:val="20"/>
        </w:rPr>
      </w:pPr>
    </w:p>
    <w:p w14:paraId="0CC51E84" w14:textId="77777777" w:rsidR="007303B2" w:rsidRDefault="007303B2">
      <w:pPr>
        <w:spacing w:after="0" w:line="200" w:lineRule="exact"/>
        <w:rPr>
          <w:szCs w:val="20"/>
        </w:rPr>
      </w:pPr>
    </w:p>
    <w:p w14:paraId="01306E19" w14:textId="77777777" w:rsidR="007303B2" w:rsidRDefault="007303B2">
      <w:pPr>
        <w:spacing w:after="0" w:line="200" w:lineRule="exact"/>
        <w:rPr>
          <w:szCs w:val="20"/>
        </w:rPr>
      </w:pPr>
    </w:p>
    <w:p w14:paraId="39FC54C7" w14:textId="77777777" w:rsidR="007303B2" w:rsidRDefault="007303B2">
      <w:pPr>
        <w:spacing w:after="0" w:line="200" w:lineRule="exact"/>
        <w:rPr>
          <w:szCs w:val="20"/>
        </w:rPr>
      </w:pPr>
    </w:p>
    <w:p w14:paraId="204D29C4" w14:textId="77777777" w:rsidR="007303B2" w:rsidRDefault="007303B2">
      <w:pPr>
        <w:spacing w:after="0" w:line="200" w:lineRule="exact"/>
        <w:rPr>
          <w:szCs w:val="20"/>
        </w:rPr>
      </w:pPr>
    </w:p>
    <w:p w14:paraId="4B48107B" w14:textId="77777777" w:rsidR="007303B2" w:rsidRDefault="007303B2">
      <w:pPr>
        <w:spacing w:after="0" w:line="200" w:lineRule="exact"/>
        <w:rPr>
          <w:szCs w:val="20"/>
        </w:rPr>
      </w:pPr>
    </w:p>
    <w:p w14:paraId="26AD1514" w14:textId="77777777" w:rsidR="007303B2" w:rsidRDefault="007303B2">
      <w:pPr>
        <w:spacing w:after="0" w:line="200" w:lineRule="exact"/>
        <w:rPr>
          <w:szCs w:val="20"/>
        </w:rPr>
      </w:pPr>
    </w:p>
    <w:p w14:paraId="590E644D" w14:textId="77777777" w:rsidR="007303B2" w:rsidRDefault="007303B2">
      <w:pPr>
        <w:spacing w:after="0" w:line="200" w:lineRule="exact"/>
        <w:rPr>
          <w:szCs w:val="20"/>
        </w:rPr>
      </w:pPr>
    </w:p>
    <w:p w14:paraId="182AB51E" w14:textId="77777777" w:rsidR="007303B2" w:rsidRDefault="007303B2">
      <w:pPr>
        <w:spacing w:after="0" w:line="200" w:lineRule="exact"/>
        <w:rPr>
          <w:szCs w:val="20"/>
        </w:rPr>
      </w:pPr>
    </w:p>
    <w:p w14:paraId="3972FCE4" w14:textId="77777777" w:rsidR="007303B2" w:rsidRDefault="007303B2">
      <w:pPr>
        <w:spacing w:after="0" w:line="200" w:lineRule="exact"/>
        <w:rPr>
          <w:szCs w:val="20"/>
        </w:rPr>
      </w:pPr>
    </w:p>
    <w:p w14:paraId="0B5C8B20" w14:textId="77777777" w:rsidR="007303B2" w:rsidRDefault="007303B2">
      <w:pPr>
        <w:spacing w:after="0" w:line="200" w:lineRule="exact"/>
        <w:rPr>
          <w:szCs w:val="20"/>
        </w:rPr>
      </w:pPr>
    </w:p>
    <w:p w14:paraId="78520B5C" w14:textId="77777777" w:rsidR="007303B2" w:rsidRDefault="007303B2">
      <w:pPr>
        <w:spacing w:after="0" w:line="200" w:lineRule="exact"/>
        <w:rPr>
          <w:szCs w:val="20"/>
        </w:rPr>
      </w:pPr>
    </w:p>
    <w:p w14:paraId="67BAFE80" w14:textId="21756BF6" w:rsidR="00FB6067" w:rsidRPr="002A31D5" w:rsidRDefault="00FB6067" w:rsidP="00FB6067">
      <w:pPr>
        <w:pStyle w:val="Title"/>
        <w:spacing w:before="0" w:after="0"/>
      </w:pPr>
      <w:r>
        <w:t xml:space="preserve">PRI </w:t>
      </w:r>
      <w:r w:rsidRPr="002A31D5">
        <w:t>REPORTING FRAMEWORK 201</w:t>
      </w:r>
      <w:r w:rsidR="00F37F60">
        <w:t>4-</w:t>
      </w:r>
      <w:r>
        <w:t>1</w:t>
      </w:r>
      <w:r w:rsidR="00F37F60">
        <w:t>5</w:t>
      </w:r>
    </w:p>
    <w:p w14:paraId="0BC27288" w14:textId="6B859611" w:rsidR="00FB6067" w:rsidRDefault="00FB6067" w:rsidP="00FB6067">
      <w:pPr>
        <w:pStyle w:val="Title"/>
        <w:rPr>
          <w:noProof/>
          <w:lang w:val="en-IN" w:eastAsia="en-IN"/>
        </w:rPr>
      </w:pPr>
      <w:r>
        <w:rPr>
          <w:sz w:val="40"/>
          <w:szCs w:val="40"/>
        </w:rPr>
        <w:t>Overview and Guidance</w:t>
      </w:r>
    </w:p>
    <w:p w14:paraId="7EDAEFA0" w14:textId="77777777" w:rsidR="00FB6067" w:rsidRDefault="00FB6067" w:rsidP="00FB6067"/>
    <w:p w14:paraId="3027CB3B" w14:textId="77777777" w:rsidR="00FB6067" w:rsidRDefault="00FB6067" w:rsidP="00FB6067"/>
    <w:p w14:paraId="01AC64E3" w14:textId="77777777" w:rsidR="00FB6067" w:rsidRDefault="00FB6067" w:rsidP="00FB6067"/>
    <w:p w14:paraId="0E95C315" w14:textId="30BB91F0" w:rsidR="00FB6067" w:rsidRDefault="00F37F60" w:rsidP="00FB6067">
      <w:r>
        <w:t>September 2014</w:t>
      </w:r>
    </w:p>
    <w:p w14:paraId="2269B20E" w14:textId="77777777" w:rsidR="00FB6067" w:rsidRPr="009C1D27" w:rsidRDefault="00EE0D2A" w:rsidP="00FB6067">
      <w:pPr>
        <w:rPr>
          <w:color w:val="0070C0"/>
          <w:u w:val="single"/>
        </w:rPr>
      </w:pPr>
      <w:hyperlink r:id="rId15" w:history="1">
        <w:r w:rsidR="00FB6067" w:rsidRPr="009C1D27">
          <w:rPr>
            <w:color w:val="0070C0"/>
            <w:u w:val="single"/>
          </w:rPr>
          <w:t>reporting@unpri.org</w:t>
        </w:r>
      </w:hyperlink>
    </w:p>
    <w:p w14:paraId="3DB092D0" w14:textId="26DA684D" w:rsidR="00FB6067" w:rsidRDefault="00F37F60" w:rsidP="00FB6067">
      <w:r w:rsidRPr="00A2560B">
        <w:t>+44 (0) 20 3714 3187</w:t>
      </w:r>
    </w:p>
    <w:p w14:paraId="0CB3BC68" w14:textId="77777777" w:rsidR="007303B2" w:rsidRDefault="007303B2">
      <w:pPr>
        <w:spacing w:after="0" w:line="200" w:lineRule="exact"/>
        <w:rPr>
          <w:szCs w:val="20"/>
        </w:rPr>
      </w:pPr>
    </w:p>
    <w:p w14:paraId="664FAA9C" w14:textId="77777777" w:rsidR="007303B2" w:rsidRDefault="007303B2">
      <w:pPr>
        <w:spacing w:after="0" w:line="200" w:lineRule="exact"/>
        <w:rPr>
          <w:szCs w:val="20"/>
        </w:rPr>
      </w:pPr>
    </w:p>
    <w:p w14:paraId="195111CB" w14:textId="77777777" w:rsidR="007303B2" w:rsidRDefault="007303B2">
      <w:pPr>
        <w:spacing w:after="0" w:line="200" w:lineRule="exact"/>
        <w:rPr>
          <w:szCs w:val="20"/>
        </w:rPr>
      </w:pPr>
    </w:p>
    <w:p w14:paraId="56245A88" w14:textId="77777777" w:rsidR="007303B2" w:rsidRDefault="007303B2">
      <w:pPr>
        <w:spacing w:after="0" w:line="200" w:lineRule="exact"/>
        <w:rPr>
          <w:szCs w:val="20"/>
        </w:rPr>
      </w:pPr>
    </w:p>
    <w:p w14:paraId="4BB1FFAD" w14:textId="77777777" w:rsidR="007303B2" w:rsidRDefault="007303B2">
      <w:pPr>
        <w:spacing w:after="0" w:line="200" w:lineRule="exact"/>
        <w:rPr>
          <w:szCs w:val="20"/>
        </w:rPr>
      </w:pPr>
    </w:p>
    <w:p w14:paraId="06AA7BC0" w14:textId="77777777" w:rsidR="007303B2" w:rsidRDefault="007303B2">
      <w:pPr>
        <w:spacing w:after="0" w:line="200" w:lineRule="exact"/>
        <w:rPr>
          <w:szCs w:val="20"/>
        </w:rPr>
      </w:pPr>
    </w:p>
    <w:p w14:paraId="555A1771" w14:textId="77777777" w:rsidR="007303B2" w:rsidRDefault="007303B2">
      <w:pPr>
        <w:spacing w:after="0" w:line="200" w:lineRule="exact"/>
        <w:rPr>
          <w:szCs w:val="20"/>
        </w:rPr>
      </w:pPr>
    </w:p>
    <w:p w14:paraId="7C4227B5" w14:textId="77777777" w:rsidR="007303B2" w:rsidRDefault="007303B2">
      <w:pPr>
        <w:spacing w:after="0" w:line="200" w:lineRule="exact"/>
        <w:rPr>
          <w:szCs w:val="20"/>
        </w:rPr>
      </w:pPr>
    </w:p>
    <w:p w14:paraId="10FA4CE8" w14:textId="1C99877C" w:rsidR="007303B2" w:rsidRDefault="007303B2">
      <w:pPr>
        <w:spacing w:after="0" w:line="200" w:lineRule="exact"/>
        <w:rPr>
          <w:szCs w:val="20"/>
        </w:rPr>
      </w:pPr>
    </w:p>
    <w:p w14:paraId="4BA2DACE" w14:textId="77777777" w:rsidR="00A97C75" w:rsidRDefault="00A97C75" w:rsidP="005F2DE6">
      <w:pPr>
        <w:spacing w:after="0" w:line="562" w:lineRule="exact"/>
        <w:ind w:right="-20"/>
        <w:rPr>
          <w:rFonts w:ascii="Alright Sans Medium" w:eastAsia="Alright Sans Medium" w:hAnsi="Alright Sans Medium" w:cs="Alright Sans Medium"/>
          <w:sz w:val="48"/>
          <w:szCs w:val="48"/>
        </w:rPr>
      </w:pPr>
      <w:r>
        <w:rPr>
          <w:noProof/>
          <w:lang w:eastAsia="en-GB"/>
        </w:rPr>
        <mc:AlternateContent>
          <mc:Choice Requires="wpg">
            <w:drawing>
              <wp:anchor distT="0" distB="0" distL="114300" distR="114300" simplePos="0" relativeHeight="251662336" behindDoc="1" locked="0" layoutInCell="1" allowOverlap="1" wp14:anchorId="0644C0FD" wp14:editId="16AC6EB2">
                <wp:simplePos x="0" y="0"/>
                <wp:positionH relativeFrom="page">
                  <wp:posOffset>431800</wp:posOffset>
                </wp:positionH>
                <wp:positionV relativeFrom="page">
                  <wp:posOffset>489585</wp:posOffset>
                </wp:positionV>
                <wp:extent cx="7127875" cy="1270"/>
                <wp:effectExtent l="12700" t="13335" r="12700" b="4445"/>
                <wp:wrapNone/>
                <wp:docPr id="71"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27875" cy="1270"/>
                          <a:chOff x="680" y="771"/>
                          <a:chExt cx="11225" cy="2"/>
                        </a:xfrm>
                      </wpg:grpSpPr>
                      <wps:wsp>
                        <wps:cNvPr id="72" name="Freeform 72"/>
                        <wps:cNvSpPr>
                          <a:spLocks/>
                        </wps:cNvSpPr>
                        <wps:spPr bwMode="auto">
                          <a:xfrm>
                            <a:off x="680" y="771"/>
                            <a:ext cx="11225" cy="2"/>
                          </a:xfrm>
                          <a:custGeom>
                            <a:avLst/>
                            <a:gdLst>
                              <a:gd name="T0" fmla="+- 0 680 680"/>
                              <a:gd name="T1" fmla="*/ T0 w 11225"/>
                              <a:gd name="T2" fmla="+- 0 11904 680"/>
                              <a:gd name="T3" fmla="*/ T2 w 11225"/>
                            </a:gdLst>
                            <a:ahLst/>
                            <a:cxnLst>
                              <a:cxn ang="0">
                                <a:pos x="T1" y="0"/>
                              </a:cxn>
                              <a:cxn ang="0">
                                <a:pos x="T3" y="0"/>
                              </a:cxn>
                            </a:cxnLst>
                            <a:rect l="0" t="0" r="r" b="b"/>
                            <a:pathLst>
                              <a:path w="11225">
                                <a:moveTo>
                                  <a:pt x="0" y="0"/>
                                </a:moveTo>
                                <a:lnTo>
                                  <a:pt x="11224" y="0"/>
                                </a:lnTo>
                              </a:path>
                            </a:pathLst>
                          </a:custGeom>
                          <a:noFill/>
                          <a:ln w="6350">
                            <a:solidFill>
                              <a:srgbClr val="93959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1591B5" id="Group 71" o:spid="_x0000_s1026" style="position:absolute;margin-left:34pt;margin-top:38.55pt;width:561.25pt;height:.1pt;z-index:-251654144;mso-position-horizontal-relative:page;mso-position-vertical-relative:page" coordorigin="680,771" coordsize="112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">
                <v:shape id="Freeform 72" o:spid="_x0000_s1027" style="position:absolute;left:680;top:771;width:11225;height:2;visibility:visible;mso-wrap-style:square;v-text-anchor:top" coordsize="112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7sosQA&#10;AADbAAAADwAAAGRycy9kb3ducmV2LnhtbESP3WrCQBCF7wu+wzJC7+qmXtQaXaUKgdKCqMkDjNkx&#10;P2ZnQ3ar0ad3hYKXh/PzcebL3jTiTJ2rLCt4H0UgiHOrKy4UZGny9gnCeWSNjWVScCUHy8XgZY6x&#10;thfe0XnvCxFG2MWooPS+jaV0eUkG3ci2xME72s6gD7IrpO7wEsZNI8dR9CENVhwIJba0Lik/7f9M&#10;gNSr+nr4TZNk87PNa8rSbFrflHod9l8zEJ56/wz/t7+1gskYHl/CD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O7KLEAAAA2wAAAA8AAAAAAAAAAAAAAAAAmAIAAGRycy9k&#10;b3ducmV2LnhtbFBLBQYAAAAABAAEAPUAAACJAwAAAAA=&#10;" path="m,l11224,e" filled="f" strokecolor="#939598" strokeweight=".5pt">
                  <v:path arrowok="t" o:connecttype="custom" o:connectlocs="0,0;11224,0" o:connectangles="0,0"/>
                </v:shape>
                <w10:wrap anchorx="page" anchory="page"/>
              </v:group>
            </w:pict>
          </mc:Fallback>
        </mc:AlternateContent>
      </w:r>
      <w:r>
        <w:rPr>
          <w:noProof/>
          <w:lang w:eastAsia="en-GB"/>
        </w:rPr>
        <mc:AlternateContent>
          <mc:Choice Requires="wpg">
            <w:drawing>
              <wp:anchor distT="0" distB="0" distL="114300" distR="114300" simplePos="0" relativeHeight="251663360" behindDoc="1" locked="0" layoutInCell="1" allowOverlap="1" wp14:anchorId="701F72C3" wp14:editId="0182835A">
                <wp:simplePos x="0" y="0"/>
                <wp:positionH relativeFrom="page">
                  <wp:posOffset>0</wp:posOffset>
                </wp:positionH>
                <wp:positionV relativeFrom="page">
                  <wp:posOffset>10260965</wp:posOffset>
                </wp:positionV>
                <wp:extent cx="287655" cy="288290"/>
                <wp:effectExtent l="0" t="2540" r="0" b="0"/>
                <wp:wrapNone/>
                <wp:docPr id="73"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7655" cy="288290"/>
                          <a:chOff x="0" y="16159"/>
                          <a:chExt cx="453" cy="454"/>
                        </a:xfrm>
                      </wpg:grpSpPr>
                      <wps:wsp>
                        <wps:cNvPr id="74" name="Freeform 74"/>
                        <wps:cNvSpPr>
                          <a:spLocks/>
                        </wps:cNvSpPr>
                        <wps:spPr bwMode="auto">
                          <a:xfrm>
                            <a:off x="0" y="16159"/>
                            <a:ext cx="453" cy="454"/>
                          </a:xfrm>
                          <a:custGeom>
                            <a:avLst/>
                            <a:gdLst>
                              <a:gd name="T0" fmla="*/ 0 w 453"/>
                              <a:gd name="T1" fmla="+- 0 16612 16159"/>
                              <a:gd name="T2" fmla="*/ 16612 h 454"/>
                              <a:gd name="T3" fmla="*/ 453 w 453"/>
                              <a:gd name="T4" fmla="+- 0 16612 16159"/>
                              <a:gd name="T5" fmla="*/ 16612 h 454"/>
                              <a:gd name="T6" fmla="*/ 453 w 453"/>
                              <a:gd name="T7" fmla="+- 0 16159 16159"/>
                              <a:gd name="T8" fmla="*/ 16159 h 454"/>
                              <a:gd name="T9" fmla="*/ 0 w 453"/>
                              <a:gd name="T10" fmla="+- 0 16159 16159"/>
                              <a:gd name="T11" fmla="*/ 16159 h 454"/>
                              <a:gd name="T12" fmla="*/ 0 w 453"/>
                              <a:gd name="T13" fmla="+- 0 16612 16159"/>
                              <a:gd name="T14" fmla="*/ 16612 h 454"/>
                            </a:gdLst>
                            <a:ahLst/>
                            <a:cxnLst>
                              <a:cxn ang="0">
                                <a:pos x="T0" y="T2"/>
                              </a:cxn>
                              <a:cxn ang="0">
                                <a:pos x="T3" y="T5"/>
                              </a:cxn>
                              <a:cxn ang="0">
                                <a:pos x="T6" y="T8"/>
                              </a:cxn>
                              <a:cxn ang="0">
                                <a:pos x="T9" y="T11"/>
                              </a:cxn>
                              <a:cxn ang="0">
                                <a:pos x="T12" y="T14"/>
                              </a:cxn>
                            </a:cxnLst>
                            <a:rect l="0" t="0" r="r" b="b"/>
                            <a:pathLst>
                              <a:path w="453" h="454">
                                <a:moveTo>
                                  <a:pt x="0" y="453"/>
                                </a:moveTo>
                                <a:lnTo>
                                  <a:pt x="453" y="453"/>
                                </a:lnTo>
                                <a:lnTo>
                                  <a:pt x="453" y="0"/>
                                </a:lnTo>
                                <a:lnTo>
                                  <a:pt x="0" y="0"/>
                                </a:lnTo>
                                <a:lnTo>
                                  <a:pt x="0" y="453"/>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ABA107" id="Group 73" o:spid="_x0000_s1026" style="position:absolute;margin-left:0;margin-top:807.95pt;width:22.65pt;height:22.7pt;z-index:-251653120;mso-position-horizontal-relative:page;mso-position-vertical-relative:page" coordorigin=",16159" coordsize="453,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">
                <v:shape id="Freeform 74" o:spid="_x0000_s1027" style="position:absolute;top:16159;width:453;height:454;visibility:visible;mso-wrap-style:square;v-text-anchor:top" coordsize="453,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qnCMQA&#10;AADbAAAADwAAAGRycy9kb3ducmV2LnhtbESPT4vCMBTE74LfITzBm6Yr4krXKKKI4kX8A+vxkTzb&#10;ss1LbaLW/fQbYcHjMDO/YSazxpbiTrUvHCv46CcgiLUzBWcKTsdVbwzCB2SDpWNS8CQPs2m7NcHU&#10;uAfv6X4ImYgQ9ikqyEOoUim9zsmi77uKOHoXV1sMUdaZNDU+ItyWcpAkI2mx4LiQY0WLnPTP4WYV&#10;fBfVen5e/p51pq/r0f4itwO9U6rbaeZfIAI14R3+b2+Mgs8hvL7EHyC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qpwjEAAAA2wAAAA8AAAAAAAAAAAAAAAAAmAIAAGRycy9k&#10;b3ducmV2LnhtbFBLBQYAAAAABAAEAPUAAACJAwAAAAA=&#10;" path="m,453r453,l453,,,,,453e" fillcolor="#00aeef" stroked="f">
                  <v:path arrowok="t" o:connecttype="custom" o:connectlocs="0,16612;453,16612;453,16159;0,16159;0,16612" o:connectangles="0,0,0,0,0"/>
                </v:shape>
                <w10:wrap anchorx="page" anchory="page"/>
              </v:group>
            </w:pict>
          </mc:Fallback>
        </mc:AlternateContent>
      </w:r>
      <w:r>
        <w:rPr>
          <w:rFonts w:ascii="Alright Sans Medium" w:eastAsia="Alright Sans Medium" w:hAnsi="Alright Sans Medium" w:cs="Alright Sans Medium"/>
          <w:color w:val="0087CD"/>
          <w:spacing w:val="12"/>
          <w:sz w:val="48"/>
          <w:szCs w:val="48"/>
        </w:rPr>
        <w:t>TH</w:t>
      </w:r>
      <w:r>
        <w:rPr>
          <w:rFonts w:ascii="Alright Sans Medium" w:eastAsia="Alright Sans Medium" w:hAnsi="Alright Sans Medium" w:cs="Alright Sans Medium"/>
          <w:color w:val="0087CD"/>
          <w:sz w:val="48"/>
          <w:szCs w:val="48"/>
        </w:rPr>
        <w:t>E</w:t>
      </w:r>
      <w:r>
        <w:rPr>
          <w:rFonts w:ascii="Alright Sans Medium" w:eastAsia="Alright Sans Medium" w:hAnsi="Alright Sans Medium" w:cs="Alright Sans Medium"/>
          <w:color w:val="0087CD"/>
          <w:spacing w:val="24"/>
          <w:sz w:val="48"/>
          <w:szCs w:val="48"/>
        </w:rPr>
        <w:t xml:space="preserve"> </w:t>
      </w:r>
      <w:r>
        <w:rPr>
          <w:rFonts w:ascii="Alright Sans Medium" w:eastAsia="Alright Sans Medium" w:hAnsi="Alright Sans Medium" w:cs="Alright Sans Medium"/>
          <w:color w:val="0087CD"/>
          <w:spacing w:val="12"/>
          <w:sz w:val="48"/>
          <w:szCs w:val="48"/>
        </w:rPr>
        <w:t>SI</w:t>
      </w:r>
      <w:r>
        <w:rPr>
          <w:rFonts w:ascii="Alright Sans Medium" w:eastAsia="Alright Sans Medium" w:hAnsi="Alright Sans Medium" w:cs="Alright Sans Medium"/>
          <w:color w:val="0087CD"/>
          <w:sz w:val="48"/>
          <w:szCs w:val="48"/>
        </w:rPr>
        <w:t>X</w:t>
      </w:r>
      <w:r>
        <w:rPr>
          <w:rFonts w:ascii="Alright Sans Medium" w:eastAsia="Alright Sans Medium" w:hAnsi="Alright Sans Medium" w:cs="Alright Sans Medium"/>
          <w:color w:val="0087CD"/>
          <w:spacing w:val="24"/>
          <w:sz w:val="48"/>
          <w:szCs w:val="48"/>
        </w:rPr>
        <w:t xml:space="preserve"> </w:t>
      </w:r>
      <w:r>
        <w:rPr>
          <w:rFonts w:ascii="Alright Sans Medium" w:eastAsia="Alright Sans Medium" w:hAnsi="Alright Sans Medium" w:cs="Alright Sans Medium"/>
          <w:color w:val="0087CD"/>
          <w:spacing w:val="12"/>
          <w:sz w:val="48"/>
          <w:szCs w:val="48"/>
        </w:rPr>
        <w:t>PRINCIPLES</w:t>
      </w:r>
    </w:p>
    <w:p w14:paraId="41B0DB3D" w14:textId="77777777" w:rsidR="00A97C75" w:rsidRDefault="00A97C75" w:rsidP="00A97C75">
      <w:pPr>
        <w:spacing w:after="0" w:line="200" w:lineRule="exact"/>
        <w:rPr>
          <w:szCs w:val="20"/>
        </w:rPr>
      </w:pPr>
    </w:p>
    <w:p w14:paraId="38D79B29" w14:textId="77777777" w:rsidR="00A97C75" w:rsidRDefault="00A97C75" w:rsidP="00A97C75">
      <w:pPr>
        <w:spacing w:after="0" w:line="200" w:lineRule="exact"/>
        <w:rPr>
          <w:szCs w:val="20"/>
        </w:rPr>
      </w:pPr>
    </w:p>
    <w:p w14:paraId="4268523B" w14:textId="77777777" w:rsidR="00A97C75" w:rsidRDefault="00A97C75" w:rsidP="00A97C75">
      <w:pPr>
        <w:spacing w:after="0" w:line="200" w:lineRule="exact"/>
        <w:rPr>
          <w:szCs w:val="20"/>
        </w:rPr>
      </w:pPr>
    </w:p>
    <w:p w14:paraId="37276F36" w14:textId="77777777" w:rsidR="00A97C75" w:rsidRDefault="00A97C75" w:rsidP="00A97C75">
      <w:pPr>
        <w:spacing w:after="0" w:line="200" w:lineRule="exact"/>
        <w:rPr>
          <w:szCs w:val="20"/>
        </w:rPr>
      </w:pPr>
    </w:p>
    <w:p w14:paraId="7EE232EB" w14:textId="77777777" w:rsidR="00A97C75" w:rsidRDefault="00A97C75" w:rsidP="00A97C75">
      <w:pPr>
        <w:spacing w:before="16" w:after="0" w:line="260" w:lineRule="exact"/>
        <w:rPr>
          <w:sz w:val="26"/>
          <w:szCs w:val="26"/>
        </w:rPr>
      </w:pPr>
    </w:p>
    <w:p w14:paraId="7AC1AA6F" w14:textId="477A9F97" w:rsidR="00A97C75" w:rsidRPr="00A97C75" w:rsidRDefault="00A97C75" w:rsidP="005F2DE6">
      <w:pPr>
        <w:tabs>
          <w:tab w:val="left" w:pos="2268"/>
        </w:tabs>
        <w:spacing w:line="240" w:lineRule="auto"/>
        <w:ind w:right="6420"/>
        <w:rPr>
          <w:sz w:val="16"/>
          <w:szCs w:val="16"/>
        </w:rPr>
      </w:pPr>
      <w:r w:rsidRPr="00A97C75">
        <w:rPr>
          <w:noProof/>
          <w:sz w:val="16"/>
          <w:szCs w:val="16"/>
          <w:lang w:eastAsia="en-GB"/>
        </w:rPr>
        <w:drawing>
          <wp:anchor distT="0" distB="0" distL="114300" distR="114300" simplePos="0" relativeHeight="251664384" behindDoc="1" locked="0" layoutInCell="1" allowOverlap="1" wp14:anchorId="06F5C560" wp14:editId="1DA1B7C3">
            <wp:simplePos x="0" y="0"/>
            <wp:positionH relativeFrom="page">
              <wp:posOffset>2816860</wp:posOffset>
            </wp:positionH>
            <wp:positionV relativeFrom="paragraph">
              <wp:posOffset>-186690</wp:posOffset>
            </wp:positionV>
            <wp:extent cx="4203065" cy="3736340"/>
            <wp:effectExtent l="0" t="0" r="6985"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203065" cy="3736340"/>
                    </a:xfrm>
                    <a:prstGeom prst="rect">
                      <a:avLst/>
                    </a:prstGeom>
                    <a:noFill/>
                  </pic:spPr>
                </pic:pic>
              </a:graphicData>
            </a:graphic>
            <wp14:sizeRelH relativeFrom="page">
              <wp14:pctWidth>0</wp14:pctWidth>
            </wp14:sizeRelH>
            <wp14:sizeRelV relativeFrom="page">
              <wp14:pctHeight>0</wp14:pctHeight>
            </wp14:sizeRelV>
          </wp:anchor>
        </w:drawing>
      </w:r>
      <w:r w:rsidRPr="00A97C75">
        <w:rPr>
          <w:noProof/>
          <w:sz w:val="16"/>
          <w:szCs w:val="16"/>
          <w:lang w:eastAsia="en-GB"/>
        </w:rPr>
        <mc:AlternateContent>
          <mc:Choice Requires="wps">
            <w:drawing>
              <wp:anchor distT="0" distB="0" distL="114300" distR="114300" simplePos="0" relativeHeight="251665408" behindDoc="1" locked="0" layoutInCell="1" allowOverlap="1" wp14:anchorId="6013888B" wp14:editId="686A36BD">
                <wp:simplePos x="0" y="0"/>
                <wp:positionH relativeFrom="page">
                  <wp:posOffset>512445</wp:posOffset>
                </wp:positionH>
                <wp:positionV relativeFrom="paragraph">
                  <wp:posOffset>38100</wp:posOffset>
                </wp:positionV>
                <wp:extent cx="145415" cy="406400"/>
                <wp:effectExtent l="0" t="0" r="0" b="0"/>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415"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616CA" w14:textId="77777777" w:rsidR="00EE0D2A" w:rsidRDefault="00EE0D2A" w:rsidP="00A97C75">
                            <w:pPr>
                              <w:spacing w:after="0" w:line="640" w:lineRule="exact"/>
                              <w:ind w:right="-136"/>
                              <w:rPr>
                                <w:rFonts w:eastAsia="Arial" w:cs="Arial"/>
                                <w:sz w:val="64"/>
                                <w:szCs w:val="64"/>
                              </w:rPr>
                            </w:pPr>
                            <w:r>
                              <w:rPr>
                                <w:rFonts w:eastAsia="Arial" w:cs="Arial"/>
                                <w:color w:val="F7941D"/>
                                <w:w w:val="64"/>
                                <w:position w:val="-1"/>
                                <w:sz w:val="64"/>
                                <w:szCs w:val="64"/>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3888B" id="_x0000_t202" coordsize="21600,21600" o:spt="202" path="m,l,21600r21600,l21600,xe">
                <v:stroke joinstyle="miter"/>
                <v:path gradientshapeok="t" o:connecttype="rect"/>
              </v:shapetype>
              <v:shape id="Text Box 75" o:spid="_x0000_s1026" type="#_x0000_t202" style="position:absolute;margin-left:40.35pt;margin-top:3pt;width:11.45pt;height:32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" filled="f" stroked="f">
                <v:textbox inset="0,0,0,0">
                  <w:txbxContent>
                    <w:p w14:paraId="0B0616CA" w14:textId="77777777" w:rsidR="00EE0D2A" w:rsidRDefault="00EE0D2A" w:rsidP="00A97C75">
                      <w:pPr>
                        <w:spacing w:after="0" w:line="640" w:lineRule="exact"/>
                        <w:ind w:right="-136"/>
                        <w:rPr>
                          <w:rFonts w:eastAsia="Arial" w:cs="Arial"/>
                          <w:sz w:val="64"/>
                          <w:szCs w:val="64"/>
                        </w:rPr>
                      </w:pPr>
                      <w:r>
                        <w:rPr>
                          <w:rFonts w:eastAsia="Arial" w:cs="Arial"/>
                          <w:color w:val="F7941D"/>
                          <w:w w:val="64"/>
                          <w:position w:val="-1"/>
                          <w:sz w:val="64"/>
                          <w:szCs w:val="64"/>
                        </w:rPr>
                        <w:t>1</w:t>
                      </w:r>
                    </w:p>
                  </w:txbxContent>
                </v:textbox>
                <w10:wrap anchorx="page"/>
              </v:shape>
            </w:pict>
          </mc:Fallback>
        </mc:AlternateContent>
      </w:r>
      <w:r w:rsidRPr="00A97C75">
        <w:rPr>
          <w:spacing w:val="-6"/>
          <w:sz w:val="16"/>
          <w:szCs w:val="16"/>
        </w:rPr>
        <w:t>W</w:t>
      </w:r>
      <w:r w:rsidRPr="00A97C75">
        <w:rPr>
          <w:sz w:val="16"/>
          <w:szCs w:val="16"/>
        </w:rPr>
        <w:t>e will in</w:t>
      </w:r>
      <w:r w:rsidRPr="00A97C75">
        <w:rPr>
          <w:spacing w:val="-2"/>
          <w:sz w:val="16"/>
          <w:szCs w:val="16"/>
        </w:rPr>
        <w:t>c</w:t>
      </w:r>
      <w:r w:rsidRPr="00A97C75">
        <w:rPr>
          <w:sz w:val="16"/>
          <w:szCs w:val="16"/>
        </w:rPr>
        <w:t>orpo</w:t>
      </w:r>
      <w:r w:rsidRPr="00A97C75">
        <w:rPr>
          <w:spacing w:val="-2"/>
          <w:sz w:val="16"/>
          <w:szCs w:val="16"/>
        </w:rPr>
        <w:t>r</w:t>
      </w:r>
      <w:r w:rsidRPr="00A97C75">
        <w:rPr>
          <w:sz w:val="16"/>
          <w:szCs w:val="16"/>
        </w:rPr>
        <w:t>a</w:t>
      </w:r>
      <w:r w:rsidRPr="00A97C75">
        <w:rPr>
          <w:spacing w:val="-1"/>
          <w:sz w:val="16"/>
          <w:szCs w:val="16"/>
        </w:rPr>
        <w:t>t</w:t>
      </w:r>
      <w:r w:rsidRPr="00A97C75">
        <w:rPr>
          <w:sz w:val="16"/>
          <w:szCs w:val="16"/>
        </w:rPr>
        <w:t>e E</w:t>
      </w:r>
      <w:r w:rsidRPr="00A97C75">
        <w:rPr>
          <w:spacing w:val="-1"/>
          <w:sz w:val="16"/>
          <w:szCs w:val="16"/>
        </w:rPr>
        <w:t>S</w:t>
      </w:r>
      <w:r w:rsidRPr="00A97C75">
        <w:rPr>
          <w:sz w:val="16"/>
          <w:szCs w:val="16"/>
        </w:rPr>
        <w:t>G issues in</w:t>
      </w:r>
      <w:r w:rsidRPr="00A97C75">
        <w:rPr>
          <w:spacing w:val="-1"/>
          <w:sz w:val="16"/>
          <w:szCs w:val="16"/>
        </w:rPr>
        <w:t>t</w:t>
      </w:r>
      <w:r w:rsidRPr="00A97C75">
        <w:rPr>
          <w:sz w:val="16"/>
          <w:szCs w:val="16"/>
        </w:rPr>
        <w:t>o i</w:t>
      </w:r>
      <w:r w:rsidRPr="00A97C75">
        <w:rPr>
          <w:spacing w:val="-1"/>
          <w:sz w:val="16"/>
          <w:szCs w:val="16"/>
        </w:rPr>
        <w:t>n</w:t>
      </w:r>
      <w:r w:rsidRPr="00A97C75">
        <w:rPr>
          <w:spacing w:val="-2"/>
          <w:sz w:val="16"/>
          <w:szCs w:val="16"/>
        </w:rPr>
        <w:t>v</w:t>
      </w:r>
      <w:r w:rsidRPr="00A97C75">
        <w:rPr>
          <w:sz w:val="16"/>
          <w:szCs w:val="16"/>
        </w:rPr>
        <w:t>estment anal</w:t>
      </w:r>
      <w:r w:rsidRPr="00A97C75">
        <w:rPr>
          <w:spacing w:val="-1"/>
          <w:sz w:val="16"/>
          <w:szCs w:val="16"/>
        </w:rPr>
        <w:t>y</w:t>
      </w:r>
      <w:r w:rsidRPr="00A97C75">
        <w:rPr>
          <w:sz w:val="16"/>
          <w:szCs w:val="16"/>
        </w:rPr>
        <w:t>sis and decision-making p</w:t>
      </w:r>
      <w:r w:rsidRPr="00A97C75">
        <w:rPr>
          <w:spacing w:val="-5"/>
          <w:sz w:val="16"/>
          <w:szCs w:val="16"/>
        </w:rPr>
        <w:t>r</w:t>
      </w:r>
      <w:r w:rsidRPr="00A97C75">
        <w:rPr>
          <w:sz w:val="16"/>
          <w:szCs w:val="16"/>
        </w:rPr>
        <w:t>o</w:t>
      </w:r>
      <w:r w:rsidRPr="00A97C75">
        <w:rPr>
          <w:spacing w:val="-2"/>
          <w:sz w:val="16"/>
          <w:szCs w:val="16"/>
        </w:rPr>
        <w:t>c</w:t>
      </w:r>
      <w:r w:rsidRPr="00A97C75">
        <w:rPr>
          <w:sz w:val="16"/>
          <w:szCs w:val="16"/>
        </w:rPr>
        <w:t>esses.</w:t>
      </w:r>
    </w:p>
    <w:p w14:paraId="335F037A" w14:textId="6C994F87" w:rsidR="00A97C75" w:rsidRPr="00A97C75" w:rsidRDefault="00A97C75" w:rsidP="005F2DE6">
      <w:pPr>
        <w:tabs>
          <w:tab w:val="left" w:pos="2268"/>
        </w:tabs>
        <w:spacing w:line="240" w:lineRule="auto"/>
        <w:ind w:right="6420"/>
        <w:rPr>
          <w:sz w:val="16"/>
          <w:szCs w:val="16"/>
        </w:rPr>
      </w:pPr>
      <w:r w:rsidRPr="00A97C75">
        <w:rPr>
          <w:noProof/>
          <w:sz w:val="16"/>
          <w:szCs w:val="16"/>
          <w:lang w:eastAsia="en-GB"/>
        </w:rPr>
        <mc:AlternateContent>
          <mc:Choice Requires="wps">
            <w:drawing>
              <wp:anchor distT="0" distB="0" distL="114300" distR="114300" simplePos="0" relativeHeight="251666432" behindDoc="1" locked="0" layoutInCell="1" allowOverlap="1" wp14:anchorId="4DC2EAF1" wp14:editId="49BC0A2C">
                <wp:simplePos x="0" y="0"/>
                <wp:positionH relativeFrom="page">
                  <wp:posOffset>449580</wp:posOffset>
                </wp:positionH>
                <wp:positionV relativeFrom="paragraph">
                  <wp:posOffset>-12700</wp:posOffset>
                </wp:positionV>
                <wp:extent cx="243205" cy="406400"/>
                <wp:effectExtent l="1905" t="0" r="2540" b="0"/>
                <wp:wrapNone/>
                <wp:docPr id="7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205"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A509E5" w14:textId="77777777" w:rsidR="00EE0D2A" w:rsidRDefault="00EE0D2A" w:rsidP="00A97C75">
                            <w:pPr>
                              <w:spacing w:after="0" w:line="640" w:lineRule="exact"/>
                              <w:ind w:right="-136"/>
                              <w:rPr>
                                <w:rFonts w:eastAsia="Arial" w:cs="Arial"/>
                                <w:sz w:val="64"/>
                                <w:szCs w:val="64"/>
                              </w:rPr>
                            </w:pPr>
                            <w:r>
                              <w:rPr>
                                <w:rFonts w:eastAsia="Arial" w:cs="Arial"/>
                                <w:color w:val="F7941D"/>
                                <w:w w:val="107"/>
                                <w:position w:val="-1"/>
                                <w:sz w:val="64"/>
                                <w:szCs w:val="64"/>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C2EAF1" id="Text Box 76" o:spid="_x0000_s1027" type="#_x0000_t202" style="position:absolute;margin-left:35.4pt;margin-top:-1pt;width:19.15pt;height:32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" filled="f" stroked="f">
                <v:textbox inset="0,0,0,0">
                  <w:txbxContent>
                    <w:p w14:paraId="03A509E5" w14:textId="77777777" w:rsidR="00EE0D2A" w:rsidRDefault="00EE0D2A" w:rsidP="00A97C75">
                      <w:pPr>
                        <w:spacing w:after="0" w:line="640" w:lineRule="exact"/>
                        <w:ind w:right="-136"/>
                        <w:rPr>
                          <w:rFonts w:eastAsia="Arial" w:cs="Arial"/>
                          <w:sz w:val="64"/>
                          <w:szCs w:val="64"/>
                        </w:rPr>
                      </w:pPr>
                      <w:r>
                        <w:rPr>
                          <w:rFonts w:eastAsia="Arial" w:cs="Arial"/>
                          <w:color w:val="F7941D"/>
                          <w:w w:val="107"/>
                          <w:position w:val="-1"/>
                          <w:sz w:val="64"/>
                          <w:szCs w:val="64"/>
                        </w:rPr>
                        <w:t>2</w:t>
                      </w:r>
                    </w:p>
                  </w:txbxContent>
                </v:textbox>
                <w10:wrap anchorx="page"/>
              </v:shape>
            </w:pict>
          </mc:Fallback>
        </mc:AlternateContent>
      </w:r>
      <w:r w:rsidRPr="00A97C75">
        <w:rPr>
          <w:spacing w:val="-6"/>
          <w:sz w:val="16"/>
          <w:szCs w:val="16"/>
        </w:rPr>
        <w:t>W</w:t>
      </w:r>
      <w:r w:rsidRPr="00A97C75">
        <w:rPr>
          <w:sz w:val="16"/>
          <w:szCs w:val="16"/>
        </w:rPr>
        <w:t>e will be acti</w:t>
      </w:r>
      <w:r w:rsidRPr="00A97C75">
        <w:rPr>
          <w:spacing w:val="-2"/>
          <w:sz w:val="16"/>
          <w:szCs w:val="16"/>
        </w:rPr>
        <w:t>v</w:t>
      </w:r>
      <w:r w:rsidRPr="00A97C75">
        <w:rPr>
          <w:sz w:val="16"/>
          <w:szCs w:val="16"/>
        </w:rPr>
        <w:t xml:space="preserve">e </w:t>
      </w:r>
      <w:r w:rsidRPr="00A97C75">
        <w:rPr>
          <w:spacing w:val="-2"/>
          <w:sz w:val="16"/>
          <w:szCs w:val="16"/>
        </w:rPr>
        <w:t>o</w:t>
      </w:r>
      <w:r w:rsidRPr="00A97C75">
        <w:rPr>
          <w:sz w:val="16"/>
          <w:szCs w:val="16"/>
        </w:rPr>
        <w:t>wne</w:t>
      </w:r>
      <w:r w:rsidRPr="00A97C75">
        <w:rPr>
          <w:spacing w:val="-3"/>
          <w:sz w:val="16"/>
          <w:szCs w:val="16"/>
        </w:rPr>
        <w:t>r</w:t>
      </w:r>
      <w:r w:rsidRPr="00A97C75">
        <w:rPr>
          <w:sz w:val="16"/>
          <w:szCs w:val="16"/>
        </w:rPr>
        <w:t>s and in</w:t>
      </w:r>
      <w:r w:rsidRPr="00A97C75">
        <w:rPr>
          <w:spacing w:val="-2"/>
          <w:sz w:val="16"/>
          <w:szCs w:val="16"/>
        </w:rPr>
        <w:t>c</w:t>
      </w:r>
      <w:r w:rsidRPr="00A97C75">
        <w:rPr>
          <w:sz w:val="16"/>
          <w:szCs w:val="16"/>
        </w:rPr>
        <w:t>orpo</w:t>
      </w:r>
      <w:r w:rsidRPr="00A97C75">
        <w:rPr>
          <w:spacing w:val="-2"/>
          <w:sz w:val="16"/>
          <w:szCs w:val="16"/>
        </w:rPr>
        <w:t>r</w:t>
      </w:r>
      <w:r w:rsidRPr="00A97C75">
        <w:rPr>
          <w:sz w:val="16"/>
          <w:szCs w:val="16"/>
        </w:rPr>
        <w:t>a</w:t>
      </w:r>
      <w:r w:rsidRPr="00A97C75">
        <w:rPr>
          <w:spacing w:val="-1"/>
          <w:sz w:val="16"/>
          <w:szCs w:val="16"/>
        </w:rPr>
        <w:t>t</w:t>
      </w:r>
      <w:r w:rsidRPr="00A97C75">
        <w:rPr>
          <w:sz w:val="16"/>
          <w:szCs w:val="16"/>
        </w:rPr>
        <w:t>e E</w:t>
      </w:r>
      <w:r w:rsidRPr="00A97C75">
        <w:rPr>
          <w:spacing w:val="-1"/>
          <w:sz w:val="16"/>
          <w:szCs w:val="16"/>
        </w:rPr>
        <w:t>S</w:t>
      </w:r>
      <w:r w:rsidRPr="00A97C75">
        <w:rPr>
          <w:sz w:val="16"/>
          <w:szCs w:val="16"/>
        </w:rPr>
        <w:t>G issues in</w:t>
      </w:r>
      <w:r w:rsidRPr="00A97C75">
        <w:rPr>
          <w:spacing w:val="-1"/>
          <w:sz w:val="16"/>
          <w:szCs w:val="16"/>
        </w:rPr>
        <w:t>t</w:t>
      </w:r>
      <w:r w:rsidRPr="00A97C75">
        <w:rPr>
          <w:sz w:val="16"/>
          <w:szCs w:val="16"/>
        </w:rPr>
        <w:t xml:space="preserve">o our </w:t>
      </w:r>
      <w:r w:rsidRPr="00A97C75">
        <w:rPr>
          <w:spacing w:val="-2"/>
          <w:sz w:val="16"/>
          <w:szCs w:val="16"/>
        </w:rPr>
        <w:t>o</w:t>
      </w:r>
      <w:r w:rsidRPr="00A97C75">
        <w:rPr>
          <w:sz w:val="16"/>
          <w:szCs w:val="16"/>
        </w:rPr>
        <w:t>wne</w:t>
      </w:r>
      <w:r w:rsidRPr="00A97C75">
        <w:rPr>
          <w:spacing w:val="-3"/>
          <w:sz w:val="16"/>
          <w:szCs w:val="16"/>
        </w:rPr>
        <w:t>r</w:t>
      </w:r>
      <w:r w:rsidRPr="00A97C75">
        <w:rPr>
          <w:sz w:val="16"/>
          <w:szCs w:val="16"/>
        </w:rPr>
        <w:t>ship policies and p</w:t>
      </w:r>
      <w:r w:rsidRPr="00A97C75">
        <w:rPr>
          <w:spacing w:val="-2"/>
          <w:sz w:val="16"/>
          <w:szCs w:val="16"/>
        </w:rPr>
        <w:t>r</w:t>
      </w:r>
      <w:r w:rsidRPr="00A97C75">
        <w:rPr>
          <w:sz w:val="16"/>
          <w:szCs w:val="16"/>
        </w:rPr>
        <w:t>acti</w:t>
      </w:r>
      <w:r w:rsidRPr="00A97C75">
        <w:rPr>
          <w:spacing w:val="-2"/>
          <w:sz w:val="16"/>
          <w:szCs w:val="16"/>
        </w:rPr>
        <w:t>c</w:t>
      </w:r>
      <w:r w:rsidRPr="00A97C75">
        <w:rPr>
          <w:sz w:val="16"/>
          <w:szCs w:val="16"/>
        </w:rPr>
        <w:t>es.</w:t>
      </w:r>
    </w:p>
    <w:p w14:paraId="70FC2CA9" w14:textId="405639FE" w:rsidR="00A97C75" w:rsidRPr="00A97C75" w:rsidRDefault="00A97C75" w:rsidP="005F2DE6">
      <w:pPr>
        <w:tabs>
          <w:tab w:val="left" w:pos="2268"/>
        </w:tabs>
        <w:spacing w:line="240" w:lineRule="auto"/>
        <w:ind w:right="6420"/>
        <w:rPr>
          <w:sz w:val="16"/>
          <w:szCs w:val="16"/>
        </w:rPr>
      </w:pPr>
      <w:r w:rsidRPr="00A97C75">
        <w:rPr>
          <w:noProof/>
          <w:sz w:val="16"/>
          <w:szCs w:val="16"/>
          <w:lang w:eastAsia="en-GB"/>
        </w:rPr>
        <mc:AlternateContent>
          <mc:Choice Requires="wps">
            <w:drawing>
              <wp:anchor distT="0" distB="0" distL="114300" distR="114300" simplePos="0" relativeHeight="251667456" behindDoc="1" locked="0" layoutInCell="1" allowOverlap="1" wp14:anchorId="4DDF2608" wp14:editId="04C2D7E7">
                <wp:simplePos x="0" y="0"/>
                <wp:positionH relativeFrom="page">
                  <wp:posOffset>449580</wp:posOffset>
                </wp:positionH>
                <wp:positionV relativeFrom="paragraph">
                  <wp:posOffset>-13335</wp:posOffset>
                </wp:positionV>
                <wp:extent cx="248920" cy="406400"/>
                <wp:effectExtent l="1905" t="0" r="0" b="3810"/>
                <wp:wrapNone/>
                <wp:docPr id="7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92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7946BE" w14:textId="77777777" w:rsidR="00EE0D2A" w:rsidRDefault="00EE0D2A" w:rsidP="00A97C75">
                            <w:pPr>
                              <w:spacing w:after="0" w:line="640" w:lineRule="exact"/>
                              <w:ind w:right="-136"/>
                              <w:rPr>
                                <w:rFonts w:eastAsia="Arial" w:cs="Arial"/>
                                <w:sz w:val="64"/>
                                <w:szCs w:val="64"/>
                              </w:rPr>
                            </w:pPr>
                            <w:r>
                              <w:rPr>
                                <w:rFonts w:eastAsia="Arial" w:cs="Arial"/>
                                <w:color w:val="F7941D"/>
                                <w:w w:val="110"/>
                                <w:position w:val="-1"/>
                                <w:sz w:val="64"/>
                                <w:szCs w:val="64"/>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DF2608" id="Text Box 77" o:spid="_x0000_s1028" type="#_x0000_t202" style="position:absolute;margin-left:35.4pt;margin-top:-1.05pt;width:19.6pt;height:32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" filled="f" stroked="f">
                <v:textbox inset="0,0,0,0">
                  <w:txbxContent>
                    <w:p w14:paraId="6D7946BE" w14:textId="77777777" w:rsidR="00EE0D2A" w:rsidRDefault="00EE0D2A" w:rsidP="00A97C75">
                      <w:pPr>
                        <w:spacing w:after="0" w:line="640" w:lineRule="exact"/>
                        <w:ind w:right="-136"/>
                        <w:rPr>
                          <w:rFonts w:eastAsia="Arial" w:cs="Arial"/>
                          <w:sz w:val="64"/>
                          <w:szCs w:val="64"/>
                        </w:rPr>
                      </w:pPr>
                      <w:r>
                        <w:rPr>
                          <w:rFonts w:eastAsia="Arial" w:cs="Arial"/>
                          <w:color w:val="F7941D"/>
                          <w:w w:val="110"/>
                          <w:position w:val="-1"/>
                          <w:sz w:val="64"/>
                          <w:szCs w:val="64"/>
                        </w:rPr>
                        <w:t>3</w:t>
                      </w:r>
                    </w:p>
                  </w:txbxContent>
                </v:textbox>
                <w10:wrap anchorx="page"/>
              </v:shape>
            </w:pict>
          </mc:Fallback>
        </mc:AlternateContent>
      </w:r>
      <w:r w:rsidRPr="00A97C75">
        <w:rPr>
          <w:spacing w:val="-6"/>
          <w:sz w:val="16"/>
          <w:szCs w:val="16"/>
        </w:rPr>
        <w:t>W</w:t>
      </w:r>
      <w:r w:rsidRPr="00A97C75">
        <w:rPr>
          <w:sz w:val="16"/>
          <w:szCs w:val="16"/>
        </w:rPr>
        <w:t>e will seek app</w:t>
      </w:r>
      <w:r w:rsidRPr="00A97C75">
        <w:rPr>
          <w:spacing w:val="-5"/>
          <w:sz w:val="16"/>
          <w:szCs w:val="16"/>
        </w:rPr>
        <w:t>r</w:t>
      </w:r>
      <w:r w:rsidRPr="00A97C75">
        <w:rPr>
          <w:sz w:val="16"/>
          <w:szCs w:val="16"/>
        </w:rPr>
        <w:t>opria</w:t>
      </w:r>
      <w:r w:rsidRPr="00A97C75">
        <w:rPr>
          <w:spacing w:val="-1"/>
          <w:sz w:val="16"/>
          <w:szCs w:val="16"/>
        </w:rPr>
        <w:t>t</w:t>
      </w:r>
      <w:r w:rsidRPr="00A97C75">
        <w:rPr>
          <w:sz w:val="16"/>
          <w:szCs w:val="16"/>
        </w:rPr>
        <w:t>e disclosu</w:t>
      </w:r>
      <w:r w:rsidRPr="00A97C75">
        <w:rPr>
          <w:spacing w:val="-5"/>
          <w:sz w:val="16"/>
          <w:szCs w:val="16"/>
        </w:rPr>
        <w:t>r</w:t>
      </w:r>
      <w:r w:rsidRPr="00A97C75">
        <w:rPr>
          <w:sz w:val="16"/>
          <w:szCs w:val="16"/>
        </w:rPr>
        <w:t>e on E</w:t>
      </w:r>
      <w:r w:rsidRPr="00A97C75">
        <w:rPr>
          <w:spacing w:val="-1"/>
          <w:sz w:val="16"/>
          <w:szCs w:val="16"/>
        </w:rPr>
        <w:t>S</w:t>
      </w:r>
      <w:r w:rsidRPr="00A97C75">
        <w:rPr>
          <w:sz w:val="16"/>
          <w:szCs w:val="16"/>
        </w:rPr>
        <w:t xml:space="preserve">G issues </w:t>
      </w:r>
      <w:r w:rsidRPr="00A97C75">
        <w:rPr>
          <w:spacing w:val="-1"/>
          <w:sz w:val="16"/>
          <w:szCs w:val="16"/>
        </w:rPr>
        <w:t>b</w:t>
      </w:r>
      <w:r w:rsidRPr="00A97C75">
        <w:rPr>
          <w:sz w:val="16"/>
          <w:szCs w:val="16"/>
        </w:rPr>
        <w:t>y</w:t>
      </w:r>
      <w:r w:rsidR="005F2DE6">
        <w:rPr>
          <w:sz w:val="16"/>
          <w:szCs w:val="16"/>
        </w:rPr>
        <w:t xml:space="preserve"> </w:t>
      </w:r>
      <w:r w:rsidRPr="00A97C75">
        <w:rPr>
          <w:sz w:val="16"/>
          <w:szCs w:val="16"/>
        </w:rPr>
        <w:t xml:space="preserve">the entities in which </w:t>
      </w:r>
      <w:r w:rsidRPr="00A97C75">
        <w:rPr>
          <w:spacing w:val="-2"/>
          <w:sz w:val="16"/>
          <w:szCs w:val="16"/>
        </w:rPr>
        <w:t>w</w:t>
      </w:r>
      <w:r w:rsidRPr="00A97C75">
        <w:rPr>
          <w:sz w:val="16"/>
          <w:szCs w:val="16"/>
        </w:rPr>
        <w:t>e i</w:t>
      </w:r>
      <w:r w:rsidRPr="00A97C75">
        <w:rPr>
          <w:spacing w:val="-1"/>
          <w:sz w:val="16"/>
          <w:szCs w:val="16"/>
        </w:rPr>
        <w:t>n</w:t>
      </w:r>
      <w:r w:rsidRPr="00A97C75">
        <w:rPr>
          <w:spacing w:val="-2"/>
          <w:sz w:val="16"/>
          <w:szCs w:val="16"/>
        </w:rPr>
        <w:t>v</w:t>
      </w:r>
      <w:r w:rsidRPr="00A97C75">
        <w:rPr>
          <w:sz w:val="16"/>
          <w:szCs w:val="16"/>
        </w:rPr>
        <w:t>est.</w:t>
      </w:r>
    </w:p>
    <w:p w14:paraId="152978E4" w14:textId="46494F27" w:rsidR="00A97C75" w:rsidRPr="00A97C75" w:rsidRDefault="00A97C75" w:rsidP="005F2DE6">
      <w:pPr>
        <w:tabs>
          <w:tab w:val="left" w:pos="2268"/>
        </w:tabs>
        <w:spacing w:line="240" w:lineRule="auto"/>
        <w:ind w:right="6420"/>
        <w:rPr>
          <w:sz w:val="16"/>
          <w:szCs w:val="16"/>
        </w:rPr>
      </w:pPr>
      <w:r w:rsidRPr="00A97C75">
        <w:rPr>
          <w:noProof/>
          <w:sz w:val="16"/>
          <w:szCs w:val="16"/>
          <w:lang w:eastAsia="en-GB"/>
        </w:rPr>
        <mc:AlternateContent>
          <mc:Choice Requires="wps">
            <w:drawing>
              <wp:anchor distT="0" distB="0" distL="114300" distR="114300" simplePos="0" relativeHeight="251668480" behindDoc="1" locked="0" layoutInCell="1" allowOverlap="1" wp14:anchorId="41E167F9" wp14:editId="7F5E97FD">
                <wp:simplePos x="0" y="0"/>
                <wp:positionH relativeFrom="page">
                  <wp:posOffset>431800</wp:posOffset>
                </wp:positionH>
                <wp:positionV relativeFrom="paragraph">
                  <wp:posOffset>-13335</wp:posOffset>
                </wp:positionV>
                <wp:extent cx="272415" cy="406400"/>
                <wp:effectExtent l="3175" t="1270" r="635" b="1905"/>
                <wp:wrapNone/>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9BDBD6" w14:textId="77777777" w:rsidR="00EE0D2A" w:rsidRDefault="00EE0D2A" w:rsidP="00A97C75">
                            <w:pPr>
                              <w:spacing w:after="0" w:line="640" w:lineRule="exact"/>
                              <w:ind w:right="-136"/>
                              <w:rPr>
                                <w:rFonts w:eastAsia="Arial" w:cs="Arial"/>
                                <w:sz w:val="64"/>
                                <w:szCs w:val="64"/>
                              </w:rPr>
                            </w:pPr>
                            <w:r>
                              <w:rPr>
                                <w:rFonts w:eastAsia="Arial" w:cs="Arial"/>
                                <w:color w:val="F7941D"/>
                                <w:w w:val="120"/>
                                <w:position w:val="-1"/>
                                <w:sz w:val="64"/>
                                <w:szCs w:val="64"/>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E167F9" id="Text Box 78" o:spid="_x0000_s1029" type="#_x0000_t202" style="position:absolute;margin-left:34pt;margin-top:-1.05pt;width:21.45pt;height:32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" filled="f" stroked="f">
                <v:textbox inset="0,0,0,0">
                  <w:txbxContent>
                    <w:p w14:paraId="609BDBD6" w14:textId="77777777" w:rsidR="00EE0D2A" w:rsidRDefault="00EE0D2A" w:rsidP="00A97C75">
                      <w:pPr>
                        <w:spacing w:after="0" w:line="640" w:lineRule="exact"/>
                        <w:ind w:right="-136"/>
                        <w:rPr>
                          <w:rFonts w:eastAsia="Arial" w:cs="Arial"/>
                          <w:sz w:val="64"/>
                          <w:szCs w:val="64"/>
                        </w:rPr>
                      </w:pPr>
                      <w:r>
                        <w:rPr>
                          <w:rFonts w:eastAsia="Arial" w:cs="Arial"/>
                          <w:color w:val="F7941D"/>
                          <w:w w:val="120"/>
                          <w:position w:val="-1"/>
                          <w:sz w:val="64"/>
                          <w:szCs w:val="64"/>
                        </w:rPr>
                        <w:t>4</w:t>
                      </w:r>
                    </w:p>
                  </w:txbxContent>
                </v:textbox>
                <w10:wrap anchorx="page"/>
              </v:shape>
            </w:pict>
          </mc:Fallback>
        </mc:AlternateContent>
      </w:r>
      <w:r w:rsidRPr="00A97C75">
        <w:rPr>
          <w:spacing w:val="-6"/>
          <w:sz w:val="16"/>
          <w:szCs w:val="16"/>
        </w:rPr>
        <w:t>W</w:t>
      </w:r>
      <w:r w:rsidRPr="00A97C75">
        <w:rPr>
          <w:sz w:val="16"/>
          <w:szCs w:val="16"/>
        </w:rPr>
        <w:t>e will p</w:t>
      </w:r>
      <w:r w:rsidRPr="00A97C75">
        <w:rPr>
          <w:spacing w:val="-5"/>
          <w:sz w:val="16"/>
          <w:szCs w:val="16"/>
        </w:rPr>
        <w:t>r</w:t>
      </w:r>
      <w:r w:rsidRPr="00A97C75">
        <w:rPr>
          <w:sz w:val="16"/>
          <w:szCs w:val="16"/>
        </w:rPr>
        <w:t>omo</w:t>
      </w:r>
      <w:r w:rsidRPr="00A97C75">
        <w:rPr>
          <w:spacing w:val="-1"/>
          <w:sz w:val="16"/>
          <w:szCs w:val="16"/>
        </w:rPr>
        <w:t>t</w:t>
      </w:r>
      <w:r w:rsidRPr="00A97C75">
        <w:rPr>
          <w:sz w:val="16"/>
          <w:szCs w:val="16"/>
        </w:rPr>
        <w:t>e a</w:t>
      </w:r>
      <w:r w:rsidRPr="00A97C75">
        <w:rPr>
          <w:spacing w:val="-2"/>
          <w:sz w:val="16"/>
          <w:szCs w:val="16"/>
        </w:rPr>
        <w:t>cc</w:t>
      </w:r>
      <w:r w:rsidRPr="00A97C75">
        <w:rPr>
          <w:sz w:val="16"/>
          <w:szCs w:val="16"/>
        </w:rPr>
        <w:t>eptan</w:t>
      </w:r>
      <w:r w:rsidRPr="00A97C75">
        <w:rPr>
          <w:spacing w:val="-2"/>
          <w:sz w:val="16"/>
          <w:szCs w:val="16"/>
        </w:rPr>
        <w:t>c</w:t>
      </w:r>
      <w:r w:rsidRPr="00A97C75">
        <w:rPr>
          <w:sz w:val="16"/>
          <w:szCs w:val="16"/>
        </w:rPr>
        <w:t xml:space="preserve">e and implementation of the </w:t>
      </w:r>
      <w:r w:rsidRPr="00A97C75">
        <w:rPr>
          <w:spacing w:val="-2"/>
          <w:sz w:val="16"/>
          <w:szCs w:val="16"/>
        </w:rPr>
        <w:t>P</w:t>
      </w:r>
      <w:r w:rsidRPr="00A97C75">
        <w:rPr>
          <w:sz w:val="16"/>
          <w:szCs w:val="16"/>
        </w:rPr>
        <w:t>rinciples within the i</w:t>
      </w:r>
      <w:r w:rsidRPr="00A97C75">
        <w:rPr>
          <w:spacing w:val="-1"/>
          <w:sz w:val="16"/>
          <w:szCs w:val="16"/>
        </w:rPr>
        <w:t>n</w:t>
      </w:r>
      <w:r w:rsidRPr="00A97C75">
        <w:rPr>
          <w:spacing w:val="-2"/>
          <w:sz w:val="16"/>
          <w:szCs w:val="16"/>
        </w:rPr>
        <w:t>v</w:t>
      </w:r>
      <w:r w:rsidRPr="00A97C75">
        <w:rPr>
          <w:sz w:val="16"/>
          <w:szCs w:val="16"/>
        </w:rPr>
        <w:t>estment industr</w:t>
      </w:r>
      <w:r w:rsidRPr="00A97C75">
        <w:rPr>
          <w:spacing w:val="-8"/>
          <w:sz w:val="16"/>
          <w:szCs w:val="16"/>
        </w:rPr>
        <w:t>y</w:t>
      </w:r>
      <w:r w:rsidRPr="00A97C75">
        <w:rPr>
          <w:sz w:val="16"/>
          <w:szCs w:val="16"/>
        </w:rPr>
        <w:t>.</w:t>
      </w:r>
    </w:p>
    <w:p w14:paraId="2DDED088" w14:textId="056E6935" w:rsidR="00A97C75" w:rsidRPr="00A97C75" w:rsidRDefault="00A97C75" w:rsidP="005F2DE6">
      <w:pPr>
        <w:tabs>
          <w:tab w:val="left" w:pos="2268"/>
        </w:tabs>
        <w:spacing w:line="240" w:lineRule="auto"/>
        <w:ind w:right="6420"/>
        <w:rPr>
          <w:sz w:val="16"/>
          <w:szCs w:val="16"/>
        </w:rPr>
      </w:pPr>
      <w:r w:rsidRPr="00A97C75">
        <w:rPr>
          <w:noProof/>
          <w:sz w:val="16"/>
          <w:szCs w:val="16"/>
          <w:lang w:eastAsia="en-GB"/>
        </w:rPr>
        <mc:AlternateContent>
          <mc:Choice Requires="wps">
            <w:drawing>
              <wp:anchor distT="0" distB="0" distL="114300" distR="114300" simplePos="0" relativeHeight="251669504" behindDoc="1" locked="0" layoutInCell="1" allowOverlap="1" wp14:anchorId="6AF9D1A0" wp14:editId="0CEBC5C3">
                <wp:simplePos x="0" y="0"/>
                <wp:positionH relativeFrom="page">
                  <wp:posOffset>449580</wp:posOffset>
                </wp:positionH>
                <wp:positionV relativeFrom="paragraph">
                  <wp:posOffset>-13335</wp:posOffset>
                </wp:positionV>
                <wp:extent cx="248920" cy="406400"/>
                <wp:effectExtent l="1905" t="3175" r="0" b="0"/>
                <wp:wrapNone/>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92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4D8179" w14:textId="77777777" w:rsidR="00EE0D2A" w:rsidRDefault="00EE0D2A" w:rsidP="00A97C75">
                            <w:pPr>
                              <w:spacing w:after="0" w:line="640" w:lineRule="exact"/>
                              <w:ind w:right="-136"/>
                              <w:rPr>
                                <w:rFonts w:eastAsia="Arial" w:cs="Arial"/>
                                <w:sz w:val="64"/>
                                <w:szCs w:val="64"/>
                              </w:rPr>
                            </w:pPr>
                            <w:r>
                              <w:rPr>
                                <w:rFonts w:eastAsia="Arial" w:cs="Arial"/>
                                <w:color w:val="F7941D"/>
                                <w:w w:val="110"/>
                                <w:position w:val="-1"/>
                                <w:sz w:val="64"/>
                                <w:szCs w:val="64"/>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F9D1A0" id="Text Box 79" o:spid="_x0000_s1030" type="#_x0000_t202" style="position:absolute;margin-left:35.4pt;margin-top:-1.05pt;width:19.6pt;height:32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" filled="f" stroked="f">
                <v:textbox inset="0,0,0,0">
                  <w:txbxContent>
                    <w:p w14:paraId="564D8179" w14:textId="77777777" w:rsidR="00EE0D2A" w:rsidRDefault="00EE0D2A" w:rsidP="00A97C75">
                      <w:pPr>
                        <w:spacing w:after="0" w:line="640" w:lineRule="exact"/>
                        <w:ind w:right="-136"/>
                        <w:rPr>
                          <w:rFonts w:eastAsia="Arial" w:cs="Arial"/>
                          <w:sz w:val="64"/>
                          <w:szCs w:val="64"/>
                        </w:rPr>
                      </w:pPr>
                      <w:r>
                        <w:rPr>
                          <w:rFonts w:eastAsia="Arial" w:cs="Arial"/>
                          <w:color w:val="F7941D"/>
                          <w:w w:val="110"/>
                          <w:position w:val="-1"/>
                          <w:sz w:val="64"/>
                          <w:szCs w:val="64"/>
                        </w:rPr>
                        <w:t>5</w:t>
                      </w:r>
                    </w:p>
                  </w:txbxContent>
                </v:textbox>
                <w10:wrap anchorx="page"/>
              </v:shape>
            </w:pict>
          </mc:Fallback>
        </mc:AlternateContent>
      </w:r>
      <w:r w:rsidRPr="00A97C75">
        <w:rPr>
          <w:spacing w:val="-6"/>
          <w:sz w:val="16"/>
          <w:szCs w:val="16"/>
        </w:rPr>
        <w:t>W</w:t>
      </w:r>
      <w:r w:rsidRPr="00A97C75">
        <w:rPr>
          <w:sz w:val="16"/>
          <w:szCs w:val="16"/>
        </w:rPr>
        <w:t xml:space="preserve">e will </w:t>
      </w:r>
      <w:r w:rsidRPr="00A97C75">
        <w:rPr>
          <w:spacing w:val="-2"/>
          <w:sz w:val="16"/>
          <w:szCs w:val="16"/>
        </w:rPr>
        <w:t>w</w:t>
      </w:r>
      <w:r w:rsidRPr="00A97C75">
        <w:rPr>
          <w:sz w:val="16"/>
          <w:szCs w:val="16"/>
        </w:rPr>
        <w:t xml:space="preserve">ork </w:t>
      </w:r>
      <w:r w:rsidRPr="00A97C75">
        <w:rPr>
          <w:spacing w:val="-1"/>
          <w:sz w:val="16"/>
          <w:szCs w:val="16"/>
        </w:rPr>
        <w:t>to</w:t>
      </w:r>
      <w:r w:rsidRPr="00A97C75">
        <w:rPr>
          <w:spacing w:val="-3"/>
          <w:sz w:val="16"/>
          <w:szCs w:val="16"/>
        </w:rPr>
        <w:t>g</w:t>
      </w:r>
      <w:r w:rsidRPr="00A97C75">
        <w:rPr>
          <w:sz w:val="16"/>
          <w:szCs w:val="16"/>
        </w:rPr>
        <w:t xml:space="preserve">ether </w:t>
      </w:r>
      <w:r w:rsidRPr="00A97C75">
        <w:rPr>
          <w:spacing w:val="-1"/>
          <w:sz w:val="16"/>
          <w:szCs w:val="16"/>
        </w:rPr>
        <w:t>t</w:t>
      </w:r>
      <w:r w:rsidRPr="00A97C75">
        <w:rPr>
          <w:sz w:val="16"/>
          <w:szCs w:val="16"/>
        </w:rPr>
        <w:t>o enhan</w:t>
      </w:r>
      <w:r w:rsidRPr="00A97C75">
        <w:rPr>
          <w:spacing w:val="-2"/>
          <w:sz w:val="16"/>
          <w:szCs w:val="16"/>
        </w:rPr>
        <w:t>c</w:t>
      </w:r>
      <w:r w:rsidRPr="00A97C75">
        <w:rPr>
          <w:sz w:val="16"/>
          <w:szCs w:val="16"/>
        </w:rPr>
        <w:t>e our ef</w:t>
      </w:r>
      <w:r w:rsidRPr="00A97C75">
        <w:rPr>
          <w:spacing w:val="-6"/>
          <w:sz w:val="16"/>
          <w:szCs w:val="16"/>
        </w:rPr>
        <w:t>f</w:t>
      </w:r>
      <w:r w:rsidRPr="00A97C75">
        <w:rPr>
          <w:sz w:val="16"/>
          <w:szCs w:val="16"/>
        </w:rPr>
        <w:t>ecti</w:t>
      </w:r>
      <w:r w:rsidRPr="00A97C75">
        <w:rPr>
          <w:spacing w:val="-2"/>
          <w:sz w:val="16"/>
          <w:szCs w:val="16"/>
        </w:rPr>
        <w:t>v</w:t>
      </w:r>
      <w:r w:rsidRPr="00A97C75">
        <w:rPr>
          <w:sz w:val="16"/>
          <w:szCs w:val="16"/>
        </w:rPr>
        <w:t>eness</w:t>
      </w:r>
      <w:r w:rsidRPr="00A97C75">
        <w:rPr>
          <w:spacing w:val="-13"/>
          <w:sz w:val="16"/>
          <w:szCs w:val="16"/>
        </w:rPr>
        <w:t xml:space="preserve"> </w:t>
      </w:r>
      <w:r w:rsidRPr="00A97C75">
        <w:rPr>
          <w:sz w:val="16"/>
          <w:szCs w:val="16"/>
        </w:rPr>
        <w:t xml:space="preserve">in implementing the </w:t>
      </w:r>
      <w:r w:rsidRPr="00A97C75">
        <w:rPr>
          <w:spacing w:val="-2"/>
          <w:sz w:val="16"/>
          <w:szCs w:val="16"/>
        </w:rPr>
        <w:t>P</w:t>
      </w:r>
      <w:r w:rsidRPr="00A97C75">
        <w:rPr>
          <w:sz w:val="16"/>
          <w:szCs w:val="16"/>
        </w:rPr>
        <w:t>rinciples.</w:t>
      </w:r>
    </w:p>
    <w:p w14:paraId="57F2CA92" w14:textId="77777777" w:rsidR="00A97C75" w:rsidRPr="00A97C75" w:rsidRDefault="00A97C75" w:rsidP="00A97C75">
      <w:pPr>
        <w:tabs>
          <w:tab w:val="left" w:pos="2268"/>
        </w:tabs>
        <w:spacing w:line="240" w:lineRule="auto"/>
        <w:ind w:right="6420"/>
        <w:rPr>
          <w:rFonts w:eastAsia="Arial" w:cs="Arial"/>
          <w:sz w:val="16"/>
          <w:szCs w:val="16"/>
        </w:rPr>
      </w:pPr>
      <w:r w:rsidRPr="00A97C75">
        <w:rPr>
          <w:noProof/>
          <w:sz w:val="16"/>
          <w:szCs w:val="16"/>
          <w:lang w:eastAsia="en-GB"/>
        </w:rPr>
        <mc:AlternateContent>
          <mc:Choice Requires="wps">
            <w:drawing>
              <wp:anchor distT="0" distB="0" distL="114300" distR="114300" simplePos="0" relativeHeight="251670528" behindDoc="1" locked="0" layoutInCell="1" allowOverlap="1" wp14:anchorId="4C0E8D33" wp14:editId="654BC2AE">
                <wp:simplePos x="0" y="0"/>
                <wp:positionH relativeFrom="page">
                  <wp:posOffset>449580</wp:posOffset>
                </wp:positionH>
                <wp:positionV relativeFrom="paragraph">
                  <wp:posOffset>-15875</wp:posOffset>
                </wp:positionV>
                <wp:extent cx="262890" cy="406400"/>
                <wp:effectExtent l="1905" t="4445" r="1905" b="0"/>
                <wp:wrapNone/>
                <wp:docPr id="8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CEBE6" w14:textId="77777777" w:rsidR="00EE0D2A" w:rsidRDefault="00EE0D2A" w:rsidP="00A97C75">
                            <w:pPr>
                              <w:spacing w:after="0" w:line="640" w:lineRule="exact"/>
                              <w:ind w:right="-136"/>
                              <w:rPr>
                                <w:rFonts w:eastAsia="Arial" w:cs="Arial"/>
                                <w:sz w:val="64"/>
                                <w:szCs w:val="64"/>
                              </w:rPr>
                            </w:pPr>
                            <w:r>
                              <w:rPr>
                                <w:rFonts w:eastAsia="Arial" w:cs="Arial"/>
                                <w:color w:val="F7941D"/>
                                <w:w w:val="116"/>
                                <w:position w:val="-1"/>
                                <w:sz w:val="64"/>
                                <w:szCs w:val="64"/>
                              </w:rPr>
                              <w:t>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0E8D33" id="Text Box 80" o:spid="_x0000_s1031" type="#_x0000_t202" style="position:absolute;margin-left:35.4pt;margin-top:-1.25pt;width:20.7pt;height:32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" filled="f" stroked="f">
                <v:textbox inset="0,0,0,0">
                  <w:txbxContent>
                    <w:p w14:paraId="766CEBE6" w14:textId="77777777" w:rsidR="00EE0D2A" w:rsidRDefault="00EE0D2A" w:rsidP="00A97C75">
                      <w:pPr>
                        <w:spacing w:after="0" w:line="640" w:lineRule="exact"/>
                        <w:ind w:right="-136"/>
                        <w:rPr>
                          <w:rFonts w:eastAsia="Arial" w:cs="Arial"/>
                          <w:sz w:val="64"/>
                          <w:szCs w:val="64"/>
                        </w:rPr>
                      </w:pPr>
                      <w:r>
                        <w:rPr>
                          <w:rFonts w:eastAsia="Arial" w:cs="Arial"/>
                          <w:color w:val="F7941D"/>
                          <w:w w:val="116"/>
                          <w:position w:val="-1"/>
                          <w:sz w:val="64"/>
                          <w:szCs w:val="64"/>
                        </w:rPr>
                        <w:t>6</w:t>
                      </w:r>
                    </w:p>
                  </w:txbxContent>
                </v:textbox>
                <w10:wrap anchorx="page"/>
              </v:shape>
            </w:pict>
          </mc:Fallback>
        </mc:AlternateContent>
      </w:r>
      <w:r w:rsidRPr="00A97C75">
        <w:rPr>
          <w:rFonts w:eastAsia="Arial" w:cs="Arial"/>
          <w:spacing w:val="-7"/>
          <w:sz w:val="16"/>
          <w:szCs w:val="16"/>
        </w:rPr>
        <w:t>W</w:t>
      </w:r>
      <w:r w:rsidRPr="00A97C75">
        <w:rPr>
          <w:rFonts w:eastAsia="Arial" w:cs="Arial"/>
          <w:sz w:val="16"/>
          <w:szCs w:val="16"/>
        </w:rPr>
        <w:t>e</w:t>
      </w:r>
      <w:r w:rsidRPr="00A97C75">
        <w:rPr>
          <w:rFonts w:eastAsia="Arial" w:cs="Arial"/>
          <w:spacing w:val="18"/>
          <w:sz w:val="16"/>
          <w:szCs w:val="16"/>
        </w:rPr>
        <w:t xml:space="preserve"> </w:t>
      </w:r>
      <w:r w:rsidRPr="00A97C75">
        <w:rPr>
          <w:rFonts w:eastAsia="Arial" w:cs="Arial"/>
          <w:sz w:val="16"/>
          <w:szCs w:val="16"/>
        </w:rPr>
        <w:t>will</w:t>
      </w:r>
      <w:r w:rsidRPr="00A97C75">
        <w:rPr>
          <w:rFonts w:eastAsia="Arial" w:cs="Arial"/>
          <w:spacing w:val="36"/>
          <w:sz w:val="16"/>
          <w:szCs w:val="16"/>
        </w:rPr>
        <w:t xml:space="preserve"> </w:t>
      </w:r>
      <w:r w:rsidRPr="00A97C75">
        <w:rPr>
          <w:rFonts w:eastAsia="Arial" w:cs="Arial"/>
          <w:spacing w:val="-1"/>
          <w:sz w:val="16"/>
          <w:szCs w:val="16"/>
        </w:rPr>
        <w:t>e</w:t>
      </w:r>
      <w:r w:rsidRPr="00A97C75">
        <w:rPr>
          <w:rFonts w:eastAsia="Arial" w:cs="Arial"/>
          <w:sz w:val="16"/>
          <w:szCs w:val="16"/>
        </w:rPr>
        <w:t>ach</w:t>
      </w:r>
      <w:r w:rsidRPr="00A97C75">
        <w:rPr>
          <w:rFonts w:eastAsia="Arial" w:cs="Arial"/>
          <w:spacing w:val="9"/>
          <w:sz w:val="16"/>
          <w:szCs w:val="16"/>
        </w:rPr>
        <w:t xml:space="preserve"> </w:t>
      </w:r>
      <w:r w:rsidRPr="00A97C75">
        <w:rPr>
          <w:rFonts w:eastAsia="Arial" w:cs="Arial"/>
          <w:spacing w:val="-5"/>
          <w:w w:val="119"/>
          <w:sz w:val="16"/>
          <w:szCs w:val="16"/>
        </w:rPr>
        <w:t>r</w:t>
      </w:r>
      <w:r w:rsidRPr="00A97C75">
        <w:rPr>
          <w:rFonts w:eastAsia="Arial" w:cs="Arial"/>
          <w:w w:val="119"/>
          <w:sz w:val="16"/>
          <w:szCs w:val="16"/>
        </w:rPr>
        <w:t>eport</w:t>
      </w:r>
      <w:r w:rsidRPr="00A97C75">
        <w:rPr>
          <w:rFonts w:eastAsia="Arial" w:cs="Arial"/>
          <w:spacing w:val="-14"/>
          <w:w w:val="119"/>
          <w:sz w:val="16"/>
          <w:szCs w:val="16"/>
        </w:rPr>
        <w:t xml:space="preserve"> </w:t>
      </w:r>
      <w:r w:rsidRPr="00A97C75">
        <w:rPr>
          <w:rFonts w:eastAsia="Arial" w:cs="Arial"/>
          <w:sz w:val="16"/>
          <w:szCs w:val="16"/>
        </w:rPr>
        <w:t>on</w:t>
      </w:r>
      <w:r w:rsidRPr="00A97C75">
        <w:rPr>
          <w:rFonts w:eastAsia="Arial" w:cs="Arial"/>
          <w:spacing w:val="8"/>
          <w:sz w:val="16"/>
          <w:szCs w:val="16"/>
        </w:rPr>
        <w:t xml:space="preserve"> </w:t>
      </w:r>
      <w:r w:rsidRPr="00A97C75">
        <w:rPr>
          <w:rFonts w:eastAsia="Arial" w:cs="Arial"/>
          <w:w w:val="114"/>
          <w:sz w:val="16"/>
          <w:szCs w:val="16"/>
        </w:rPr>
        <w:t xml:space="preserve">our </w:t>
      </w:r>
      <w:r w:rsidRPr="00A97C75">
        <w:rPr>
          <w:rFonts w:eastAsia="Arial" w:cs="Arial"/>
          <w:w w:val="115"/>
          <w:sz w:val="16"/>
          <w:szCs w:val="16"/>
        </w:rPr>
        <w:t>activities</w:t>
      </w:r>
      <w:r w:rsidRPr="00A97C75">
        <w:rPr>
          <w:rFonts w:eastAsia="Arial" w:cs="Arial"/>
          <w:spacing w:val="-13"/>
          <w:w w:val="115"/>
          <w:sz w:val="16"/>
          <w:szCs w:val="16"/>
        </w:rPr>
        <w:t xml:space="preserve"> </w:t>
      </w:r>
      <w:r w:rsidRPr="00A97C75">
        <w:rPr>
          <w:rFonts w:eastAsia="Arial" w:cs="Arial"/>
          <w:sz w:val="16"/>
          <w:szCs w:val="16"/>
        </w:rPr>
        <w:t>and</w:t>
      </w:r>
      <w:r w:rsidRPr="00A97C75">
        <w:rPr>
          <w:rFonts w:eastAsia="Arial" w:cs="Arial"/>
          <w:spacing w:val="10"/>
          <w:sz w:val="16"/>
          <w:szCs w:val="16"/>
        </w:rPr>
        <w:t xml:space="preserve"> </w:t>
      </w:r>
      <w:r w:rsidRPr="00A97C75">
        <w:rPr>
          <w:rFonts w:eastAsia="Arial" w:cs="Arial"/>
          <w:w w:val="110"/>
          <w:sz w:val="16"/>
          <w:szCs w:val="16"/>
        </w:rPr>
        <w:t>p</w:t>
      </w:r>
      <w:r w:rsidRPr="00A97C75">
        <w:rPr>
          <w:rFonts w:eastAsia="Arial" w:cs="Arial"/>
          <w:spacing w:val="-4"/>
          <w:w w:val="110"/>
          <w:sz w:val="16"/>
          <w:szCs w:val="16"/>
        </w:rPr>
        <w:t>r</w:t>
      </w:r>
      <w:r w:rsidRPr="00A97C75">
        <w:rPr>
          <w:rFonts w:eastAsia="Arial" w:cs="Arial"/>
          <w:w w:val="110"/>
          <w:sz w:val="16"/>
          <w:szCs w:val="16"/>
        </w:rPr>
        <w:t>og</w:t>
      </w:r>
      <w:r w:rsidRPr="00A97C75">
        <w:rPr>
          <w:rFonts w:eastAsia="Arial" w:cs="Arial"/>
          <w:spacing w:val="-4"/>
          <w:w w:val="110"/>
          <w:sz w:val="16"/>
          <w:szCs w:val="16"/>
        </w:rPr>
        <w:t>r</w:t>
      </w:r>
      <w:r w:rsidRPr="00A97C75">
        <w:rPr>
          <w:rFonts w:eastAsia="Arial" w:cs="Arial"/>
          <w:w w:val="110"/>
          <w:sz w:val="16"/>
          <w:szCs w:val="16"/>
        </w:rPr>
        <w:t>ess</w:t>
      </w:r>
      <w:r w:rsidRPr="00A97C75">
        <w:rPr>
          <w:rFonts w:eastAsia="Arial" w:cs="Arial"/>
          <w:spacing w:val="-8"/>
          <w:w w:val="110"/>
          <w:sz w:val="16"/>
          <w:szCs w:val="16"/>
        </w:rPr>
        <w:t xml:space="preserve"> </w:t>
      </w:r>
      <w:r w:rsidRPr="00A97C75">
        <w:rPr>
          <w:rFonts w:eastAsia="Arial" w:cs="Arial"/>
          <w:spacing w:val="-3"/>
          <w:w w:val="157"/>
          <w:sz w:val="16"/>
          <w:szCs w:val="16"/>
        </w:rPr>
        <w:t>t</w:t>
      </w:r>
      <w:r w:rsidRPr="00A97C75">
        <w:rPr>
          <w:rFonts w:eastAsia="Arial" w:cs="Arial"/>
          <w:spacing w:val="-2"/>
          <w:w w:val="110"/>
          <w:sz w:val="16"/>
          <w:szCs w:val="16"/>
        </w:rPr>
        <w:t>o</w:t>
      </w:r>
      <w:r w:rsidRPr="00A97C75">
        <w:rPr>
          <w:rFonts w:eastAsia="Arial" w:cs="Arial"/>
          <w:spacing w:val="-1"/>
          <w:w w:val="117"/>
          <w:sz w:val="16"/>
          <w:szCs w:val="16"/>
        </w:rPr>
        <w:t>w</w:t>
      </w:r>
      <w:r w:rsidRPr="00A97C75">
        <w:rPr>
          <w:rFonts w:eastAsia="Arial" w:cs="Arial"/>
          <w:w w:val="101"/>
          <w:sz w:val="16"/>
          <w:szCs w:val="16"/>
        </w:rPr>
        <w:t>a</w:t>
      </w:r>
      <w:r w:rsidRPr="00A97C75">
        <w:rPr>
          <w:rFonts w:eastAsia="Arial" w:cs="Arial"/>
          <w:spacing w:val="-3"/>
          <w:w w:val="133"/>
          <w:sz w:val="16"/>
          <w:szCs w:val="16"/>
        </w:rPr>
        <w:t>r</w:t>
      </w:r>
      <w:r w:rsidRPr="00A97C75">
        <w:rPr>
          <w:rFonts w:eastAsia="Arial" w:cs="Arial"/>
          <w:w w:val="105"/>
          <w:sz w:val="16"/>
          <w:szCs w:val="16"/>
        </w:rPr>
        <w:t xml:space="preserve">ds </w:t>
      </w:r>
      <w:r w:rsidRPr="00A97C75">
        <w:rPr>
          <w:rFonts w:eastAsia="Arial" w:cs="Arial"/>
          <w:w w:val="111"/>
          <w:sz w:val="16"/>
          <w:szCs w:val="16"/>
        </w:rPr>
        <w:t>implementing</w:t>
      </w:r>
      <w:r w:rsidRPr="00A97C75">
        <w:rPr>
          <w:rFonts w:eastAsia="Arial" w:cs="Arial"/>
          <w:spacing w:val="-11"/>
          <w:w w:val="111"/>
          <w:sz w:val="16"/>
          <w:szCs w:val="16"/>
        </w:rPr>
        <w:t xml:space="preserve"> </w:t>
      </w:r>
      <w:r w:rsidRPr="00A97C75">
        <w:rPr>
          <w:rFonts w:eastAsia="Arial" w:cs="Arial"/>
          <w:sz w:val="16"/>
          <w:szCs w:val="16"/>
        </w:rPr>
        <w:t>the</w:t>
      </w:r>
      <w:r w:rsidRPr="00A97C75">
        <w:rPr>
          <w:rFonts w:eastAsia="Arial" w:cs="Arial"/>
          <w:spacing w:val="30"/>
          <w:sz w:val="16"/>
          <w:szCs w:val="16"/>
        </w:rPr>
        <w:t xml:space="preserve"> </w:t>
      </w:r>
      <w:r w:rsidRPr="00A97C75">
        <w:rPr>
          <w:rFonts w:eastAsia="Arial" w:cs="Arial"/>
          <w:spacing w:val="-1"/>
          <w:w w:val="101"/>
          <w:sz w:val="16"/>
          <w:szCs w:val="16"/>
        </w:rPr>
        <w:t>P</w:t>
      </w:r>
      <w:r w:rsidRPr="00A97C75">
        <w:rPr>
          <w:rFonts w:eastAsia="Arial" w:cs="Arial"/>
          <w:w w:val="109"/>
          <w:sz w:val="16"/>
          <w:szCs w:val="16"/>
        </w:rPr>
        <w:t>rinciples.</w:t>
      </w:r>
    </w:p>
    <w:p w14:paraId="185222BA" w14:textId="77777777" w:rsidR="00A97C75" w:rsidRPr="00A97C75" w:rsidRDefault="00A97C75" w:rsidP="00A97C75">
      <w:pPr>
        <w:tabs>
          <w:tab w:val="left" w:pos="2268"/>
        </w:tabs>
        <w:spacing w:line="240" w:lineRule="auto"/>
        <w:ind w:right="6420"/>
        <w:rPr>
          <w:sz w:val="16"/>
          <w:szCs w:val="16"/>
        </w:rPr>
      </w:pPr>
    </w:p>
    <w:p w14:paraId="220AEB53" w14:textId="77777777" w:rsidR="00A97C75" w:rsidRPr="00A97C75" w:rsidRDefault="00A97C75" w:rsidP="00A97C75">
      <w:pPr>
        <w:tabs>
          <w:tab w:val="left" w:pos="2268"/>
        </w:tabs>
        <w:spacing w:line="240" w:lineRule="auto"/>
        <w:ind w:right="6420"/>
        <w:rPr>
          <w:sz w:val="16"/>
          <w:szCs w:val="16"/>
        </w:rPr>
      </w:pPr>
    </w:p>
    <w:p w14:paraId="2646C400" w14:textId="77777777" w:rsidR="005F2DE6" w:rsidRDefault="005F2DE6" w:rsidP="00A97C75">
      <w:pPr>
        <w:spacing w:before="20" w:after="0" w:line="240" w:lineRule="auto"/>
        <w:ind w:left="620" w:right="124"/>
        <w:rPr>
          <w:sz w:val="16"/>
          <w:szCs w:val="16"/>
        </w:rPr>
      </w:pPr>
    </w:p>
    <w:p w14:paraId="46FB9C1D" w14:textId="77777777" w:rsidR="005F2DE6" w:rsidRDefault="005F2DE6" w:rsidP="005F2DE6">
      <w:pPr>
        <w:spacing w:before="20" w:after="0" w:line="240" w:lineRule="auto"/>
        <w:ind w:right="124"/>
        <w:rPr>
          <w:sz w:val="16"/>
          <w:szCs w:val="16"/>
        </w:rPr>
      </w:pPr>
    </w:p>
    <w:p w14:paraId="627F5804" w14:textId="77777777" w:rsidR="005F2DE6" w:rsidRDefault="00A97C75" w:rsidP="005F2DE6">
      <w:pPr>
        <w:spacing w:before="20" w:after="0" w:line="240" w:lineRule="auto"/>
        <w:ind w:left="-851" w:right="124"/>
        <w:jc w:val="both"/>
        <w:rPr>
          <w:rFonts w:ascii="Alright Sans Regular" w:eastAsia="Alright Sans Regular" w:hAnsi="Alright Sans Regular" w:cs="Alright Sans Regular"/>
          <w:sz w:val="18"/>
          <w:szCs w:val="18"/>
        </w:rPr>
      </w:pPr>
      <w:r>
        <w:rPr>
          <w:rFonts w:ascii="Alright Sans Regular" w:eastAsia="Alright Sans Regular" w:hAnsi="Alright Sans Regular" w:cs="Alright Sans Regular"/>
          <w:color w:val="231F20"/>
          <w:sz w:val="18"/>
          <w:szCs w:val="18"/>
        </w:rPr>
        <w:t xml:space="preserve">This </w:t>
      </w:r>
      <w:r>
        <w:rPr>
          <w:rFonts w:ascii="Alright Sans Regular" w:eastAsia="Alright Sans Regular" w:hAnsi="Alright Sans Regular" w:cs="Alright Sans Regular"/>
          <w:color w:val="231F20"/>
          <w:spacing w:val="-2"/>
          <w:sz w:val="18"/>
          <w:szCs w:val="18"/>
        </w:rPr>
        <w:t>R</w:t>
      </w:r>
      <w:r>
        <w:rPr>
          <w:rFonts w:ascii="Alright Sans Regular" w:eastAsia="Alright Sans Regular" w:hAnsi="Alright Sans Regular" w:cs="Alright Sans Regular"/>
          <w:color w:val="231F20"/>
          <w:sz w:val="18"/>
          <w:szCs w:val="18"/>
        </w:rPr>
        <w:t xml:space="preserve">eporting </w:t>
      </w:r>
      <w:r>
        <w:rPr>
          <w:rFonts w:ascii="Alright Sans Regular" w:eastAsia="Alright Sans Regular" w:hAnsi="Alright Sans Regular" w:cs="Alright Sans Regular"/>
          <w:color w:val="231F20"/>
          <w:spacing w:val="-6"/>
          <w:sz w:val="18"/>
          <w:szCs w:val="18"/>
        </w:rPr>
        <w:t>F</w:t>
      </w:r>
      <w:r>
        <w:rPr>
          <w:rFonts w:ascii="Alright Sans Regular" w:eastAsia="Alright Sans Regular" w:hAnsi="Alright Sans Regular" w:cs="Alright Sans Regular"/>
          <w:color w:val="231F20"/>
          <w:spacing w:val="-3"/>
          <w:sz w:val="18"/>
          <w:szCs w:val="18"/>
        </w:rPr>
        <w:t>r</w:t>
      </w:r>
      <w:r>
        <w:rPr>
          <w:rFonts w:ascii="Alright Sans Regular" w:eastAsia="Alright Sans Regular" w:hAnsi="Alright Sans Regular" w:cs="Alright Sans Regular"/>
          <w:color w:val="231F20"/>
          <w:sz w:val="18"/>
          <w:szCs w:val="18"/>
        </w:rPr>
        <w:t>am</w:t>
      </w:r>
      <w:r>
        <w:rPr>
          <w:rFonts w:ascii="Alright Sans Regular" w:eastAsia="Alright Sans Regular" w:hAnsi="Alright Sans Regular" w:cs="Alright Sans Regular"/>
          <w:color w:val="231F20"/>
          <w:spacing w:val="-1"/>
          <w:sz w:val="18"/>
          <w:szCs w:val="18"/>
        </w:rPr>
        <w:t>e</w:t>
      </w:r>
      <w:r>
        <w:rPr>
          <w:rFonts w:ascii="Alright Sans Regular" w:eastAsia="Alright Sans Regular" w:hAnsi="Alright Sans Regular" w:cs="Alright Sans Regular"/>
          <w:color w:val="231F20"/>
          <w:spacing w:val="-2"/>
          <w:sz w:val="18"/>
          <w:szCs w:val="18"/>
        </w:rPr>
        <w:t>w</w:t>
      </w:r>
      <w:r>
        <w:rPr>
          <w:rFonts w:ascii="Alright Sans Regular" w:eastAsia="Alright Sans Regular" w:hAnsi="Alright Sans Regular" w:cs="Alright Sans Regular"/>
          <w:color w:val="231F20"/>
          <w:sz w:val="18"/>
          <w:szCs w:val="18"/>
        </w:rPr>
        <w:t>ork is in</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 xml:space="preserve">ended </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o p</w:t>
      </w:r>
      <w:r>
        <w:rPr>
          <w:rFonts w:ascii="Alright Sans Regular" w:eastAsia="Alright Sans Regular" w:hAnsi="Alright Sans Regular" w:cs="Alright Sans Regular"/>
          <w:color w:val="231F20"/>
          <w:spacing w:val="-5"/>
          <w:sz w:val="18"/>
          <w:szCs w:val="18"/>
        </w:rPr>
        <w:t>r</w:t>
      </w:r>
      <w:r>
        <w:rPr>
          <w:rFonts w:ascii="Alright Sans Regular" w:eastAsia="Alright Sans Regular" w:hAnsi="Alright Sans Regular" w:cs="Alright Sans Regular"/>
          <w:color w:val="231F20"/>
          <w:sz w:val="18"/>
          <w:szCs w:val="18"/>
        </w:rPr>
        <w:t>omo</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 xml:space="preserve">e the application of </w:t>
      </w:r>
      <w:r>
        <w:rPr>
          <w:rFonts w:ascii="Alright Sans Regular" w:eastAsia="Alright Sans Regular" w:hAnsi="Alright Sans Regular" w:cs="Alright Sans Regular"/>
          <w:color w:val="231F20"/>
          <w:spacing w:val="-2"/>
          <w:sz w:val="18"/>
          <w:szCs w:val="18"/>
        </w:rPr>
        <w:t>P</w:t>
      </w:r>
      <w:r>
        <w:rPr>
          <w:rFonts w:ascii="Alright Sans Regular" w:eastAsia="Alright Sans Regular" w:hAnsi="Alright Sans Regular" w:cs="Alright Sans Regular"/>
          <w:color w:val="231F20"/>
          <w:sz w:val="18"/>
          <w:szCs w:val="18"/>
        </w:rPr>
        <w:t xml:space="preserve">rinciple 6 of the </w:t>
      </w:r>
      <w:r>
        <w:rPr>
          <w:rFonts w:ascii="Alright Sans Regular" w:eastAsia="Alright Sans Regular" w:hAnsi="Alright Sans Regular" w:cs="Alright Sans Regular"/>
          <w:color w:val="231F20"/>
          <w:spacing w:val="-2"/>
          <w:sz w:val="18"/>
          <w:szCs w:val="18"/>
        </w:rPr>
        <w:t>P</w:t>
      </w:r>
      <w:r>
        <w:rPr>
          <w:rFonts w:ascii="Alright Sans Regular" w:eastAsia="Alright Sans Regular" w:hAnsi="Alright Sans Regular" w:cs="Alright Sans Regular"/>
          <w:color w:val="231F20"/>
          <w:sz w:val="18"/>
          <w:szCs w:val="18"/>
        </w:rPr>
        <w:t xml:space="preserve">rinciples </w:t>
      </w:r>
      <w:r>
        <w:rPr>
          <w:rFonts w:ascii="Alright Sans Regular" w:eastAsia="Alright Sans Regular" w:hAnsi="Alright Sans Regular" w:cs="Alright Sans Regular"/>
          <w:color w:val="231F20"/>
          <w:spacing w:val="-6"/>
          <w:sz w:val="18"/>
          <w:szCs w:val="18"/>
        </w:rPr>
        <w:t>f</w:t>
      </w:r>
      <w:r>
        <w:rPr>
          <w:rFonts w:ascii="Alright Sans Regular" w:eastAsia="Alright Sans Regular" w:hAnsi="Alright Sans Regular" w:cs="Alright Sans Regular"/>
          <w:color w:val="231F20"/>
          <w:sz w:val="18"/>
          <w:szCs w:val="18"/>
        </w:rPr>
        <w:t xml:space="preserve">or </w:t>
      </w:r>
      <w:r>
        <w:rPr>
          <w:rFonts w:ascii="Alright Sans Regular" w:eastAsia="Alright Sans Regular" w:hAnsi="Alright Sans Regular" w:cs="Alright Sans Regular"/>
          <w:color w:val="231F20"/>
          <w:spacing w:val="-2"/>
          <w:sz w:val="18"/>
          <w:szCs w:val="18"/>
        </w:rPr>
        <w:t>R</w:t>
      </w:r>
      <w:r>
        <w:rPr>
          <w:rFonts w:ascii="Alright Sans Regular" w:eastAsia="Alright Sans Regular" w:hAnsi="Alright Sans Regular" w:cs="Alright Sans Regular"/>
          <w:color w:val="231F20"/>
          <w:sz w:val="18"/>
          <w:szCs w:val="18"/>
        </w:rPr>
        <w:t>esponsible I</w:t>
      </w:r>
      <w:r>
        <w:rPr>
          <w:rFonts w:ascii="Alright Sans Regular" w:eastAsia="Alright Sans Regular" w:hAnsi="Alright Sans Regular" w:cs="Alright Sans Regular"/>
          <w:color w:val="231F20"/>
          <w:spacing w:val="-2"/>
          <w:sz w:val="18"/>
          <w:szCs w:val="18"/>
        </w:rPr>
        <w:t>nv</w:t>
      </w:r>
      <w:r>
        <w:rPr>
          <w:rFonts w:ascii="Alright Sans Regular" w:eastAsia="Alright Sans Regular" w:hAnsi="Alright Sans Regular" w:cs="Alright Sans Regular"/>
          <w:color w:val="231F20"/>
          <w:sz w:val="18"/>
          <w:szCs w:val="18"/>
        </w:rPr>
        <w:t>estment (PRI). The PRI Initiati</w:t>
      </w:r>
      <w:r>
        <w:rPr>
          <w:rFonts w:ascii="Alright Sans Regular" w:eastAsia="Alright Sans Regular" w:hAnsi="Alright Sans Regular" w:cs="Alright Sans Regular"/>
          <w:color w:val="231F20"/>
          <w:spacing w:val="-2"/>
          <w:sz w:val="18"/>
          <w:szCs w:val="18"/>
        </w:rPr>
        <w:t>v</w:t>
      </w:r>
      <w:r>
        <w:rPr>
          <w:rFonts w:ascii="Alright Sans Regular" w:eastAsia="Alright Sans Regular" w:hAnsi="Alright Sans Regular" w:cs="Alright Sans Regular"/>
          <w:color w:val="231F20"/>
          <w:sz w:val="18"/>
          <w:szCs w:val="18"/>
        </w:rPr>
        <w:t>e was l</w:t>
      </w:r>
      <w:r>
        <w:rPr>
          <w:rFonts w:ascii="Alright Sans Regular" w:eastAsia="Alright Sans Regular" w:hAnsi="Alright Sans Regular" w:cs="Alright Sans Regular"/>
          <w:color w:val="231F20"/>
          <w:spacing w:val="-1"/>
          <w:sz w:val="18"/>
          <w:szCs w:val="18"/>
        </w:rPr>
        <w:t>a</w:t>
      </w:r>
      <w:r>
        <w:rPr>
          <w:rFonts w:ascii="Alright Sans Regular" w:eastAsia="Alright Sans Regular" w:hAnsi="Alright Sans Regular" w:cs="Alright Sans Regular"/>
          <w:color w:val="231F20"/>
          <w:sz w:val="18"/>
          <w:szCs w:val="18"/>
        </w:rPr>
        <w:t xml:space="preserve">unched </w:t>
      </w:r>
      <w:r>
        <w:rPr>
          <w:rFonts w:ascii="Alright Sans Regular" w:eastAsia="Alright Sans Regular" w:hAnsi="Alright Sans Regular" w:cs="Alright Sans Regular"/>
          <w:color w:val="231F20"/>
          <w:spacing w:val="-2"/>
          <w:sz w:val="18"/>
          <w:szCs w:val="18"/>
        </w:rPr>
        <w:t>b</w:t>
      </w:r>
      <w:r>
        <w:rPr>
          <w:rFonts w:ascii="Alright Sans Regular" w:eastAsia="Alright Sans Regular" w:hAnsi="Alright Sans Regular" w:cs="Alright Sans Regular"/>
          <w:color w:val="231F20"/>
          <w:sz w:val="18"/>
          <w:szCs w:val="18"/>
        </w:rPr>
        <w:t>y the Uni</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 xml:space="preserve">ed Nations in 2006 </w:t>
      </w:r>
      <w:r>
        <w:rPr>
          <w:rFonts w:ascii="Alright Sans Regular" w:eastAsia="Alright Sans Regular" w:hAnsi="Alright Sans Regular" w:cs="Alright Sans Regular"/>
          <w:color w:val="231F20"/>
          <w:spacing w:val="-1"/>
          <w:sz w:val="18"/>
          <w:szCs w:val="18"/>
        </w:rPr>
        <w:t>a</w:t>
      </w:r>
      <w:r>
        <w:rPr>
          <w:rFonts w:ascii="Alright Sans Regular" w:eastAsia="Alright Sans Regular" w:hAnsi="Alright Sans Regular" w:cs="Alright Sans Regular"/>
          <w:color w:val="231F20"/>
          <w:sz w:val="18"/>
          <w:szCs w:val="18"/>
        </w:rPr>
        <w:t>f</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 xml:space="preserve">er </w:t>
      </w:r>
      <w:r>
        <w:rPr>
          <w:rFonts w:ascii="Alright Sans Regular" w:eastAsia="Alright Sans Regular" w:hAnsi="Alright Sans Regular" w:cs="Alright Sans Regular"/>
          <w:color w:val="231F20"/>
          <w:spacing w:val="-6"/>
          <w:sz w:val="18"/>
          <w:szCs w:val="18"/>
        </w:rPr>
        <w:t>f</w:t>
      </w:r>
      <w:r>
        <w:rPr>
          <w:rFonts w:ascii="Alright Sans Regular" w:eastAsia="Alright Sans Regular" w:hAnsi="Alright Sans Regular" w:cs="Alright Sans Regular"/>
          <w:color w:val="231F20"/>
          <w:sz w:val="18"/>
          <w:szCs w:val="18"/>
        </w:rPr>
        <w:t>ormer UN Sec</w:t>
      </w:r>
      <w:r>
        <w:rPr>
          <w:rFonts w:ascii="Alright Sans Regular" w:eastAsia="Alright Sans Regular" w:hAnsi="Alright Sans Regular" w:cs="Alright Sans Regular"/>
          <w:color w:val="231F20"/>
          <w:spacing w:val="-5"/>
          <w:sz w:val="18"/>
          <w:szCs w:val="18"/>
        </w:rPr>
        <w:t>r</w:t>
      </w:r>
      <w:r>
        <w:rPr>
          <w:rFonts w:ascii="Alright Sans Regular" w:eastAsia="Alright Sans Regular" w:hAnsi="Alright Sans Regular" w:cs="Alright Sans Regular"/>
          <w:color w:val="231F20"/>
          <w:sz w:val="18"/>
          <w:szCs w:val="18"/>
        </w:rPr>
        <w:t>etar</w:t>
      </w:r>
      <w:r>
        <w:rPr>
          <w:rFonts w:ascii="Alright Sans Regular" w:eastAsia="Alright Sans Regular" w:hAnsi="Alright Sans Regular" w:cs="Alright Sans Regular"/>
          <w:color w:val="231F20"/>
          <w:spacing w:val="-1"/>
          <w:sz w:val="18"/>
          <w:szCs w:val="18"/>
        </w:rPr>
        <w:t>y</w:t>
      </w:r>
      <w:r>
        <w:rPr>
          <w:rFonts w:ascii="Alright Sans Regular" w:eastAsia="Alright Sans Regular" w:hAnsi="Alright Sans Regular" w:cs="Alright Sans Regular"/>
          <w:color w:val="231F20"/>
          <w:sz w:val="18"/>
          <w:szCs w:val="18"/>
        </w:rPr>
        <w:t>-Gene</w:t>
      </w:r>
      <w:r>
        <w:rPr>
          <w:rFonts w:ascii="Alright Sans Regular" w:eastAsia="Alright Sans Regular" w:hAnsi="Alright Sans Regular" w:cs="Alright Sans Regular"/>
          <w:color w:val="231F20"/>
          <w:spacing w:val="-3"/>
          <w:sz w:val="18"/>
          <w:szCs w:val="18"/>
        </w:rPr>
        <w:t>r</w:t>
      </w:r>
      <w:r>
        <w:rPr>
          <w:rFonts w:ascii="Alright Sans Regular" w:eastAsia="Alright Sans Regular" w:hAnsi="Alright Sans Regular" w:cs="Alright Sans Regular"/>
          <w:color w:val="231F20"/>
          <w:sz w:val="18"/>
          <w:szCs w:val="18"/>
        </w:rPr>
        <w:t xml:space="preserve">al </w:t>
      </w:r>
      <w:r>
        <w:rPr>
          <w:rFonts w:ascii="Alright Sans Regular" w:eastAsia="Alright Sans Regular" w:hAnsi="Alright Sans Regular" w:cs="Alright Sans Regular"/>
          <w:color w:val="231F20"/>
          <w:spacing w:val="-5"/>
          <w:sz w:val="18"/>
          <w:szCs w:val="18"/>
        </w:rPr>
        <w:t>K</w:t>
      </w:r>
      <w:r>
        <w:rPr>
          <w:rFonts w:ascii="Alright Sans Regular" w:eastAsia="Alright Sans Regular" w:hAnsi="Alright Sans Regular" w:cs="Alright Sans Regular"/>
          <w:color w:val="231F20"/>
          <w:sz w:val="18"/>
          <w:szCs w:val="18"/>
        </w:rPr>
        <w:t>ofi</w:t>
      </w:r>
      <w:r>
        <w:rPr>
          <w:rFonts w:ascii="Alright Sans Regular" w:eastAsia="Alright Sans Regular" w:hAnsi="Alright Sans Regular" w:cs="Alright Sans Regular"/>
          <w:color w:val="231F20"/>
          <w:spacing w:val="-4"/>
          <w:sz w:val="18"/>
          <w:szCs w:val="18"/>
        </w:rPr>
        <w:t xml:space="preserve"> </w:t>
      </w:r>
      <w:r>
        <w:rPr>
          <w:rFonts w:ascii="Alright Sans Regular" w:eastAsia="Alright Sans Regular" w:hAnsi="Alright Sans Regular" w:cs="Alright Sans Regular"/>
          <w:color w:val="231F20"/>
          <w:sz w:val="18"/>
          <w:szCs w:val="18"/>
        </w:rPr>
        <w:t>Annan b</w:t>
      </w:r>
      <w:r>
        <w:rPr>
          <w:rFonts w:ascii="Alright Sans Regular" w:eastAsia="Alright Sans Regular" w:hAnsi="Alright Sans Regular" w:cs="Alright Sans Regular"/>
          <w:color w:val="231F20"/>
          <w:spacing w:val="-5"/>
          <w:sz w:val="18"/>
          <w:szCs w:val="18"/>
        </w:rPr>
        <w:t>r</w:t>
      </w:r>
      <w:r>
        <w:rPr>
          <w:rFonts w:ascii="Alright Sans Regular" w:eastAsia="Alright Sans Regular" w:hAnsi="Alright Sans Regular" w:cs="Alright Sans Regular"/>
          <w:color w:val="231F20"/>
          <w:sz w:val="18"/>
          <w:szCs w:val="18"/>
        </w:rPr>
        <w:t xml:space="preserve">ought </w:t>
      </w:r>
      <w:r>
        <w:rPr>
          <w:rFonts w:ascii="Alright Sans Regular" w:eastAsia="Alright Sans Regular" w:hAnsi="Alright Sans Regular" w:cs="Alright Sans Regular"/>
          <w:color w:val="231F20"/>
          <w:spacing w:val="-1"/>
          <w:sz w:val="18"/>
          <w:szCs w:val="18"/>
        </w:rPr>
        <w:t>to</w:t>
      </w:r>
      <w:r>
        <w:rPr>
          <w:rFonts w:ascii="Alright Sans Regular" w:eastAsia="Alright Sans Regular" w:hAnsi="Alright Sans Regular" w:cs="Alright Sans Regular"/>
          <w:color w:val="231F20"/>
          <w:spacing w:val="-3"/>
          <w:sz w:val="18"/>
          <w:szCs w:val="18"/>
        </w:rPr>
        <w:t>g</w:t>
      </w:r>
      <w:r>
        <w:rPr>
          <w:rFonts w:ascii="Alright Sans Regular" w:eastAsia="Alright Sans Regular" w:hAnsi="Alright Sans Regular" w:cs="Alright Sans Regular"/>
          <w:color w:val="231F20"/>
          <w:sz w:val="18"/>
          <w:szCs w:val="18"/>
        </w:rPr>
        <w:t>ether a g</w:t>
      </w:r>
      <w:r>
        <w:rPr>
          <w:rFonts w:ascii="Alright Sans Regular" w:eastAsia="Alright Sans Regular" w:hAnsi="Alright Sans Regular" w:cs="Alright Sans Regular"/>
          <w:color w:val="231F20"/>
          <w:spacing w:val="-5"/>
          <w:sz w:val="18"/>
          <w:szCs w:val="18"/>
        </w:rPr>
        <w:t>r</w:t>
      </w:r>
      <w:r>
        <w:rPr>
          <w:rFonts w:ascii="Alright Sans Regular" w:eastAsia="Alright Sans Regular" w:hAnsi="Alright Sans Regular" w:cs="Alright Sans Regular"/>
          <w:color w:val="231F20"/>
          <w:sz w:val="18"/>
          <w:szCs w:val="18"/>
        </w:rPr>
        <w:t xml:space="preserve">oup of the </w:t>
      </w:r>
      <w:r>
        <w:rPr>
          <w:rFonts w:ascii="Alright Sans Regular" w:eastAsia="Alright Sans Regular" w:hAnsi="Alright Sans Regular" w:cs="Alright Sans Regular"/>
          <w:color w:val="231F20"/>
          <w:spacing w:val="-2"/>
          <w:sz w:val="18"/>
          <w:szCs w:val="18"/>
        </w:rPr>
        <w:t>w</w:t>
      </w:r>
      <w:r>
        <w:rPr>
          <w:rFonts w:ascii="Alright Sans Regular" w:eastAsia="Alright Sans Regular" w:hAnsi="Alright Sans Regular" w:cs="Alright Sans Regular"/>
          <w:color w:val="231F20"/>
          <w:sz w:val="18"/>
          <w:szCs w:val="18"/>
        </w:rPr>
        <w:t>orld</w:t>
      </w:r>
      <w:r>
        <w:rPr>
          <w:rFonts w:ascii="Alright Sans Regular" w:eastAsia="Alright Sans Regular" w:hAnsi="Alright Sans Regular" w:cs="Alright Sans Regular"/>
          <w:color w:val="231F20"/>
          <w:spacing w:val="-10"/>
          <w:sz w:val="18"/>
          <w:szCs w:val="18"/>
        </w:rPr>
        <w:t>’</w:t>
      </w:r>
      <w:r>
        <w:rPr>
          <w:rFonts w:ascii="Alright Sans Regular" w:eastAsia="Alright Sans Regular" w:hAnsi="Alright Sans Regular" w:cs="Alright Sans Regular"/>
          <w:color w:val="231F20"/>
          <w:sz w:val="18"/>
          <w:szCs w:val="18"/>
        </w:rPr>
        <w:t>s la</w:t>
      </w:r>
      <w:r>
        <w:rPr>
          <w:rFonts w:ascii="Alright Sans Regular" w:eastAsia="Alright Sans Regular" w:hAnsi="Alright Sans Regular" w:cs="Alright Sans Regular"/>
          <w:color w:val="231F20"/>
          <w:spacing w:val="-4"/>
          <w:sz w:val="18"/>
          <w:szCs w:val="18"/>
        </w:rPr>
        <w:t>r</w:t>
      </w:r>
      <w:r>
        <w:rPr>
          <w:rFonts w:ascii="Alright Sans Regular" w:eastAsia="Alright Sans Regular" w:hAnsi="Alright Sans Regular" w:cs="Alright Sans Regular"/>
          <w:color w:val="231F20"/>
          <w:spacing w:val="-3"/>
          <w:sz w:val="18"/>
          <w:szCs w:val="18"/>
        </w:rPr>
        <w:t>g</w:t>
      </w:r>
      <w:r>
        <w:rPr>
          <w:rFonts w:ascii="Alright Sans Regular" w:eastAsia="Alright Sans Regular" w:hAnsi="Alright Sans Regular" w:cs="Alright Sans Regular"/>
          <w:color w:val="231F20"/>
          <w:sz w:val="18"/>
          <w:szCs w:val="18"/>
        </w:rPr>
        <w:t>est institutional i</w:t>
      </w:r>
      <w:r>
        <w:rPr>
          <w:rFonts w:ascii="Alright Sans Regular" w:eastAsia="Alright Sans Regular" w:hAnsi="Alright Sans Regular" w:cs="Alright Sans Regular"/>
          <w:color w:val="231F20"/>
          <w:spacing w:val="-2"/>
          <w:sz w:val="18"/>
          <w:szCs w:val="18"/>
        </w:rPr>
        <w:t>nv</w:t>
      </w:r>
      <w:r>
        <w:rPr>
          <w:rFonts w:ascii="Alright Sans Regular" w:eastAsia="Alright Sans Regular" w:hAnsi="Alright Sans Regular" w:cs="Alright Sans Regular"/>
          <w:color w:val="231F20"/>
          <w:sz w:val="18"/>
          <w:szCs w:val="18"/>
        </w:rPr>
        <w:t>es</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o</w:t>
      </w:r>
      <w:r>
        <w:rPr>
          <w:rFonts w:ascii="Alright Sans Regular" w:eastAsia="Alright Sans Regular" w:hAnsi="Alright Sans Regular" w:cs="Alright Sans Regular"/>
          <w:color w:val="231F20"/>
          <w:spacing w:val="-3"/>
          <w:sz w:val="18"/>
          <w:szCs w:val="18"/>
        </w:rPr>
        <w:t>r</w:t>
      </w:r>
      <w:r>
        <w:rPr>
          <w:rFonts w:ascii="Alright Sans Regular" w:eastAsia="Alright Sans Regular" w:hAnsi="Alright Sans Regular" w:cs="Alright Sans Regular"/>
          <w:color w:val="231F20"/>
          <w:sz w:val="18"/>
          <w:szCs w:val="18"/>
        </w:rPr>
        <w:t>s, academics and other adviso</w:t>
      </w:r>
      <w:r>
        <w:rPr>
          <w:rFonts w:ascii="Alright Sans Regular" w:eastAsia="Alright Sans Regular" w:hAnsi="Alright Sans Regular" w:cs="Alright Sans Regular"/>
          <w:color w:val="231F20"/>
          <w:spacing w:val="-3"/>
          <w:sz w:val="18"/>
          <w:szCs w:val="18"/>
        </w:rPr>
        <w:t>r</w:t>
      </w:r>
      <w:r>
        <w:rPr>
          <w:rFonts w:ascii="Alright Sans Regular" w:eastAsia="Alright Sans Regular" w:hAnsi="Alright Sans Regular" w:cs="Alright Sans Regular"/>
          <w:color w:val="231F20"/>
          <w:sz w:val="18"/>
          <w:szCs w:val="18"/>
        </w:rPr>
        <w:t xml:space="preserve">s </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o d</w:t>
      </w:r>
      <w:r>
        <w:rPr>
          <w:rFonts w:ascii="Alright Sans Regular" w:eastAsia="Alright Sans Regular" w:hAnsi="Alright Sans Regular" w:cs="Alright Sans Regular"/>
          <w:color w:val="231F20"/>
          <w:spacing w:val="-3"/>
          <w:sz w:val="18"/>
          <w:szCs w:val="18"/>
        </w:rPr>
        <w:t>r</w:t>
      </w:r>
      <w:r>
        <w:rPr>
          <w:rFonts w:ascii="Alright Sans Regular" w:eastAsia="Alright Sans Regular" w:hAnsi="Alright Sans Regular" w:cs="Alright Sans Regular"/>
          <w:color w:val="231F20"/>
          <w:spacing w:val="-1"/>
          <w:sz w:val="18"/>
          <w:szCs w:val="18"/>
        </w:rPr>
        <w:t>a</w:t>
      </w:r>
      <w:r>
        <w:rPr>
          <w:rFonts w:ascii="Alright Sans Regular" w:eastAsia="Alright Sans Regular" w:hAnsi="Alright Sans Regular" w:cs="Alright Sans Regular"/>
          <w:color w:val="231F20"/>
          <w:sz w:val="18"/>
          <w:szCs w:val="18"/>
        </w:rPr>
        <w:t>ft a set of sustainable i</w:t>
      </w:r>
      <w:r>
        <w:rPr>
          <w:rFonts w:ascii="Alright Sans Regular" w:eastAsia="Alright Sans Regular" w:hAnsi="Alright Sans Regular" w:cs="Alright Sans Regular"/>
          <w:color w:val="231F20"/>
          <w:spacing w:val="-2"/>
          <w:sz w:val="18"/>
          <w:szCs w:val="18"/>
        </w:rPr>
        <w:t>nv</w:t>
      </w:r>
      <w:r>
        <w:rPr>
          <w:rFonts w:ascii="Alright Sans Regular" w:eastAsia="Alright Sans Regular" w:hAnsi="Alright Sans Regular" w:cs="Alright Sans Regular"/>
          <w:color w:val="231F20"/>
          <w:sz w:val="18"/>
          <w:szCs w:val="18"/>
        </w:rPr>
        <w:t xml:space="preserve">estment principles. </w:t>
      </w:r>
      <w:r>
        <w:rPr>
          <w:rFonts w:ascii="Alright Sans Regular" w:eastAsia="Alright Sans Regular" w:hAnsi="Alright Sans Regular" w:cs="Alright Sans Regular"/>
          <w:color w:val="231F20"/>
          <w:spacing w:val="-6"/>
          <w:sz w:val="18"/>
          <w:szCs w:val="18"/>
        </w:rPr>
        <w:t>A</w:t>
      </w:r>
      <w:r>
        <w:rPr>
          <w:rFonts w:ascii="Alright Sans Regular" w:eastAsia="Alright Sans Regular" w:hAnsi="Alright Sans Regular" w:cs="Alright Sans Regular"/>
          <w:color w:val="231F20"/>
          <w:sz w:val="18"/>
          <w:szCs w:val="18"/>
        </w:rPr>
        <w:t>t the h</w:t>
      </w:r>
      <w:r>
        <w:rPr>
          <w:rFonts w:ascii="Alright Sans Regular" w:eastAsia="Alright Sans Regular" w:hAnsi="Alright Sans Regular" w:cs="Alright Sans Regular"/>
          <w:color w:val="231F20"/>
          <w:spacing w:val="-1"/>
          <w:sz w:val="18"/>
          <w:szCs w:val="18"/>
        </w:rPr>
        <w:t>e</w:t>
      </w:r>
      <w:r>
        <w:rPr>
          <w:rFonts w:ascii="Alright Sans Regular" w:eastAsia="Alright Sans Regular" w:hAnsi="Alright Sans Regular" w:cs="Alright Sans Regular"/>
          <w:color w:val="231F20"/>
          <w:sz w:val="18"/>
          <w:szCs w:val="18"/>
        </w:rPr>
        <w:t xml:space="preserve">art of the six </w:t>
      </w:r>
      <w:r>
        <w:rPr>
          <w:rFonts w:ascii="Alright Sans Regular" w:eastAsia="Alright Sans Regular" w:hAnsi="Alright Sans Regular" w:cs="Alright Sans Regular"/>
          <w:color w:val="231F20"/>
          <w:spacing w:val="-2"/>
          <w:sz w:val="18"/>
          <w:szCs w:val="18"/>
        </w:rPr>
        <w:t>P</w:t>
      </w:r>
      <w:r>
        <w:rPr>
          <w:rFonts w:ascii="Alright Sans Regular" w:eastAsia="Alright Sans Regular" w:hAnsi="Alright Sans Regular" w:cs="Alright Sans Regular"/>
          <w:color w:val="231F20"/>
          <w:sz w:val="18"/>
          <w:szCs w:val="18"/>
        </w:rPr>
        <w:t xml:space="preserve">rinciples </w:t>
      </w:r>
      <w:r>
        <w:rPr>
          <w:rFonts w:ascii="Alright Sans Regular" w:eastAsia="Alright Sans Regular" w:hAnsi="Alright Sans Regular" w:cs="Alright Sans Regular"/>
          <w:color w:val="231F20"/>
          <w:spacing w:val="-6"/>
          <w:sz w:val="18"/>
          <w:szCs w:val="18"/>
        </w:rPr>
        <w:t>f</w:t>
      </w:r>
      <w:r>
        <w:rPr>
          <w:rFonts w:ascii="Alright Sans Regular" w:eastAsia="Alright Sans Regular" w:hAnsi="Alright Sans Regular" w:cs="Alright Sans Regular"/>
          <w:color w:val="231F20"/>
          <w:sz w:val="18"/>
          <w:szCs w:val="18"/>
        </w:rPr>
        <w:t xml:space="preserve">or </w:t>
      </w:r>
      <w:r>
        <w:rPr>
          <w:rFonts w:ascii="Alright Sans Regular" w:eastAsia="Alright Sans Regular" w:hAnsi="Alright Sans Regular" w:cs="Alright Sans Regular"/>
          <w:color w:val="231F20"/>
          <w:spacing w:val="-2"/>
          <w:sz w:val="18"/>
          <w:szCs w:val="18"/>
        </w:rPr>
        <w:t>R</w:t>
      </w:r>
      <w:r>
        <w:rPr>
          <w:rFonts w:ascii="Alright Sans Regular" w:eastAsia="Alright Sans Regular" w:hAnsi="Alright Sans Regular" w:cs="Alright Sans Regular"/>
          <w:color w:val="231F20"/>
          <w:sz w:val="18"/>
          <w:szCs w:val="18"/>
        </w:rPr>
        <w:t>esponsible I</w:t>
      </w:r>
      <w:r>
        <w:rPr>
          <w:rFonts w:ascii="Alright Sans Regular" w:eastAsia="Alright Sans Regular" w:hAnsi="Alright Sans Regular" w:cs="Alright Sans Regular"/>
          <w:color w:val="231F20"/>
          <w:spacing w:val="-2"/>
          <w:sz w:val="18"/>
          <w:szCs w:val="18"/>
        </w:rPr>
        <w:t>nv</w:t>
      </w:r>
      <w:r>
        <w:rPr>
          <w:rFonts w:ascii="Alright Sans Regular" w:eastAsia="Alright Sans Regular" w:hAnsi="Alright Sans Regular" w:cs="Alright Sans Regular"/>
          <w:color w:val="231F20"/>
          <w:sz w:val="18"/>
          <w:szCs w:val="18"/>
        </w:rPr>
        <w:t>estment is the p</w:t>
      </w:r>
      <w:r>
        <w:rPr>
          <w:rFonts w:ascii="Alright Sans Regular" w:eastAsia="Alright Sans Regular" w:hAnsi="Alright Sans Regular" w:cs="Alright Sans Regular"/>
          <w:color w:val="231F20"/>
          <w:spacing w:val="-5"/>
          <w:sz w:val="18"/>
          <w:szCs w:val="18"/>
        </w:rPr>
        <w:t>r</w:t>
      </w:r>
      <w:r>
        <w:rPr>
          <w:rFonts w:ascii="Alright Sans Regular" w:eastAsia="Alright Sans Regular" w:hAnsi="Alright Sans Regular" w:cs="Alright Sans Regular"/>
          <w:color w:val="231F20"/>
          <w:sz w:val="18"/>
          <w:szCs w:val="18"/>
        </w:rPr>
        <w:t>emise that i</w:t>
      </w:r>
      <w:r>
        <w:rPr>
          <w:rFonts w:ascii="Alright Sans Regular" w:eastAsia="Alright Sans Regular" w:hAnsi="Alright Sans Regular" w:cs="Alright Sans Regular"/>
          <w:color w:val="231F20"/>
          <w:spacing w:val="-2"/>
          <w:sz w:val="18"/>
          <w:szCs w:val="18"/>
        </w:rPr>
        <w:t>nv</w:t>
      </w:r>
      <w:r>
        <w:rPr>
          <w:rFonts w:ascii="Alright Sans Regular" w:eastAsia="Alright Sans Regular" w:hAnsi="Alright Sans Regular" w:cs="Alright Sans Regular"/>
          <w:color w:val="231F20"/>
          <w:sz w:val="18"/>
          <w:szCs w:val="18"/>
        </w:rPr>
        <w:t>es</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o</w:t>
      </w:r>
      <w:r>
        <w:rPr>
          <w:rFonts w:ascii="Alright Sans Regular" w:eastAsia="Alright Sans Regular" w:hAnsi="Alright Sans Regular" w:cs="Alright Sans Regular"/>
          <w:color w:val="231F20"/>
          <w:spacing w:val="-3"/>
          <w:sz w:val="18"/>
          <w:szCs w:val="18"/>
        </w:rPr>
        <w:t>r</w:t>
      </w:r>
      <w:r>
        <w:rPr>
          <w:rFonts w:ascii="Alright Sans Regular" w:eastAsia="Alright Sans Regular" w:hAnsi="Alright Sans Regular" w:cs="Alright Sans Regular"/>
          <w:color w:val="231F20"/>
          <w:sz w:val="18"/>
          <w:szCs w:val="18"/>
        </w:rPr>
        <w:t>s h</w:t>
      </w:r>
      <w:r>
        <w:rPr>
          <w:rFonts w:ascii="Alright Sans Regular" w:eastAsia="Alright Sans Regular" w:hAnsi="Alright Sans Regular" w:cs="Alright Sans Regular"/>
          <w:color w:val="231F20"/>
          <w:spacing w:val="-3"/>
          <w:sz w:val="18"/>
          <w:szCs w:val="18"/>
        </w:rPr>
        <w:t>a</w:t>
      </w:r>
      <w:r>
        <w:rPr>
          <w:rFonts w:ascii="Alright Sans Regular" w:eastAsia="Alright Sans Regular" w:hAnsi="Alright Sans Regular" w:cs="Alright Sans Regular"/>
          <w:color w:val="231F20"/>
          <w:spacing w:val="-2"/>
          <w:sz w:val="18"/>
          <w:szCs w:val="18"/>
        </w:rPr>
        <w:t>v</w:t>
      </w:r>
      <w:r>
        <w:rPr>
          <w:rFonts w:ascii="Alright Sans Regular" w:eastAsia="Alright Sans Regular" w:hAnsi="Alright Sans Regular" w:cs="Alright Sans Regular"/>
          <w:color w:val="231F20"/>
          <w:sz w:val="18"/>
          <w:szCs w:val="18"/>
        </w:rPr>
        <w:t xml:space="preserve">e a duty </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o act in the best lon</w:t>
      </w:r>
      <w:r>
        <w:rPr>
          <w:rFonts w:ascii="Alright Sans Regular" w:eastAsia="Alright Sans Regular" w:hAnsi="Alright Sans Regular" w:cs="Alright Sans Regular"/>
          <w:color w:val="231F20"/>
          <w:spacing w:val="-2"/>
          <w:sz w:val="18"/>
          <w:szCs w:val="18"/>
        </w:rPr>
        <w:t>g</w:t>
      </w:r>
      <w:r>
        <w:rPr>
          <w:rFonts w:ascii="Alright Sans Regular" w:eastAsia="Alright Sans Regular" w:hAnsi="Alright Sans Regular" w:cs="Alright Sans Regular"/>
          <w:color w:val="231F20"/>
          <w:sz w:val="18"/>
          <w:szCs w:val="18"/>
        </w:rPr>
        <w:t>-</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erm in</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e</w:t>
      </w:r>
      <w:r>
        <w:rPr>
          <w:rFonts w:ascii="Alright Sans Regular" w:eastAsia="Alright Sans Regular" w:hAnsi="Alright Sans Regular" w:cs="Alright Sans Regular"/>
          <w:color w:val="231F20"/>
          <w:spacing w:val="-5"/>
          <w:sz w:val="18"/>
          <w:szCs w:val="18"/>
        </w:rPr>
        <w:t>r</w:t>
      </w:r>
      <w:r>
        <w:rPr>
          <w:rFonts w:ascii="Alright Sans Regular" w:eastAsia="Alright Sans Regular" w:hAnsi="Alright Sans Regular" w:cs="Alright Sans Regular"/>
          <w:color w:val="231F20"/>
          <w:sz w:val="18"/>
          <w:szCs w:val="18"/>
        </w:rPr>
        <w:t>ests of their beneficiaries</w:t>
      </w:r>
      <w:r>
        <w:rPr>
          <w:rFonts w:ascii="Alright Sans Regular" w:eastAsia="Alright Sans Regular" w:hAnsi="Alright Sans Regular" w:cs="Alright Sans Regular"/>
          <w:color w:val="231F20"/>
          <w:spacing w:val="-5"/>
          <w:sz w:val="18"/>
          <w:szCs w:val="18"/>
        </w:rPr>
        <w:t xml:space="preserve"> </w:t>
      </w:r>
      <w:r>
        <w:rPr>
          <w:rFonts w:ascii="Alright Sans Regular" w:eastAsia="Alright Sans Regular" w:hAnsi="Alright Sans Regular" w:cs="Alright Sans Regular"/>
          <w:color w:val="231F20"/>
          <w:sz w:val="18"/>
          <w:szCs w:val="18"/>
        </w:rPr>
        <w:t>and this m</w:t>
      </w:r>
      <w:r>
        <w:rPr>
          <w:rFonts w:ascii="Alright Sans Regular" w:eastAsia="Alright Sans Regular" w:hAnsi="Alright Sans Regular" w:cs="Alright Sans Regular"/>
          <w:color w:val="231F20"/>
          <w:spacing w:val="-1"/>
          <w:sz w:val="18"/>
          <w:szCs w:val="18"/>
        </w:rPr>
        <w:t>e</w:t>
      </w:r>
      <w:r>
        <w:rPr>
          <w:rFonts w:ascii="Alright Sans Regular" w:eastAsia="Alright Sans Regular" w:hAnsi="Alright Sans Regular" w:cs="Alright Sans Regular"/>
          <w:color w:val="231F20"/>
          <w:sz w:val="18"/>
          <w:szCs w:val="18"/>
        </w:rPr>
        <w:t>ans taking in</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o a</w:t>
      </w:r>
      <w:r>
        <w:rPr>
          <w:rFonts w:ascii="Alright Sans Regular" w:eastAsia="Alright Sans Regular" w:hAnsi="Alright Sans Regular" w:cs="Alright Sans Regular"/>
          <w:color w:val="231F20"/>
          <w:spacing w:val="-3"/>
          <w:sz w:val="18"/>
          <w:szCs w:val="18"/>
        </w:rPr>
        <w:t>cc</w:t>
      </w:r>
      <w:r>
        <w:rPr>
          <w:rFonts w:ascii="Alright Sans Regular" w:eastAsia="Alright Sans Regular" w:hAnsi="Alright Sans Regular" w:cs="Alright Sans Regular"/>
          <w:color w:val="231F20"/>
          <w:sz w:val="18"/>
          <w:szCs w:val="18"/>
        </w:rPr>
        <w:t>ount e</w:t>
      </w:r>
      <w:r>
        <w:rPr>
          <w:rFonts w:ascii="Alright Sans Regular" w:eastAsia="Alright Sans Regular" w:hAnsi="Alright Sans Regular" w:cs="Alright Sans Regular"/>
          <w:color w:val="231F20"/>
          <w:spacing w:val="-2"/>
          <w:sz w:val="18"/>
          <w:szCs w:val="18"/>
        </w:rPr>
        <w:t>n</w:t>
      </w:r>
      <w:r>
        <w:rPr>
          <w:rFonts w:ascii="Alright Sans Regular" w:eastAsia="Alright Sans Regular" w:hAnsi="Alright Sans Regular" w:cs="Alright Sans Regular"/>
          <w:color w:val="231F20"/>
          <w:sz w:val="18"/>
          <w:szCs w:val="18"/>
        </w:rPr>
        <w:t>vi</w:t>
      </w:r>
      <w:r>
        <w:rPr>
          <w:rFonts w:ascii="Alright Sans Regular" w:eastAsia="Alright Sans Regular" w:hAnsi="Alright Sans Regular" w:cs="Alright Sans Regular"/>
          <w:color w:val="231F20"/>
          <w:spacing w:val="-5"/>
          <w:sz w:val="18"/>
          <w:szCs w:val="18"/>
        </w:rPr>
        <w:t>r</w:t>
      </w:r>
      <w:r>
        <w:rPr>
          <w:rFonts w:ascii="Alright Sans Regular" w:eastAsia="Alright Sans Regular" w:hAnsi="Alright Sans Regular" w:cs="Alright Sans Regular"/>
          <w:color w:val="231F20"/>
          <w:sz w:val="18"/>
          <w:szCs w:val="18"/>
        </w:rPr>
        <w:t xml:space="preserve">onmental, social and </w:t>
      </w:r>
      <w:r>
        <w:rPr>
          <w:rFonts w:ascii="Alright Sans Regular" w:eastAsia="Alright Sans Regular" w:hAnsi="Alright Sans Regular" w:cs="Alright Sans Regular"/>
          <w:color w:val="231F20"/>
          <w:spacing w:val="-3"/>
          <w:sz w:val="18"/>
          <w:szCs w:val="18"/>
        </w:rPr>
        <w:t>g</w:t>
      </w:r>
      <w:r>
        <w:rPr>
          <w:rFonts w:ascii="Alright Sans Regular" w:eastAsia="Alright Sans Regular" w:hAnsi="Alright Sans Regular" w:cs="Alright Sans Regular"/>
          <w:color w:val="231F20"/>
          <w:spacing w:val="-2"/>
          <w:sz w:val="18"/>
          <w:szCs w:val="18"/>
        </w:rPr>
        <w:t>ov</w:t>
      </w:r>
      <w:r>
        <w:rPr>
          <w:rFonts w:ascii="Alright Sans Regular" w:eastAsia="Alright Sans Regular" w:hAnsi="Alright Sans Regular" w:cs="Alright Sans Regular"/>
          <w:color w:val="231F20"/>
          <w:sz w:val="18"/>
          <w:szCs w:val="18"/>
        </w:rPr>
        <w:t>ernan</w:t>
      </w:r>
      <w:r>
        <w:rPr>
          <w:rFonts w:ascii="Alright Sans Regular" w:eastAsia="Alright Sans Regular" w:hAnsi="Alright Sans Regular" w:cs="Alright Sans Regular"/>
          <w:color w:val="231F20"/>
          <w:spacing w:val="-3"/>
          <w:sz w:val="18"/>
          <w:szCs w:val="18"/>
        </w:rPr>
        <w:t>c</w:t>
      </w:r>
      <w:r>
        <w:rPr>
          <w:rFonts w:ascii="Alright Sans Regular" w:eastAsia="Alright Sans Regular" w:hAnsi="Alright Sans Regular" w:cs="Alright Sans Regular"/>
          <w:color w:val="231F20"/>
          <w:sz w:val="18"/>
          <w:szCs w:val="18"/>
        </w:rPr>
        <w:t xml:space="preserve">e </w:t>
      </w:r>
      <w:r>
        <w:rPr>
          <w:rFonts w:ascii="Alright Sans Regular" w:eastAsia="Alright Sans Regular" w:hAnsi="Alright Sans Regular" w:cs="Alright Sans Regular"/>
          <w:color w:val="231F20"/>
          <w:spacing w:val="-3"/>
          <w:sz w:val="18"/>
          <w:szCs w:val="18"/>
        </w:rPr>
        <w:t>f</w:t>
      </w:r>
      <w:r>
        <w:rPr>
          <w:rFonts w:ascii="Alright Sans Regular" w:eastAsia="Alright Sans Regular" w:hAnsi="Alright Sans Regular" w:cs="Alright Sans Regular"/>
          <w:color w:val="231F20"/>
          <w:sz w:val="18"/>
          <w:szCs w:val="18"/>
        </w:rPr>
        <w:t>ac</w:t>
      </w:r>
      <w:r>
        <w:rPr>
          <w:rFonts w:ascii="Alright Sans Regular" w:eastAsia="Alright Sans Regular" w:hAnsi="Alright Sans Regular" w:cs="Alright Sans Regular"/>
          <w:color w:val="231F20"/>
          <w:spacing w:val="-1"/>
          <w:sz w:val="18"/>
          <w:szCs w:val="18"/>
        </w:rPr>
        <w:t>t</w:t>
      </w:r>
      <w:r>
        <w:rPr>
          <w:rFonts w:ascii="Alright Sans Regular" w:eastAsia="Alright Sans Regular" w:hAnsi="Alright Sans Regular" w:cs="Alright Sans Regular"/>
          <w:color w:val="231F20"/>
          <w:sz w:val="18"/>
          <w:szCs w:val="18"/>
        </w:rPr>
        <w:t>o</w:t>
      </w:r>
      <w:r>
        <w:rPr>
          <w:rFonts w:ascii="Alright Sans Regular" w:eastAsia="Alright Sans Regular" w:hAnsi="Alright Sans Regular" w:cs="Alright Sans Regular"/>
          <w:color w:val="231F20"/>
          <w:spacing w:val="-3"/>
          <w:sz w:val="18"/>
          <w:szCs w:val="18"/>
        </w:rPr>
        <w:t>r</w:t>
      </w:r>
      <w:r>
        <w:rPr>
          <w:rFonts w:ascii="Alright Sans Regular" w:eastAsia="Alright Sans Regular" w:hAnsi="Alright Sans Regular" w:cs="Alright Sans Regular"/>
          <w:color w:val="231F20"/>
          <w:sz w:val="18"/>
          <w:szCs w:val="18"/>
        </w:rPr>
        <w:t>s.</w:t>
      </w:r>
    </w:p>
    <w:p w14:paraId="71C4399C" w14:textId="77777777" w:rsidR="005F2DE6" w:rsidRDefault="005F2DE6" w:rsidP="005F2DE6">
      <w:pPr>
        <w:spacing w:before="20" w:after="0" w:line="240" w:lineRule="auto"/>
        <w:ind w:left="-851" w:right="124"/>
        <w:rPr>
          <w:rFonts w:ascii="Alright Sans Regular" w:eastAsia="Alright Sans Regular" w:hAnsi="Alright Sans Regular" w:cs="Alright Sans Regular"/>
          <w:sz w:val="18"/>
          <w:szCs w:val="18"/>
        </w:rPr>
      </w:pPr>
    </w:p>
    <w:p w14:paraId="07DCAAF2" w14:textId="64E1B713" w:rsidR="00A97C75" w:rsidRDefault="00A97C75" w:rsidP="005F2DE6">
      <w:pPr>
        <w:spacing w:before="20" w:after="0" w:line="240" w:lineRule="auto"/>
        <w:ind w:left="-851" w:right="124"/>
        <w:rPr>
          <w:rFonts w:ascii="Alright Sans Regular" w:eastAsia="Alright Sans Regular" w:hAnsi="Alright Sans Regular" w:cs="Alright Sans Regular"/>
          <w:sz w:val="18"/>
          <w:szCs w:val="18"/>
        </w:rPr>
      </w:pPr>
      <w:r>
        <w:rPr>
          <w:rFonts w:ascii="Alright Sans Regular" w:eastAsia="Alright Sans Regular" w:hAnsi="Alright Sans Regular" w:cs="Alright Sans Regular"/>
          <w:color w:val="231F20"/>
          <w:spacing w:val="-5"/>
          <w:sz w:val="18"/>
          <w:szCs w:val="18"/>
        </w:rPr>
        <w:t>C</w:t>
      </w:r>
      <w:r>
        <w:rPr>
          <w:rFonts w:ascii="Alright Sans Regular" w:eastAsia="Alright Sans Regular" w:hAnsi="Alright Sans Regular" w:cs="Alright Sans Regular"/>
          <w:color w:val="231F20"/>
          <w:sz w:val="18"/>
          <w:szCs w:val="18"/>
        </w:rPr>
        <w:t>o</w:t>
      </w:r>
      <w:r>
        <w:rPr>
          <w:rFonts w:ascii="Alright Sans Regular" w:eastAsia="Alright Sans Regular" w:hAnsi="Alright Sans Regular" w:cs="Alright Sans Regular"/>
          <w:color w:val="231F20"/>
          <w:spacing w:val="-2"/>
          <w:sz w:val="18"/>
          <w:szCs w:val="18"/>
        </w:rPr>
        <w:t>p</w:t>
      </w:r>
      <w:r>
        <w:rPr>
          <w:rFonts w:ascii="Alright Sans Regular" w:eastAsia="Alright Sans Regular" w:hAnsi="Alright Sans Regular" w:cs="Alright Sans Regular"/>
          <w:color w:val="231F20"/>
          <w:sz w:val="18"/>
          <w:szCs w:val="18"/>
        </w:rPr>
        <w:t>yright 2</w:t>
      </w:r>
      <w:r>
        <w:rPr>
          <w:rFonts w:ascii="Alright Sans Regular" w:eastAsia="Alright Sans Regular" w:hAnsi="Alright Sans Regular" w:cs="Alright Sans Regular"/>
          <w:color w:val="231F20"/>
          <w:spacing w:val="-2"/>
          <w:sz w:val="18"/>
          <w:szCs w:val="18"/>
        </w:rPr>
        <w:t>01</w:t>
      </w:r>
      <w:r w:rsidR="00F37F60">
        <w:rPr>
          <w:rFonts w:ascii="Alright Sans Regular" w:eastAsia="Alright Sans Regular" w:hAnsi="Alright Sans Regular" w:cs="Alright Sans Regular"/>
          <w:color w:val="231F20"/>
          <w:sz w:val="18"/>
          <w:szCs w:val="18"/>
        </w:rPr>
        <w:t>4</w:t>
      </w:r>
    </w:p>
    <w:p w14:paraId="3796AA08" w14:textId="77777777" w:rsidR="00A97C75" w:rsidRDefault="00A97C75" w:rsidP="00A97C75">
      <w:pPr>
        <w:spacing w:before="3" w:after="0" w:line="140" w:lineRule="exact"/>
        <w:rPr>
          <w:sz w:val="14"/>
          <w:szCs w:val="14"/>
        </w:rPr>
      </w:pPr>
    </w:p>
    <w:p w14:paraId="05877804" w14:textId="77777777" w:rsidR="007303B2" w:rsidRPr="00396F0F" w:rsidRDefault="007303B2" w:rsidP="00396F0F">
      <w:pPr>
        <w:rPr>
          <w:rFonts w:ascii="Alright Sans Regular" w:eastAsia="Alright Sans Regular" w:hAnsi="Alright Sans Regular" w:cs="Alright Sans Regular"/>
          <w:sz w:val="16"/>
          <w:szCs w:val="16"/>
        </w:rPr>
        <w:sectPr w:rsidR="007303B2" w:rsidRPr="00396F0F" w:rsidSect="00981C07">
          <w:headerReference w:type="even" r:id="rId17"/>
          <w:headerReference w:type="default" r:id="rId18"/>
          <w:footerReference w:type="even" r:id="rId19"/>
          <w:footerReference w:type="default" r:id="rId20"/>
          <w:headerReference w:type="first" r:id="rId21"/>
          <w:footerReference w:type="first" r:id="rId22"/>
          <w:pgSz w:w="11920" w:h="16840"/>
          <w:pgMar w:top="1440" w:right="1616" w:bottom="1389" w:left="1616" w:header="720" w:footer="720" w:gutter="0"/>
          <w:cols w:space="720"/>
          <w:titlePg/>
          <w:docGrid w:linePitch="272"/>
        </w:sectPr>
      </w:pPr>
    </w:p>
    <w:p w14:paraId="12608E00" w14:textId="77777777" w:rsidR="00396F0F" w:rsidRDefault="00396F0F">
      <w:pPr>
        <w:spacing w:after="0" w:line="240" w:lineRule="auto"/>
        <w:rPr>
          <w:b/>
          <w:color w:val="0070C0"/>
          <w:sz w:val="32"/>
          <w:szCs w:val="32"/>
        </w:rPr>
      </w:pPr>
    </w:p>
    <w:p w14:paraId="23485F23" w14:textId="125243C0" w:rsidR="00F66F73" w:rsidRPr="00E96800" w:rsidRDefault="00F66F73" w:rsidP="00B1064F">
      <w:pPr>
        <w:spacing w:after="0" w:line="240" w:lineRule="auto"/>
        <w:rPr>
          <w:rFonts w:cs="Arial"/>
        </w:rPr>
      </w:pPr>
    </w:p>
    <w:sdt>
      <w:sdtPr>
        <w:rPr>
          <w:rFonts w:ascii="Arial" w:hAnsi="Arial" w:cs="Arial"/>
          <w:bCs w:val="0"/>
          <w:color w:val="auto"/>
          <w:sz w:val="20"/>
          <w:szCs w:val="22"/>
        </w:rPr>
        <w:id w:val="-2103795231"/>
        <w:docPartObj>
          <w:docPartGallery w:val="Table of Contents"/>
          <w:docPartUnique/>
        </w:docPartObj>
      </w:sdtPr>
      <w:sdtEndPr>
        <w:rPr>
          <w:b/>
          <w:noProof/>
        </w:rPr>
      </w:sdtEndPr>
      <w:sdtContent>
        <w:p w14:paraId="562E4EE3" w14:textId="7561BAEF" w:rsidR="00E96800" w:rsidRPr="00660F3E" w:rsidRDefault="00E96800">
          <w:pPr>
            <w:pStyle w:val="TOCHeading"/>
            <w:rPr>
              <w:rFonts w:ascii="Arial" w:hAnsi="Arial" w:cs="Arial"/>
            </w:rPr>
          </w:pPr>
          <w:r w:rsidRPr="00660F3E">
            <w:rPr>
              <w:rFonts w:ascii="Arial" w:hAnsi="Arial" w:cs="Arial"/>
            </w:rPr>
            <w:t>Contents</w:t>
          </w:r>
        </w:p>
        <w:p w14:paraId="69010673" w14:textId="77777777" w:rsidR="00C211BA" w:rsidRDefault="00E96800">
          <w:pPr>
            <w:pStyle w:val="TOC1"/>
            <w:rPr>
              <w:rFonts w:asciiTheme="minorHAnsi" w:eastAsiaTheme="minorEastAsia" w:hAnsiTheme="minorHAnsi"/>
              <w:sz w:val="22"/>
              <w:lang w:eastAsia="en-GB"/>
            </w:rPr>
          </w:pPr>
          <w:r w:rsidRPr="00E96800">
            <w:fldChar w:fldCharType="begin"/>
          </w:r>
          <w:r w:rsidRPr="00E96800">
            <w:instrText xml:space="preserve"> TOC \o "1-3" \h \z \u </w:instrText>
          </w:r>
          <w:r w:rsidRPr="00E96800">
            <w:fldChar w:fldCharType="separate"/>
          </w:r>
          <w:hyperlink w:anchor="_Toc400031089" w:history="1">
            <w:r w:rsidR="00C211BA" w:rsidRPr="007321BE">
              <w:rPr>
                <w:rStyle w:val="Hyperlink"/>
              </w:rPr>
              <w:t>Overview of the Reporting Framework</w:t>
            </w:r>
            <w:r w:rsidR="00C211BA">
              <w:rPr>
                <w:webHidden/>
              </w:rPr>
              <w:tab/>
            </w:r>
            <w:r w:rsidR="00C211BA">
              <w:rPr>
                <w:webHidden/>
              </w:rPr>
              <w:fldChar w:fldCharType="begin"/>
            </w:r>
            <w:r w:rsidR="00C211BA">
              <w:rPr>
                <w:webHidden/>
              </w:rPr>
              <w:instrText xml:space="preserve"> PAGEREF _Toc400031089 \h </w:instrText>
            </w:r>
            <w:r w:rsidR="00C211BA">
              <w:rPr>
                <w:webHidden/>
              </w:rPr>
            </w:r>
            <w:r w:rsidR="00C211BA">
              <w:rPr>
                <w:webHidden/>
              </w:rPr>
              <w:fldChar w:fldCharType="separate"/>
            </w:r>
            <w:r w:rsidR="00C211BA">
              <w:rPr>
                <w:webHidden/>
              </w:rPr>
              <w:t>5</w:t>
            </w:r>
            <w:r w:rsidR="00C211BA">
              <w:rPr>
                <w:webHidden/>
              </w:rPr>
              <w:fldChar w:fldCharType="end"/>
            </w:r>
          </w:hyperlink>
        </w:p>
        <w:p w14:paraId="6761687B" w14:textId="77777777" w:rsidR="00C211BA" w:rsidRDefault="00C211BA">
          <w:pPr>
            <w:pStyle w:val="TOC2"/>
            <w:rPr>
              <w:rFonts w:asciiTheme="minorHAnsi" w:eastAsiaTheme="minorEastAsia" w:hAnsiTheme="minorHAnsi"/>
              <w:sz w:val="22"/>
              <w:lang w:eastAsia="en-GB"/>
            </w:rPr>
          </w:pPr>
          <w:hyperlink w:anchor="_Toc400031090" w:history="1">
            <w:r w:rsidRPr="007321BE">
              <w:rPr>
                <w:rStyle w:val="Hyperlink"/>
              </w:rPr>
              <w:t>Objectives of the Framework</w:t>
            </w:r>
            <w:r>
              <w:rPr>
                <w:webHidden/>
              </w:rPr>
              <w:tab/>
            </w:r>
            <w:r>
              <w:rPr>
                <w:webHidden/>
              </w:rPr>
              <w:fldChar w:fldCharType="begin"/>
            </w:r>
            <w:r>
              <w:rPr>
                <w:webHidden/>
              </w:rPr>
              <w:instrText xml:space="preserve"> PAGEREF _Toc400031090 \h </w:instrText>
            </w:r>
            <w:r>
              <w:rPr>
                <w:webHidden/>
              </w:rPr>
            </w:r>
            <w:r>
              <w:rPr>
                <w:webHidden/>
              </w:rPr>
              <w:fldChar w:fldCharType="separate"/>
            </w:r>
            <w:r>
              <w:rPr>
                <w:webHidden/>
              </w:rPr>
              <w:t>5</w:t>
            </w:r>
            <w:r>
              <w:rPr>
                <w:webHidden/>
              </w:rPr>
              <w:fldChar w:fldCharType="end"/>
            </w:r>
          </w:hyperlink>
        </w:p>
        <w:p w14:paraId="1EF21672" w14:textId="77777777" w:rsidR="00C211BA" w:rsidRDefault="00C211BA">
          <w:pPr>
            <w:pStyle w:val="TOC2"/>
            <w:rPr>
              <w:rFonts w:asciiTheme="minorHAnsi" w:eastAsiaTheme="minorEastAsia" w:hAnsiTheme="minorHAnsi"/>
              <w:sz w:val="22"/>
              <w:lang w:eastAsia="en-GB"/>
            </w:rPr>
          </w:pPr>
          <w:hyperlink w:anchor="_Toc400031091" w:history="1">
            <w:r w:rsidRPr="007321BE">
              <w:rPr>
                <w:rStyle w:val="Hyperlink"/>
              </w:rPr>
              <w:t>Content of the Framework</w:t>
            </w:r>
            <w:r>
              <w:rPr>
                <w:webHidden/>
              </w:rPr>
              <w:tab/>
            </w:r>
            <w:r>
              <w:rPr>
                <w:webHidden/>
              </w:rPr>
              <w:fldChar w:fldCharType="begin"/>
            </w:r>
            <w:r>
              <w:rPr>
                <w:webHidden/>
              </w:rPr>
              <w:instrText xml:space="preserve"> PAGEREF _Toc400031091 \h </w:instrText>
            </w:r>
            <w:r>
              <w:rPr>
                <w:webHidden/>
              </w:rPr>
            </w:r>
            <w:r>
              <w:rPr>
                <w:webHidden/>
              </w:rPr>
              <w:fldChar w:fldCharType="separate"/>
            </w:r>
            <w:r>
              <w:rPr>
                <w:webHidden/>
              </w:rPr>
              <w:t>5</w:t>
            </w:r>
            <w:r>
              <w:rPr>
                <w:webHidden/>
              </w:rPr>
              <w:fldChar w:fldCharType="end"/>
            </w:r>
          </w:hyperlink>
        </w:p>
        <w:p w14:paraId="4853CC22" w14:textId="77777777" w:rsidR="00C211BA" w:rsidRDefault="00C211BA">
          <w:pPr>
            <w:pStyle w:val="TOC2"/>
            <w:rPr>
              <w:rFonts w:asciiTheme="minorHAnsi" w:eastAsiaTheme="minorEastAsia" w:hAnsiTheme="minorHAnsi"/>
              <w:sz w:val="22"/>
              <w:lang w:eastAsia="en-GB"/>
            </w:rPr>
          </w:pPr>
          <w:hyperlink w:anchor="_Toc400031092" w:history="1">
            <w:r w:rsidRPr="007321BE">
              <w:rPr>
                <w:rStyle w:val="Hyperlink"/>
              </w:rPr>
              <w:t>Structure of the Framework</w:t>
            </w:r>
            <w:r>
              <w:rPr>
                <w:webHidden/>
              </w:rPr>
              <w:tab/>
            </w:r>
            <w:r>
              <w:rPr>
                <w:webHidden/>
              </w:rPr>
              <w:fldChar w:fldCharType="begin"/>
            </w:r>
            <w:r>
              <w:rPr>
                <w:webHidden/>
              </w:rPr>
              <w:instrText xml:space="preserve"> PAGEREF _Toc400031092 \h </w:instrText>
            </w:r>
            <w:r>
              <w:rPr>
                <w:webHidden/>
              </w:rPr>
            </w:r>
            <w:r>
              <w:rPr>
                <w:webHidden/>
              </w:rPr>
              <w:fldChar w:fldCharType="separate"/>
            </w:r>
            <w:r>
              <w:rPr>
                <w:webHidden/>
              </w:rPr>
              <w:t>6</w:t>
            </w:r>
            <w:r>
              <w:rPr>
                <w:webHidden/>
              </w:rPr>
              <w:fldChar w:fldCharType="end"/>
            </w:r>
          </w:hyperlink>
        </w:p>
        <w:p w14:paraId="51CB2172" w14:textId="77777777" w:rsidR="00C211BA" w:rsidRDefault="00C211BA">
          <w:pPr>
            <w:pStyle w:val="TOC2"/>
            <w:rPr>
              <w:rFonts w:asciiTheme="minorHAnsi" w:eastAsiaTheme="minorEastAsia" w:hAnsiTheme="minorHAnsi"/>
              <w:sz w:val="22"/>
              <w:lang w:eastAsia="en-GB"/>
            </w:rPr>
          </w:pPr>
          <w:hyperlink w:anchor="_Toc400031093" w:history="1">
            <w:r w:rsidRPr="007321BE">
              <w:rPr>
                <w:rStyle w:val="Hyperlink"/>
              </w:rPr>
              <w:t>Introducing the 12 modules</w:t>
            </w:r>
            <w:r>
              <w:rPr>
                <w:webHidden/>
              </w:rPr>
              <w:tab/>
            </w:r>
            <w:r>
              <w:rPr>
                <w:webHidden/>
              </w:rPr>
              <w:fldChar w:fldCharType="begin"/>
            </w:r>
            <w:r>
              <w:rPr>
                <w:webHidden/>
              </w:rPr>
              <w:instrText xml:space="preserve"> PAGEREF _Toc400031093 \h </w:instrText>
            </w:r>
            <w:r>
              <w:rPr>
                <w:webHidden/>
              </w:rPr>
            </w:r>
            <w:r>
              <w:rPr>
                <w:webHidden/>
              </w:rPr>
              <w:fldChar w:fldCharType="separate"/>
            </w:r>
            <w:r>
              <w:rPr>
                <w:webHidden/>
              </w:rPr>
              <w:t>7</w:t>
            </w:r>
            <w:r>
              <w:rPr>
                <w:webHidden/>
              </w:rPr>
              <w:fldChar w:fldCharType="end"/>
            </w:r>
          </w:hyperlink>
        </w:p>
        <w:p w14:paraId="78CEFE3C" w14:textId="77777777" w:rsidR="00C211BA" w:rsidRDefault="00C211BA">
          <w:pPr>
            <w:pStyle w:val="TOC3"/>
            <w:rPr>
              <w:rFonts w:asciiTheme="minorHAnsi" w:eastAsiaTheme="minorEastAsia" w:hAnsiTheme="minorHAnsi"/>
              <w:sz w:val="22"/>
              <w:lang w:eastAsia="en-GB"/>
            </w:rPr>
          </w:pPr>
          <w:hyperlink w:anchor="_Toc400031094" w:history="1">
            <w:r w:rsidRPr="007321BE">
              <w:rPr>
                <w:rStyle w:val="Hyperlink"/>
              </w:rPr>
              <w:t>Core Modules (OO, OA)</w:t>
            </w:r>
            <w:r>
              <w:rPr>
                <w:webHidden/>
              </w:rPr>
              <w:tab/>
            </w:r>
            <w:r>
              <w:rPr>
                <w:webHidden/>
              </w:rPr>
              <w:fldChar w:fldCharType="begin"/>
            </w:r>
            <w:r>
              <w:rPr>
                <w:webHidden/>
              </w:rPr>
              <w:instrText xml:space="preserve"> PAGEREF _Toc400031094 \h </w:instrText>
            </w:r>
            <w:r>
              <w:rPr>
                <w:webHidden/>
              </w:rPr>
            </w:r>
            <w:r>
              <w:rPr>
                <w:webHidden/>
              </w:rPr>
              <w:fldChar w:fldCharType="separate"/>
            </w:r>
            <w:r>
              <w:rPr>
                <w:webHidden/>
              </w:rPr>
              <w:t>7</w:t>
            </w:r>
            <w:r>
              <w:rPr>
                <w:webHidden/>
              </w:rPr>
              <w:fldChar w:fldCharType="end"/>
            </w:r>
          </w:hyperlink>
        </w:p>
        <w:p w14:paraId="37FC2C3F" w14:textId="77777777" w:rsidR="00C211BA" w:rsidRDefault="00C211BA">
          <w:pPr>
            <w:pStyle w:val="TOC3"/>
            <w:rPr>
              <w:rFonts w:asciiTheme="minorHAnsi" w:eastAsiaTheme="minorEastAsia" w:hAnsiTheme="minorHAnsi"/>
              <w:sz w:val="22"/>
              <w:lang w:eastAsia="en-GB"/>
            </w:rPr>
          </w:pPr>
          <w:hyperlink w:anchor="_Toc400031095" w:history="1">
            <w:r w:rsidRPr="007321BE">
              <w:rPr>
                <w:rStyle w:val="Hyperlink"/>
              </w:rPr>
              <w:t>Indirect Modules (SAM)</w:t>
            </w:r>
            <w:r>
              <w:rPr>
                <w:webHidden/>
              </w:rPr>
              <w:tab/>
            </w:r>
            <w:r>
              <w:rPr>
                <w:webHidden/>
              </w:rPr>
              <w:fldChar w:fldCharType="begin"/>
            </w:r>
            <w:r>
              <w:rPr>
                <w:webHidden/>
              </w:rPr>
              <w:instrText xml:space="preserve"> PAGEREF _Toc400031095 \h </w:instrText>
            </w:r>
            <w:r>
              <w:rPr>
                <w:webHidden/>
              </w:rPr>
            </w:r>
            <w:r>
              <w:rPr>
                <w:webHidden/>
              </w:rPr>
              <w:fldChar w:fldCharType="separate"/>
            </w:r>
            <w:r>
              <w:rPr>
                <w:webHidden/>
              </w:rPr>
              <w:t>7</w:t>
            </w:r>
            <w:r>
              <w:rPr>
                <w:webHidden/>
              </w:rPr>
              <w:fldChar w:fldCharType="end"/>
            </w:r>
          </w:hyperlink>
        </w:p>
        <w:p w14:paraId="603A4ED1" w14:textId="77777777" w:rsidR="00C211BA" w:rsidRDefault="00C211BA">
          <w:pPr>
            <w:pStyle w:val="TOC3"/>
            <w:rPr>
              <w:rFonts w:asciiTheme="minorHAnsi" w:eastAsiaTheme="minorEastAsia" w:hAnsiTheme="minorHAnsi"/>
              <w:sz w:val="22"/>
              <w:lang w:eastAsia="en-GB"/>
            </w:rPr>
          </w:pPr>
          <w:hyperlink w:anchor="_Toc400031096" w:history="1">
            <w:r w:rsidRPr="007321BE">
              <w:rPr>
                <w:rStyle w:val="Hyperlink"/>
              </w:rPr>
              <w:t>Direct modules (LEI, LEA, FI, PR, INF, PE)</w:t>
            </w:r>
            <w:r>
              <w:rPr>
                <w:webHidden/>
              </w:rPr>
              <w:tab/>
            </w:r>
            <w:r>
              <w:rPr>
                <w:webHidden/>
              </w:rPr>
              <w:fldChar w:fldCharType="begin"/>
            </w:r>
            <w:r>
              <w:rPr>
                <w:webHidden/>
              </w:rPr>
              <w:instrText xml:space="preserve"> PAGEREF _Toc400031096 \h </w:instrText>
            </w:r>
            <w:r>
              <w:rPr>
                <w:webHidden/>
              </w:rPr>
            </w:r>
            <w:r>
              <w:rPr>
                <w:webHidden/>
              </w:rPr>
              <w:fldChar w:fldCharType="separate"/>
            </w:r>
            <w:r>
              <w:rPr>
                <w:webHidden/>
              </w:rPr>
              <w:t>8</w:t>
            </w:r>
            <w:r>
              <w:rPr>
                <w:webHidden/>
              </w:rPr>
              <w:fldChar w:fldCharType="end"/>
            </w:r>
          </w:hyperlink>
        </w:p>
        <w:p w14:paraId="37EE9147" w14:textId="77777777" w:rsidR="00C211BA" w:rsidRDefault="00C211BA">
          <w:pPr>
            <w:pStyle w:val="TOC3"/>
            <w:rPr>
              <w:rFonts w:asciiTheme="minorHAnsi" w:eastAsiaTheme="minorEastAsia" w:hAnsiTheme="minorHAnsi"/>
              <w:sz w:val="22"/>
              <w:lang w:eastAsia="en-GB"/>
            </w:rPr>
          </w:pPr>
          <w:hyperlink w:anchor="_Toc400031097" w:history="1">
            <w:r w:rsidRPr="007321BE">
              <w:rPr>
                <w:rStyle w:val="Hyperlink"/>
              </w:rPr>
              <w:t>Inclusive Finance modules (IFI, IFD)</w:t>
            </w:r>
            <w:r>
              <w:rPr>
                <w:webHidden/>
              </w:rPr>
              <w:tab/>
            </w:r>
            <w:r>
              <w:rPr>
                <w:webHidden/>
              </w:rPr>
              <w:fldChar w:fldCharType="begin"/>
            </w:r>
            <w:r>
              <w:rPr>
                <w:webHidden/>
              </w:rPr>
              <w:instrText xml:space="preserve"> PAGEREF _Toc400031097 \h </w:instrText>
            </w:r>
            <w:r>
              <w:rPr>
                <w:webHidden/>
              </w:rPr>
            </w:r>
            <w:r>
              <w:rPr>
                <w:webHidden/>
              </w:rPr>
              <w:fldChar w:fldCharType="separate"/>
            </w:r>
            <w:r>
              <w:rPr>
                <w:webHidden/>
              </w:rPr>
              <w:t>10</w:t>
            </w:r>
            <w:r>
              <w:rPr>
                <w:webHidden/>
              </w:rPr>
              <w:fldChar w:fldCharType="end"/>
            </w:r>
          </w:hyperlink>
        </w:p>
        <w:p w14:paraId="5648131A" w14:textId="77777777" w:rsidR="00C211BA" w:rsidRDefault="00C211BA">
          <w:pPr>
            <w:pStyle w:val="TOC2"/>
            <w:rPr>
              <w:rFonts w:asciiTheme="minorHAnsi" w:eastAsiaTheme="minorEastAsia" w:hAnsiTheme="minorHAnsi"/>
              <w:sz w:val="22"/>
              <w:lang w:eastAsia="en-GB"/>
            </w:rPr>
          </w:pPr>
          <w:hyperlink w:anchor="_Toc400031098" w:history="1">
            <w:r w:rsidRPr="007321BE">
              <w:rPr>
                <w:rStyle w:val="Hyperlink"/>
              </w:rPr>
              <w:t>Indicator characteristics</w:t>
            </w:r>
            <w:r>
              <w:rPr>
                <w:webHidden/>
              </w:rPr>
              <w:tab/>
            </w:r>
            <w:r>
              <w:rPr>
                <w:webHidden/>
              </w:rPr>
              <w:fldChar w:fldCharType="begin"/>
            </w:r>
            <w:r>
              <w:rPr>
                <w:webHidden/>
              </w:rPr>
              <w:instrText xml:space="preserve"> PAGEREF _Toc400031098 \h </w:instrText>
            </w:r>
            <w:r>
              <w:rPr>
                <w:webHidden/>
              </w:rPr>
            </w:r>
            <w:r>
              <w:rPr>
                <w:webHidden/>
              </w:rPr>
              <w:fldChar w:fldCharType="separate"/>
            </w:r>
            <w:r>
              <w:rPr>
                <w:webHidden/>
              </w:rPr>
              <w:t>12</w:t>
            </w:r>
            <w:r>
              <w:rPr>
                <w:webHidden/>
              </w:rPr>
              <w:fldChar w:fldCharType="end"/>
            </w:r>
          </w:hyperlink>
        </w:p>
        <w:p w14:paraId="2611C322" w14:textId="77777777" w:rsidR="00C211BA" w:rsidRDefault="00C211BA">
          <w:pPr>
            <w:pStyle w:val="TOC1"/>
            <w:rPr>
              <w:rFonts w:asciiTheme="minorHAnsi" w:eastAsiaTheme="minorEastAsia" w:hAnsiTheme="minorHAnsi"/>
              <w:sz w:val="22"/>
              <w:lang w:eastAsia="en-GB"/>
            </w:rPr>
          </w:pPr>
          <w:hyperlink w:anchor="_Toc400031099" w:history="1">
            <w:r w:rsidRPr="007321BE">
              <w:rPr>
                <w:rStyle w:val="Hyperlink"/>
              </w:rPr>
              <w:t>Implementation guidance</w:t>
            </w:r>
            <w:r>
              <w:rPr>
                <w:webHidden/>
              </w:rPr>
              <w:tab/>
            </w:r>
            <w:r>
              <w:rPr>
                <w:webHidden/>
              </w:rPr>
              <w:fldChar w:fldCharType="begin"/>
            </w:r>
            <w:r>
              <w:rPr>
                <w:webHidden/>
              </w:rPr>
              <w:instrText xml:space="preserve"> PAGEREF _Toc400031099 \h </w:instrText>
            </w:r>
            <w:r>
              <w:rPr>
                <w:webHidden/>
              </w:rPr>
            </w:r>
            <w:r>
              <w:rPr>
                <w:webHidden/>
              </w:rPr>
              <w:fldChar w:fldCharType="separate"/>
            </w:r>
            <w:r>
              <w:rPr>
                <w:webHidden/>
              </w:rPr>
              <w:t>14</w:t>
            </w:r>
            <w:r>
              <w:rPr>
                <w:webHidden/>
              </w:rPr>
              <w:fldChar w:fldCharType="end"/>
            </w:r>
          </w:hyperlink>
        </w:p>
        <w:p w14:paraId="1277BE67" w14:textId="77777777" w:rsidR="00C211BA" w:rsidRDefault="00C211BA">
          <w:pPr>
            <w:pStyle w:val="TOC2"/>
            <w:rPr>
              <w:rFonts w:asciiTheme="minorHAnsi" w:eastAsiaTheme="minorEastAsia" w:hAnsiTheme="minorHAnsi"/>
              <w:sz w:val="22"/>
              <w:lang w:eastAsia="en-GB"/>
            </w:rPr>
          </w:pPr>
          <w:hyperlink w:anchor="_Toc400031100" w:history="1">
            <w:r w:rsidRPr="007321BE">
              <w:rPr>
                <w:rStyle w:val="Hyperlink"/>
              </w:rPr>
              <w:t>Reporting scope</w:t>
            </w:r>
            <w:r>
              <w:rPr>
                <w:webHidden/>
              </w:rPr>
              <w:tab/>
            </w:r>
            <w:r>
              <w:rPr>
                <w:webHidden/>
              </w:rPr>
              <w:fldChar w:fldCharType="begin"/>
            </w:r>
            <w:r>
              <w:rPr>
                <w:webHidden/>
              </w:rPr>
              <w:instrText xml:space="preserve"> PAGEREF _Toc400031100 \h </w:instrText>
            </w:r>
            <w:r>
              <w:rPr>
                <w:webHidden/>
              </w:rPr>
            </w:r>
            <w:r>
              <w:rPr>
                <w:webHidden/>
              </w:rPr>
              <w:fldChar w:fldCharType="separate"/>
            </w:r>
            <w:r>
              <w:rPr>
                <w:webHidden/>
              </w:rPr>
              <w:t>14</w:t>
            </w:r>
            <w:r>
              <w:rPr>
                <w:webHidden/>
              </w:rPr>
              <w:fldChar w:fldCharType="end"/>
            </w:r>
          </w:hyperlink>
        </w:p>
        <w:p w14:paraId="16D04119" w14:textId="77777777" w:rsidR="00C211BA" w:rsidRDefault="00C211BA">
          <w:pPr>
            <w:pStyle w:val="TOC3"/>
            <w:rPr>
              <w:rFonts w:asciiTheme="minorHAnsi" w:eastAsiaTheme="minorEastAsia" w:hAnsiTheme="minorHAnsi"/>
              <w:sz w:val="22"/>
              <w:lang w:eastAsia="en-GB"/>
            </w:rPr>
          </w:pPr>
          <w:hyperlink w:anchor="_Toc400031101" w:history="1">
            <w:r w:rsidRPr="007321BE">
              <w:rPr>
                <w:rStyle w:val="Hyperlink"/>
              </w:rPr>
              <w:t>Consolidated reporting</w:t>
            </w:r>
            <w:r>
              <w:rPr>
                <w:webHidden/>
              </w:rPr>
              <w:tab/>
            </w:r>
            <w:r>
              <w:rPr>
                <w:webHidden/>
              </w:rPr>
              <w:fldChar w:fldCharType="begin"/>
            </w:r>
            <w:r>
              <w:rPr>
                <w:webHidden/>
              </w:rPr>
              <w:instrText xml:space="preserve"> PAGEREF _Toc400031101 \h </w:instrText>
            </w:r>
            <w:r>
              <w:rPr>
                <w:webHidden/>
              </w:rPr>
            </w:r>
            <w:r>
              <w:rPr>
                <w:webHidden/>
              </w:rPr>
              <w:fldChar w:fldCharType="separate"/>
            </w:r>
            <w:r>
              <w:rPr>
                <w:webHidden/>
              </w:rPr>
              <w:t>14</w:t>
            </w:r>
            <w:r>
              <w:rPr>
                <w:webHidden/>
              </w:rPr>
              <w:fldChar w:fldCharType="end"/>
            </w:r>
          </w:hyperlink>
        </w:p>
        <w:p w14:paraId="4E5E2117" w14:textId="77777777" w:rsidR="00C211BA" w:rsidRDefault="00C211BA">
          <w:pPr>
            <w:pStyle w:val="TOC3"/>
            <w:rPr>
              <w:rFonts w:asciiTheme="minorHAnsi" w:eastAsiaTheme="minorEastAsia" w:hAnsiTheme="minorHAnsi"/>
              <w:sz w:val="22"/>
              <w:lang w:eastAsia="en-GB"/>
            </w:rPr>
          </w:pPr>
          <w:hyperlink w:anchor="_Toc400031102" w:history="1">
            <w:r w:rsidRPr="007321BE">
              <w:rPr>
                <w:rStyle w:val="Hyperlink"/>
              </w:rPr>
              <w:t>Direct or indirect assets under management</w:t>
            </w:r>
            <w:r>
              <w:rPr>
                <w:webHidden/>
              </w:rPr>
              <w:tab/>
            </w:r>
            <w:r>
              <w:rPr>
                <w:webHidden/>
              </w:rPr>
              <w:fldChar w:fldCharType="begin"/>
            </w:r>
            <w:r>
              <w:rPr>
                <w:webHidden/>
              </w:rPr>
              <w:instrText xml:space="preserve"> PAGEREF _Toc400031102 \h </w:instrText>
            </w:r>
            <w:r>
              <w:rPr>
                <w:webHidden/>
              </w:rPr>
            </w:r>
            <w:r>
              <w:rPr>
                <w:webHidden/>
              </w:rPr>
              <w:fldChar w:fldCharType="separate"/>
            </w:r>
            <w:r>
              <w:rPr>
                <w:webHidden/>
              </w:rPr>
              <w:t>15</w:t>
            </w:r>
            <w:r>
              <w:rPr>
                <w:webHidden/>
              </w:rPr>
              <w:fldChar w:fldCharType="end"/>
            </w:r>
          </w:hyperlink>
        </w:p>
        <w:p w14:paraId="0C28545D" w14:textId="77777777" w:rsidR="00C211BA" w:rsidRDefault="00C211BA">
          <w:pPr>
            <w:pStyle w:val="TOC3"/>
            <w:rPr>
              <w:rFonts w:asciiTheme="minorHAnsi" w:eastAsiaTheme="minorEastAsia" w:hAnsiTheme="minorHAnsi"/>
              <w:sz w:val="22"/>
              <w:lang w:eastAsia="en-GB"/>
            </w:rPr>
          </w:pPr>
          <w:hyperlink w:anchor="_Toc400031103" w:history="1">
            <w:r w:rsidRPr="007321BE">
              <w:rPr>
                <w:rStyle w:val="Hyperlink"/>
              </w:rPr>
              <w:t>Mergers and acquisitions</w:t>
            </w:r>
            <w:r>
              <w:rPr>
                <w:webHidden/>
              </w:rPr>
              <w:tab/>
            </w:r>
            <w:r>
              <w:rPr>
                <w:webHidden/>
              </w:rPr>
              <w:fldChar w:fldCharType="begin"/>
            </w:r>
            <w:r>
              <w:rPr>
                <w:webHidden/>
              </w:rPr>
              <w:instrText xml:space="preserve"> PAGEREF _Toc400031103 \h </w:instrText>
            </w:r>
            <w:r>
              <w:rPr>
                <w:webHidden/>
              </w:rPr>
            </w:r>
            <w:r>
              <w:rPr>
                <w:webHidden/>
              </w:rPr>
              <w:fldChar w:fldCharType="separate"/>
            </w:r>
            <w:r>
              <w:rPr>
                <w:webHidden/>
              </w:rPr>
              <w:t>15</w:t>
            </w:r>
            <w:r>
              <w:rPr>
                <w:webHidden/>
              </w:rPr>
              <w:fldChar w:fldCharType="end"/>
            </w:r>
          </w:hyperlink>
        </w:p>
        <w:p w14:paraId="02392192" w14:textId="77777777" w:rsidR="00C211BA" w:rsidRDefault="00C211BA">
          <w:pPr>
            <w:pStyle w:val="TOC3"/>
            <w:rPr>
              <w:rFonts w:asciiTheme="minorHAnsi" w:eastAsiaTheme="minorEastAsia" w:hAnsiTheme="minorHAnsi"/>
              <w:sz w:val="22"/>
              <w:lang w:eastAsia="en-GB"/>
            </w:rPr>
          </w:pPr>
          <w:hyperlink w:anchor="_Toc400031104" w:history="1">
            <w:r w:rsidRPr="007321BE">
              <w:rPr>
                <w:rStyle w:val="Hyperlink"/>
              </w:rPr>
              <w:t>Reporting year</w:t>
            </w:r>
            <w:r>
              <w:rPr>
                <w:webHidden/>
              </w:rPr>
              <w:tab/>
            </w:r>
            <w:r>
              <w:rPr>
                <w:webHidden/>
              </w:rPr>
              <w:fldChar w:fldCharType="begin"/>
            </w:r>
            <w:r>
              <w:rPr>
                <w:webHidden/>
              </w:rPr>
              <w:instrText xml:space="preserve"> PAGEREF _Toc400031104 \h </w:instrText>
            </w:r>
            <w:r>
              <w:rPr>
                <w:webHidden/>
              </w:rPr>
            </w:r>
            <w:r>
              <w:rPr>
                <w:webHidden/>
              </w:rPr>
              <w:fldChar w:fldCharType="separate"/>
            </w:r>
            <w:r>
              <w:rPr>
                <w:webHidden/>
              </w:rPr>
              <w:t>15</w:t>
            </w:r>
            <w:r>
              <w:rPr>
                <w:webHidden/>
              </w:rPr>
              <w:fldChar w:fldCharType="end"/>
            </w:r>
          </w:hyperlink>
        </w:p>
        <w:p w14:paraId="64C990D7" w14:textId="77777777" w:rsidR="00C211BA" w:rsidRDefault="00C211BA">
          <w:pPr>
            <w:pStyle w:val="TOC2"/>
            <w:rPr>
              <w:rFonts w:asciiTheme="minorHAnsi" w:eastAsiaTheme="minorEastAsia" w:hAnsiTheme="minorHAnsi"/>
              <w:sz w:val="22"/>
              <w:lang w:eastAsia="en-GB"/>
            </w:rPr>
          </w:pPr>
          <w:hyperlink w:anchor="_Toc400031105" w:history="1">
            <w:r w:rsidRPr="007321BE">
              <w:rPr>
                <w:rStyle w:val="Hyperlink"/>
              </w:rPr>
              <w:t>Faithful and accurate reporting</w:t>
            </w:r>
            <w:r>
              <w:rPr>
                <w:webHidden/>
              </w:rPr>
              <w:tab/>
            </w:r>
            <w:r>
              <w:rPr>
                <w:webHidden/>
              </w:rPr>
              <w:fldChar w:fldCharType="begin"/>
            </w:r>
            <w:r>
              <w:rPr>
                <w:webHidden/>
              </w:rPr>
              <w:instrText xml:space="preserve"> PAGEREF _Toc400031105 \h </w:instrText>
            </w:r>
            <w:r>
              <w:rPr>
                <w:webHidden/>
              </w:rPr>
            </w:r>
            <w:r>
              <w:rPr>
                <w:webHidden/>
              </w:rPr>
              <w:fldChar w:fldCharType="separate"/>
            </w:r>
            <w:r>
              <w:rPr>
                <w:webHidden/>
              </w:rPr>
              <w:t>16</w:t>
            </w:r>
            <w:r>
              <w:rPr>
                <w:webHidden/>
              </w:rPr>
              <w:fldChar w:fldCharType="end"/>
            </w:r>
          </w:hyperlink>
        </w:p>
        <w:p w14:paraId="23C667CB" w14:textId="77777777" w:rsidR="00C211BA" w:rsidRDefault="00C211BA">
          <w:pPr>
            <w:pStyle w:val="TOC2"/>
            <w:rPr>
              <w:rFonts w:asciiTheme="minorHAnsi" w:eastAsiaTheme="minorEastAsia" w:hAnsiTheme="minorHAnsi"/>
              <w:sz w:val="22"/>
              <w:lang w:eastAsia="en-GB"/>
            </w:rPr>
          </w:pPr>
          <w:hyperlink w:anchor="_Toc400031106" w:history="1">
            <w:r w:rsidRPr="007321BE">
              <w:rPr>
                <w:rStyle w:val="Hyperlink"/>
              </w:rPr>
              <w:t>Interpretation of the Indicators</w:t>
            </w:r>
            <w:r>
              <w:rPr>
                <w:webHidden/>
              </w:rPr>
              <w:tab/>
            </w:r>
            <w:r>
              <w:rPr>
                <w:webHidden/>
              </w:rPr>
              <w:fldChar w:fldCharType="begin"/>
            </w:r>
            <w:r>
              <w:rPr>
                <w:webHidden/>
              </w:rPr>
              <w:instrText xml:space="preserve"> PAGEREF _Toc400031106 \h </w:instrText>
            </w:r>
            <w:r>
              <w:rPr>
                <w:webHidden/>
              </w:rPr>
            </w:r>
            <w:r>
              <w:rPr>
                <w:webHidden/>
              </w:rPr>
              <w:fldChar w:fldCharType="separate"/>
            </w:r>
            <w:r>
              <w:rPr>
                <w:webHidden/>
              </w:rPr>
              <w:t>16</w:t>
            </w:r>
            <w:r>
              <w:rPr>
                <w:webHidden/>
              </w:rPr>
              <w:fldChar w:fldCharType="end"/>
            </w:r>
          </w:hyperlink>
        </w:p>
        <w:p w14:paraId="0D889F81" w14:textId="77777777" w:rsidR="00C211BA" w:rsidRDefault="00C211BA">
          <w:pPr>
            <w:pStyle w:val="TOC3"/>
            <w:rPr>
              <w:rFonts w:asciiTheme="minorHAnsi" w:eastAsiaTheme="minorEastAsia" w:hAnsiTheme="minorHAnsi"/>
              <w:sz w:val="22"/>
              <w:lang w:eastAsia="en-GB"/>
            </w:rPr>
          </w:pPr>
          <w:hyperlink w:anchor="_Toc400031107" w:history="1">
            <w:r w:rsidRPr="007321BE">
              <w:rPr>
                <w:rStyle w:val="Hyperlink"/>
              </w:rPr>
              <w:t>Systematic or occasional application of processes</w:t>
            </w:r>
            <w:r>
              <w:rPr>
                <w:webHidden/>
              </w:rPr>
              <w:tab/>
            </w:r>
            <w:r>
              <w:rPr>
                <w:webHidden/>
              </w:rPr>
              <w:fldChar w:fldCharType="begin"/>
            </w:r>
            <w:r>
              <w:rPr>
                <w:webHidden/>
              </w:rPr>
              <w:instrText xml:space="preserve"> PAGEREF _Toc400031107 \h </w:instrText>
            </w:r>
            <w:r>
              <w:rPr>
                <w:webHidden/>
              </w:rPr>
            </w:r>
            <w:r>
              <w:rPr>
                <w:webHidden/>
              </w:rPr>
              <w:fldChar w:fldCharType="separate"/>
            </w:r>
            <w:r>
              <w:rPr>
                <w:webHidden/>
              </w:rPr>
              <w:t>16</w:t>
            </w:r>
            <w:r>
              <w:rPr>
                <w:webHidden/>
              </w:rPr>
              <w:fldChar w:fldCharType="end"/>
            </w:r>
          </w:hyperlink>
        </w:p>
        <w:p w14:paraId="4D5BD9A6" w14:textId="77777777" w:rsidR="00C211BA" w:rsidRDefault="00C211BA">
          <w:pPr>
            <w:pStyle w:val="TOC3"/>
            <w:rPr>
              <w:rFonts w:asciiTheme="minorHAnsi" w:eastAsiaTheme="minorEastAsia" w:hAnsiTheme="minorHAnsi"/>
              <w:sz w:val="22"/>
              <w:lang w:eastAsia="en-GB"/>
            </w:rPr>
          </w:pPr>
          <w:hyperlink w:anchor="_Toc400031108" w:history="1">
            <w:r w:rsidRPr="007321BE">
              <w:rPr>
                <w:rStyle w:val="Hyperlink"/>
              </w:rPr>
              <w:t>‘Typical’ or ‘characteristic’ approach</w:t>
            </w:r>
            <w:r>
              <w:rPr>
                <w:webHidden/>
              </w:rPr>
              <w:tab/>
            </w:r>
            <w:r>
              <w:rPr>
                <w:webHidden/>
              </w:rPr>
              <w:fldChar w:fldCharType="begin"/>
            </w:r>
            <w:r>
              <w:rPr>
                <w:webHidden/>
              </w:rPr>
              <w:instrText xml:space="preserve"> PAGEREF _Toc400031108 \h </w:instrText>
            </w:r>
            <w:r>
              <w:rPr>
                <w:webHidden/>
              </w:rPr>
            </w:r>
            <w:r>
              <w:rPr>
                <w:webHidden/>
              </w:rPr>
              <w:fldChar w:fldCharType="separate"/>
            </w:r>
            <w:r>
              <w:rPr>
                <w:webHidden/>
              </w:rPr>
              <w:t>16</w:t>
            </w:r>
            <w:r>
              <w:rPr>
                <w:webHidden/>
              </w:rPr>
              <w:fldChar w:fldCharType="end"/>
            </w:r>
          </w:hyperlink>
        </w:p>
        <w:p w14:paraId="57B9A193" w14:textId="77777777" w:rsidR="00C211BA" w:rsidRDefault="00C211BA">
          <w:pPr>
            <w:pStyle w:val="TOC3"/>
            <w:rPr>
              <w:rFonts w:asciiTheme="minorHAnsi" w:eastAsiaTheme="minorEastAsia" w:hAnsiTheme="minorHAnsi"/>
              <w:sz w:val="22"/>
              <w:lang w:eastAsia="en-GB"/>
            </w:rPr>
          </w:pPr>
          <w:hyperlink w:anchor="_Toc400031109" w:history="1">
            <w:r w:rsidRPr="007321BE">
              <w:rPr>
                <w:rStyle w:val="Hyperlink"/>
              </w:rPr>
              <w:t>Reporting on multiple strategies within an asset class</w:t>
            </w:r>
            <w:r>
              <w:rPr>
                <w:webHidden/>
              </w:rPr>
              <w:tab/>
            </w:r>
            <w:r>
              <w:rPr>
                <w:webHidden/>
              </w:rPr>
              <w:fldChar w:fldCharType="begin"/>
            </w:r>
            <w:r>
              <w:rPr>
                <w:webHidden/>
              </w:rPr>
              <w:instrText xml:space="preserve"> PAGEREF _Toc400031109 \h </w:instrText>
            </w:r>
            <w:r>
              <w:rPr>
                <w:webHidden/>
              </w:rPr>
            </w:r>
            <w:r>
              <w:rPr>
                <w:webHidden/>
              </w:rPr>
              <w:fldChar w:fldCharType="separate"/>
            </w:r>
            <w:r>
              <w:rPr>
                <w:webHidden/>
              </w:rPr>
              <w:t>17</w:t>
            </w:r>
            <w:r>
              <w:rPr>
                <w:webHidden/>
              </w:rPr>
              <w:fldChar w:fldCharType="end"/>
            </w:r>
          </w:hyperlink>
        </w:p>
        <w:p w14:paraId="499545B0" w14:textId="1A882E37" w:rsidR="00E96800" w:rsidRDefault="00E96800">
          <w:r w:rsidRPr="00E96800">
            <w:rPr>
              <w:rFonts w:cs="Arial"/>
              <w:b/>
              <w:bCs/>
              <w:noProof/>
            </w:rPr>
            <w:fldChar w:fldCharType="end"/>
          </w:r>
        </w:p>
      </w:sdtContent>
    </w:sdt>
    <w:p w14:paraId="2F3F5EF0" w14:textId="77777777" w:rsidR="00F66F73" w:rsidRPr="008D536D" w:rsidRDefault="00F66F73" w:rsidP="00F66F73">
      <w:pPr>
        <w:pStyle w:val="CommentText"/>
        <w:rPr>
          <w:lang w:val="en-GB"/>
        </w:rPr>
      </w:pPr>
    </w:p>
    <w:p w14:paraId="2D29F4B5" w14:textId="77777777" w:rsidR="00F66F73" w:rsidRPr="008D536D" w:rsidRDefault="00F66F73" w:rsidP="00F66F73">
      <w:pPr>
        <w:rPr>
          <w:rFonts w:asciiTheme="majorHAnsi" w:eastAsiaTheme="majorEastAsia" w:hAnsiTheme="majorHAnsi" w:cstheme="majorBidi"/>
          <w:b/>
          <w:bCs/>
          <w:color w:val="4F81BD" w:themeColor="accent1"/>
        </w:rPr>
      </w:pPr>
    </w:p>
    <w:p w14:paraId="3D9D7D39" w14:textId="77777777" w:rsidR="00F66F73" w:rsidRPr="008D536D" w:rsidRDefault="00F66F73" w:rsidP="00F66F73">
      <w:pPr>
        <w:rPr>
          <w:rFonts w:asciiTheme="majorHAnsi" w:eastAsiaTheme="majorEastAsia" w:hAnsiTheme="majorHAnsi" w:cstheme="majorBidi"/>
          <w:b/>
          <w:bCs/>
          <w:color w:val="365F91" w:themeColor="accent1" w:themeShade="BF"/>
          <w:sz w:val="28"/>
          <w:szCs w:val="28"/>
        </w:rPr>
      </w:pPr>
    </w:p>
    <w:p w14:paraId="0778704E" w14:textId="77777777" w:rsidR="00C211BA" w:rsidRDefault="006C5CB7" w:rsidP="00200B8A">
      <w:r>
        <w:br w:type="page"/>
      </w:r>
      <w:bookmarkStart w:id="0" w:name="_Toc394067584"/>
      <w:bookmarkStart w:id="1" w:name="_Toc394067666"/>
      <w:r w:rsidR="00200B8A" w:rsidRPr="00C211BA">
        <w:rPr>
          <w:b/>
          <w:color w:val="0050A6"/>
          <w:sz w:val="32"/>
          <w:szCs w:val="36"/>
        </w:rPr>
        <w:lastRenderedPageBreak/>
        <w:t>Preface</w:t>
      </w:r>
      <w:bookmarkStart w:id="2" w:name="_GoBack"/>
      <w:bookmarkEnd w:id="0"/>
      <w:bookmarkEnd w:id="1"/>
      <w:bookmarkEnd w:id="2"/>
    </w:p>
    <w:p w14:paraId="050C3419" w14:textId="32790307" w:rsidR="00200B8A" w:rsidRDefault="00200B8A" w:rsidP="00200B8A">
      <w:pPr>
        <w:rPr>
          <w:rFonts w:eastAsiaTheme="minorEastAsia" w:cs="Arial"/>
          <w:szCs w:val="20"/>
        </w:rPr>
      </w:pPr>
      <w:r>
        <w:rPr>
          <w:rFonts w:eastAsiaTheme="minorEastAsia" w:cs="Arial"/>
          <w:szCs w:val="20"/>
        </w:rPr>
        <w:t>This document is divided in two main sections:</w:t>
      </w:r>
    </w:p>
    <w:p w14:paraId="4037585B" w14:textId="266832D9" w:rsidR="00724377" w:rsidRPr="00724377" w:rsidRDefault="001B061C" w:rsidP="00915D1F">
      <w:pPr>
        <w:pStyle w:val="ListParagraph"/>
        <w:numPr>
          <w:ilvl w:val="0"/>
          <w:numId w:val="49"/>
        </w:numPr>
        <w:spacing w:before="0" w:after="200" w:line="360" w:lineRule="auto"/>
        <w:contextualSpacing/>
      </w:pPr>
      <w:r w:rsidRPr="00A2560B">
        <w:rPr>
          <w:color w:val="0000FF"/>
          <w:u w:val="single"/>
        </w:rPr>
        <w:fldChar w:fldCharType="begin"/>
      </w:r>
      <w:r w:rsidRPr="00A2560B">
        <w:rPr>
          <w:color w:val="0000FF"/>
          <w:u w:val="single"/>
        </w:rPr>
        <w:instrText xml:space="preserve"> REF _Ref394068551 \h </w:instrText>
      </w:r>
      <w:r w:rsidR="00BE2C90">
        <w:rPr>
          <w:color w:val="0000FF"/>
          <w:u w:val="single"/>
        </w:rPr>
        <w:instrText xml:space="preserve"> \* MERGEFORMAT </w:instrText>
      </w:r>
      <w:r w:rsidRPr="00A2560B">
        <w:rPr>
          <w:color w:val="0000FF"/>
          <w:u w:val="single"/>
        </w:rPr>
      </w:r>
      <w:r w:rsidRPr="00A2560B">
        <w:rPr>
          <w:color w:val="0000FF"/>
          <w:u w:val="single"/>
        </w:rPr>
        <w:fldChar w:fldCharType="separate"/>
      </w:r>
      <w:r w:rsidRPr="00A2560B">
        <w:rPr>
          <w:color w:val="0000FF"/>
          <w:u w:val="single"/>
        </w:rPr>
        <w:t>Overview of the Reporting Framework</w:t>
      </w:r>
      <w:r w:rsidRPr="00A2560B">
        <w:rPr>
          <w:color w:val="0000FF"/>
          <w:u w:val="single"/>
        </w:rPr>
        <w:fldChar w:fldCharType="end"/>
      </w:r>
      <w:r w:rsidR="00724377" w:rsidRPr="00724377">
        <w:t>, which helps signatories understand the main goals and characteristics of the Reporting Framework; and</w:t>
      </w:r>
    </w:p>
    <w:p w14:paraId="26457A85" w14:textId="06738035" w:rsidR="00724377" w:rsidRDefault="00BE2C90" w:rsidP="00915D1F">
      <w:pPr>
        <w:pStyle w:val="ListParagraph"/>
        <w:numPr>
          <w:ilvl w:val="0"/>
          <w:numId w:val="49"/>
        </w:numPr>
        <w:spacing w:before="0" w:after="200" w:line="360" w:lineRule="auto"/>
        <w:contextualSpacing/>
      </w:pPr>
      <w:r w:rsidRPr="00A2560B">
        <w:rPr>
          <w:b/>
          <w:color w:val="0000FF"/>
          <w:u w:val="single"/>
        </w:rPr>
        <w:fldChar w:fldCharType="begin"/>
      </w:r>
      <w:r w:rsidRPr="00BE2C90">
        <w:rPr>
          <w:b/>
          <w:color w:val="0000FF"/>
          <w:u w:val="single"/>
        </w:rPr>
        <w:instrText xml:space="preserve"> REF _Ref394068577 \h </w:instrText>
      </w:r>
      <w:r w:rsidRPr="00A2560B">
        <w:rPr>
          <w:b/>
          <w:color w:val="0000FF"/>
          <w:u w:val="single"/>
        </w:rPr>
        <w:instrText xml:space="preserve"> \* MERGEFORMAT </w:instrText>
      </w:r>
      <w:r w:rsidRPr="00A2560B">
        <w:rPr>
          <w:b/>
          <w:color w:val="0000FF"/>
          <w:u w:val="single"/>
        </w:rPr>
      </w:r>
      <w:r w:rsidRPr="00A2560B">
        <w:rPr>
          <w:b/>
          <w:color w:val="0000FF"/>
          <w:u w:val="single"/>
        </w:rPr>
        <w:fldChar w:fldCharType="separate"/>
      </w:r>
      <w:r w:rsidRPr="00A2560B">
        <w:rPr>
          <w:color w:val="0000FF"/>
          <w:u w:val="single"/>
        </w:rPr>
        <w:t>Implementation guidance</w:t>
      </w:r>
      <w:r w:rsidRPr="00A2560B">
        <w:rPr>
          <w:b/>
          <w:color w:val="0000FF"/>
          <w:u w:val="single"/>
        </w:rPr>
        <w:fldChar w:fldCharType="end"/>
      </w:r>
      <w:r w:rsidR="00724377" w:rsidRPr="00724377">
        <w:t>, which highlight</w:t>
      </w:r>
      <w:r w:rsidR="00355E7E">
        <w:t>s</w:t>
      </w:r>
      <w:r w:rsidR="00724377" w:rsidRPr="00724377">
        <w:t xml:space="preserve"> the scope and general approach towards reporting on the Framework.</w:t>
      </w:r>
    </w:p>
    <w:p w14:paraId="44F576CB" w14:textId="47735553" w:rsidR="00F572BE" w:rsidRDefault="00F572BE" w:rsidP="00A2560B">
      <w:pPr>
        <w:pStyle w:val="ListParagraph"/>
        <w:numPr>
          <w:ilvl w:val="0"/>
          <w:numId w:val="0"/>
        </w:numPr>
        <w:spacing w:before="0" w:after="200" w:line="360" w:lineRule="auto"/>
        <w:ind w:left="720"/>
        <w:contextualSpacing/>
      </w:pPr>
    </w:p>
    <w:p w14:paraId="5C83CD99" w14:textId="37AE10B4" w:rsidR="00F572BE" w:rsidRDefault="00F572BE" w:rsidP="00A2560B">
      <w:pPr>
        <w:pStyle w:val="ListParagraph"/>
        <w:numPr>
          <w:ilvl w:val="0"/>
          <w:numId w:val="0"/>
        </w:numPr>
        <w:spacing w:before="0" w:after="200" w:line="360" w:lineRule="auto"/>
        <w:contextualSpacing/>
      </w:pPr>
      <w:r>
        <w:t xml:space="preserve">This document is supplemented by the </w:t>
      </w:r>
      <w:hyperlink r:id="rId23" w:history="1">
        <w:r w:rsidRPr="00F572BE">
          <w:rPr>
            <w:rStyle w:val="Hyperlink"/>
          </w:rPr>
          <w:t>main definitions</w:t>
        </w:r>
      </w:hyperlink>
      <w:r>
        <w:t xml:space="preserve"> to the Reporting Framework, and the 12 individual module documents, containing detailed explanatory notes and indicator specific definitions. </w:t>
      </w:r>
    </w:p>
    <w:p w14:paraId="3B1F4E92" w14:textId="77777777" w:rsidR="00355E7E" w:rsidRDefault="00355E7E" w:rsidP="00A2560B">
      <w:pPr>
        <w:pStyle w:val="ListParagraph"/>
        <w:numPr>
          <w:ilvl w:val="0"/>
          <w:numId w:val="0"/>
        </w:numPr>
        <w:spacing w:before="0" w:after="200" w:line="360" w:lineRule="auto"/>
        <w:contextualSpacing/>
      </w:pPr>
    </w:p>
    <w:p w14:paraId="55AF0DB7" w14:textId="13FE5041" w:rsidR="00F572BE" w:rsidRPr="00724377" w:rsidRDefault="00F572BE" w:rsidP="00A2560B">
      <w:pPr>
        <w:pStyle w:val="ListParagraph"/>
        <w:numPr>
          <w:ilvl w:val="0"/>
          <w:numId w:val="0"/>
        </w:numPr>
        <w:spacing w:before="0" w:after="200" w:line="360" w:lineRule="auto"/>
        <w:contextualSpacing/>
      </w:pPr>
      <w:r>
        <w:t xml:space="preserve">Further guidance on the process and outputs can be found on the </w:t>
      </w:r>
      <w:hyperlink r:id="rId24" w:history="1">
        <w:r w:rsidRPr="002A45BC">
          <w:rPr>
            <w:rStyle w:val="Hyperlink"/>
            <w:rFonts w:eastAsiaTheme="minorEastAsia" w:cs="Arial"/>
            <w:szCs w:val="20"/>
          </w:rPr>
          <w:t>PRI website</w:t>
        </w:r>
      </w:hyperlink>
      <w:r>
        <w:t xml:space="preserve">. </w:t>
      </w:r>
    </w:p>
    <w:p w14:paraId="2DE62943" w14:textId="77777777" w:rsidR="00200B8A" w:rsidRDefault="00200B8A" w:rsidP="00200B8A">
      <w:pPr>
        <w:rPr>
          <w:rFonts w:cs="Arial"/>
          <w:szCs w:val="20"/>
        </w:rPr>
      </w:pPr>
    </w:p>
    <w:p w14:paraId="71C9B34C" w14:textId="77777777" w:rsidR="00200B8A" w:rsidRDefault="00200B8A" w:rsidP="00200B8A"/>
    <w:p w14:paraId="61F06125" w14:textId="77777777" w:rsidR="00200B8A" w:rsidRPr="00200B8A" w:rsidRDefault="00200B8A" w:rsidP="00200B8A"/>
    <w:p w14:paraId="5DCBB011" w14:textId="77777777" w:rsidR="00724377" w:rsidRDefault="00724377">
      <w:pPr>
        <w:spacing w:after="0" w:line="240" w:lineRule="auto"/>
        <w:rPr>
          <w:b/>
          <w:color w:val="0050A6"/>
          <w:sz w:val="32"/>
          <w:szCs w:val="36"/>
        </w:rPr>
      </w:pPr>
      <w:r>
        <w:br w:type="page"/>
      </w:r>
    </w:p>
    <w:p w14:paraId="6A2E5E08" w14:textId="77777777" w:rsidR="00F66F73" w:rsidRPr="008D536D" w:rsidRDefault="00F66F73" w:rsidP="00526CB6">
      <w:pPr>
        <w:pStyle w:val="Heading1"/>
      </w:pPr>
      <w:bookmarkStart w:id="3" w:name="_Ref394068551"/>
      <w:bookmarkStart w:id="4" w:name="_Toc400031089"/>
      <w:r w:rsidRPr="008D536D">
        <w:lastRenderedPageBreak/>
        <w:t>Overview of the Reporting Framework</w:t>
      </w:r>
      <w:bookmarkEnd w:id="3"/>
      <w:bookmarkEnd w:id="4"/>
    </w:p>
    <w:p w14:paraId="0FDA3B4A" w14:textId="77777777" w:rsidR="00F66F73" w:rsidRPr="008D536D" w:rsidRDefault="00F66F73" w:rsidP="00F66F73">
      <w:pPr>
        <w:pStyle w:val="Heading2"/>
      </w:pPr>
      <w:bookmarkStart w:id="5" w:name="_Toc400031090"/>
      <w:r w:rsidRPr="008D536D">
        <w:t>Objectives</w:t>
      </w:r>
      <w:r w:rsidR="00696131">
        <w:t xml:space="preserve"> of the Framework</w:t>
      </w:r>
      <w:bookmarkEnd w:id="5"/>
      <w:r w:rsidR="00696131">
        <w:t xml:space="preserve"> </w:t>
      </w:r>
      <w:r w:rsidRPr="008D536D">
        <w:t xml:space="preserve"> </w:t>
      </w:r>
    </w:p>
    <w:p w14:paraId="42214C51" w14:textId="77777777" w:rsidR="00F66F73" w:rsidRPr="008D536D" w:rsidRDefault="00F66F73" w:rsidP="00F66F73">
      <w:r w:rsidRPr="008D536D">
        <w:t xml:space="preserve">The Reporting Framework has three key objectives: </w:t>
      </w:r>
    </w:p>
    <w:p w14:paraId="12798F61" w14:textId="77777777" w:rsidR="00F66F73" w:rsidRPr="00526CB6" w:rsidRDefault="00F66F73" w:rsidP="00F66F73">
      <w:pPr>
        <w:rPr>
          <w:rStyle w:val="Strong"/>
        </w:rPr>
      </w:pPr>
      <w:r w:rsidRPr="00526CB6">
        <w:rPr>
          <w:rStyle w:val="Strong"/>
        </w:rPr>
        <w:t xml:space="preserve">To be an accountability tool for the PRI and its signatories. </w:t>
      </w:r>
    </w:p>
    <w:p w14:paraId="5C7E2872" w14:textId="38B6FD12" w:rsidR="00F66F73" w:rsidRPr="008D536D" w:rsidRDefault="00F66F73" w:rsidP="00F66F73">
      <w:r w:rsidRPr="008D536D">
        <w:t>Signatories have a role and responsibility to invest in way</w:t>
      </w:r>
      <w:r w:rsidR="00596390">
        <w:t>s</w:t>
      </w:r>
      <w:r w:rsidRPr="008D536D">
        <w:t xml:space="preserve"> that demonstrate their implementation of the Principles. The reports that will be generated based on signatory responses have been designed to help signatories and the PRI demonstrate how they are meeting these commitments and embedding responsible investment within investment practices. </w:t>
      </w:r>
    </w:p>
    <w:p w14:paraId="6EE27DB2" w14:textId="77777777" w:rsidR="00F66F73" w:rsidRPr="008D536D" w:rsidRDefault="00F66F73" w:rsidP="00F66F73">
      <w:pPr>
        <w:rPr>
          <w:b/>
        </w:rPr>
      </w:pPr>
      <w:r w:rsidRPr="008D536D">
        <w:rPr>
          <w:b/>
        </w:rPr>
        <w:t xml:space="preserve">To provide a standardised transparency tool to help signatories in their own reporting. </w:t>
      </w:r>
    </w:p>
    <w:p w14:paraId="01FCFF2B" w14:textId="08D0556F" w:rsidR="00F66F73" w:rsidRPr="008D536D" w:rsidRDefault="00F66F73" w:rsidP="00F66F73">
      <w:r w:rsidRPr="008D536D">
        <w:t xml:space="preserve">The new Framework allows signatories to report their progress in a systematic and consistent manner and provides them with outputs to share with stakeholders. While reporting has always been compulsory for asset owner and investment manager signatories, </w:t>
      </w:r>
      <w:r w:rsidR="005C70FB">
        <w:t>mandatory</w:t>
      </w:r>
      <w:r w:rsidR="005C70FB" w:rsidRPr="008D536D">
        <w:t xml:space="preserve"> </w:t>
      </w:r>
      <w:r w:rsidRPr="008D536D">
        <w:t>disclosure in the framework increase</w:t>
      </w:r>
      <w:r w:rsidR="000F4AC1">
        <w:t>s</w:t>
      </w:r>
      <w:r w:rsidRPr="008D536D">
        <w:t xml:space="preserve"> transparency. </w:t>
      </w:r>
    </w:p>
    <w:p w14:paraId="61D5BE81" w14:textId="77777777" w:rsidR="00F66F73" w:rsidRPr="008D536D" w:rsidRDefault="00F66F73" w:rsidP="00F66F73">
      <w:pPr>
        <w:rPr>
          <w:b/>
        </w:rPr>
      </w:pPr>
      <w:r w:rsidRPr="008D536D">
        <w:rPr>
          <w:b/>
        </w:rPr>
        <w:t>To enable the assessment of signatories’ progress and capabilities on responsible investment, facilitating learning and development.</w:t>
      </w:r>
    </w:p>
    <w:p w14:paraId="5FFA494F" w14:textId="77777777" w:rsidR="00F66F73" w:rsidRDefault="00F66F73" w:rsidP="00F66F73">
      <w:r w:rsidRPr="008D536D">
        <w:t>Signatories will gain a better understanding of where their organisation sits in relation to its peers and competitors at the local and global level, across asset classes and over time. Feedback will help signatories identify</w:t>
      </w:r>
      <w:r w:rsidR="00C65796">
        <w:t xml:space="preserve"> and prioritise</w:t>
      </w:r>
      <w:r w:rsidRPr="008D536D">
        <w:t xml:space="preserve"> areas for improvement</w:t>
      </w:r>
      <w:r w:rsidR="00526CB6">
        <w:t xml:space="preserve"> </w:t>
      </w:r>
      <w:r w:rsidRPr="008D536D">
        <w:t>and stimulate dialogue between clients and managers on responsible investment activities and processes.</w:t>
      </w:r>
    </w:p>
    <w:p w14:paraId="29CD286C" w14:textId="2358A3C8" w:rsidR="0070267D" w:rsidRPr="008D536D" w:rsidRDefault="0070267D">
      <w:pPr>
        <w:pStyle w:val="Heading2"/>
      </w:pPr>
      <w:bookmarkStart w:id="6" w:name="_Toc400031091"/>
      <w:r>
        <w:t>Content of the Framework</w:t>
      </w:r>
      <w:bookmarkEnd w:id="6"/>
      <w:r>
        <w:t xml:space="preserve"> </w:t>
      </w:r>
    </w:p>
    <w:p w14:paraId="3E94927F" w14:textId="77777777" w:rsidR="0070267D" w:rsidRDefault="0070267D" w:rsidP="0070267D">
      <w:pPr>
        <w:rPr>
          <w:rFonts w:cs="Arial"/>
          <w:szCs w:val="20"/>
        </w:rPr>
      </w:pPr>
      <w:r>
        <w:rPr>
          <w:rFonts w:cs="Arial"/>
          <w:szCs w:val="20"/>
        </w:rPr>
        <w:t>The Framework is set up to capture the policies,  processes, outputs and outcomes of responsible investment. However, the industry is still identifying the best ways to measure  outputs and outcomes</w:t>
      </w:r>
      <w:r w:rsidRPr="008D536D">
        <w:rPr>
          <w:rFonts w:cs="Arial"/>
          <w:szCs w:val="20"/>
        </w:rPr>
        <w:t xml:space="preserve">. </w:t>
      </w:r>
      <w:r>
        <w:rPr>
          <w:rFonts w:cs="Arial"/>
          <w:szCs w:val="20"/>
        </w:rPr>
        <w:t>For this reason, the focus of mandatory indicators in the Framework is on policies and processes, with around 10-15% of the indicators covering outputs. The</w:t>
      </w:r>
      <w:r w:rsidRPr="008D536D">
        <w:rPr>
          <w:rFonts w:cs="Arial"/>
          <w:szCs w:val="20"/>
        </w:rPr>
        <w:t xml:space="preserve"> majority of </w:t>
      </w:r>
      <w:r>
        <w:rPr>
          <w:rFonts w:cs="Arial"/>
          <w:szCs w:val="20"/>
        </w:rPr>
        <w:t xml:space="preserve">indicators covering outcomes are </w:t>
      </w:r>
      <w:r w:rsidRPr="008D536D">
        <w:rPr>
          <w:rFonts w:cs="Arial"/>
          <w:szCs w:val="20"/>
        </w:rPr>
        <w:t>vol</w:t>
      </w:r>
      <w:r>
        <w:rPr>
          <w:rFonts w:cs="Arial"/>
          <w:szCs w:val="20"/>
        </w:rPr>
        <w:t xml:space="preserve">untary to report and disclose. </w:t>
      </w:r>
    </w:p>
    <w:p w14:paraId="64C4F51D" w14:textId="77777777" w:rsidR="0070267D" w:rsidRDefault="0070267D" w:rsidP="0070267D">
      <w:pPr>
        <w:rPr>
          <w:rFonts w:cs="Arial"/>
          <w:szCs w:val="20"/>
        </w:rPr>
      </w:pPr>
      <w:r>
        <w:rPr>
          <w:rFonts w:cs="Arial"/>
          <w:szCs w:val="20"/>
        </w:rPr>
        <w:t>The focus on processes and policies is appropriate for an industry in a development phase. While most of the industry agrees on some common good practices on policies and processes, on outputs and outcomes there are still a number of different approaches and perspectives. In time, c</w:t>
      </w:r>
      <w:r w:rsidRPr="008D536D">
        <w:rPr>
          <w:rFonts w:cs="Arial"/>
          <w:szCs w:val="20"/>
        </w:rPr>
        <w:t xml:space="preserve">ollecting this </w:t>
      </w:r>
      <w:r>
        <w:rPr>
          <w:rFonts w:cs="Arial"/>
          <w:szCs w:val="20"/>
        </w:rPr>
        <w:t xml:space="preserve">voluntary </w:t>
      </w:r>
      <w:r w:rsidRPr="008D536D">
        <w:rPr>
          <w:rFonts w:cs="Arial"/>
          <w:szCs w:val="20"/>
        </w:rPr>
        <w:t>information will</w:t>
      </w:r>
      <w:r>
        <w:rPr>
          <w:rFonts w:cs="Arial"/>
          <w:szCs w:val="20"/>
        </w:rPr>
        <w:t xml:space="preserve"> inform </w:t>
      </w:r>
      <w:r w:rsidRPr="008D536D">
        <w:rPr>
          <w:rFonts w:cs="Arial"/>
          <w:szCs w:val="20"/>
        </w:rPr>
        <w:t xml:space="preserve">the industry </w:t>
      </w:r>
      <w:r>
        <w:rPr>
          <w:rFonts w:cs="Arial"/>
          <w:szCs w:val="20"/>
        </w:rPr>
        <w:t xml:space="preserve">and help to build </w:t>
      </w:r>
      <w:r w:rsidRPr="008D536D">
        <w:rPr>
          <w:rFonts w:cs="Arial"/>
          <w:szCs w:val="20"/>
        </w:rPr>
        <w:t>consensus on how</w:t>
      </w:r>
      <w:r>
        <w:rPr>
          <w:rFonts w:cs="Arial"/>
          <w:szCs w:val="20"/>
        </w:rPr>
        <w:t xml:space="preserve"> best</w:t>
      </w:r>
      <w:r w:rsidRPr="008D536D">
        <w:rPr>
          <w:rFonts w:cs="Arial"/>
          <w:szCs w:val="20"/>
        </w:rPr>
        <w:t xml:space="preserve"> to measure </w:t>
      </w:r>
      <w:r>
        <w:rPr>
          <w:rFonts w:cs="Arial"/>
          <w:szCs w:val="20"/>
        </w:rPr>
        <w:t>outcomes</w:t>
      </w:r>
      <w:r w:rsidRPr="008D536D">
        <w:rPr>
          <w:rFonts w:cs="Arial"/>
          <w:szCs w:val="20"/>
        </w:rPr>
        <w:t xml:space="preserve"> in a standardised and systematic way. </w:t>
      </w:r>
    </w:p>
    <w:p w14:paraId="39930A6F" w14:textId="77777777" w:rsidR="006C5CB7" w:rsidRDefault="006C5CB7">
      <w:pPr>
        <w:spacing w:after="0" w:line="240" w:lineRule="auto"/>
        <w:rPr>
          <w:b/>
          <w:bCs/>
          <w:color w:val="008CD0"/>
          <w:sz w:val="30"/>
          <w:szCs w:val="28"/>
        </w:rPr>
      </w:pPr>
    </w:p>
    <w:p w14:paraId="0A994A61" w14:textId="034DF305" w:rsidR="008743EE" w:rsidRDefault="009A51B8" w:rsidP="00A2560B">
      <w:pPr>
        <w:pStyle w:val="Heading2"/>
      </w:pPr>
      <w:bookmarkStart w:id="7" w:name="_Toc400031092"/>
      <w:r>
        <w:t>Structure of the Framework</w:t>
      </w:r>
      <w:bookmarkEnd w:id="7"/>
      <w:r w:rsidR="00FC28F4">
        <w:t xml:space="preserve"> </w:t>
      </w:r>
    </w:p>
    <w:p w14:paraId="35C71533" w14:textId="74DF39C0" w:rsidR="00F66F73" w:rsidRDefault="008743EE" w:rsidP="00B02B81">
      <w:r>
        <w:t xml:space="preserve">There are 12 modules that make up the Framework. There are general modules for all signatories and </w:t>
      </w:r>
      <w:r w:rsidR="00F66F73" w:rsidRPr="008D536D">
        <w:t xml:space="preserve">modules for direct and indirect implementation, tailored for each asset class. As a rule of thumb, it is only mandatory to complete a module if you have 10% or more of your assets under management </w:t>
      </w:r>
      <w:r w:rsidR="00BC0AC3">
        <w:t xml:space="preserve">(AUM) </w:t>
      </w:r>
      <w:r w:rsidR="00F66F73" w:rsidRPr="008D536D">
        <w:t>in that asset class directly and/or indirectly managed. If you wish, you can also report on one or more additional modules on a voluntary basis.</w:t>
      </w:r>
      <w:r w:rsidR="006C5CB7">
        <w:t xml:space="preserve"> An average signatory can expect to complete five modules, including the Organisational Overview</w:t>
      </w:r>
      <w:r w:rsidR="00A969BA">
        <w:t xml:space="preserve"> (OO)</w:t>
      </w:r>
      <w:r w:rsidR="006C5CB7">
        <w:t xml:space="preserve">, Overarching Approach </w:t>
      </w:r>
      <w:r w:rsidR="00A969BA">
        <w:t xml:space="preserve">(OA) </w:t>
      </w:r>
      <w:r w:rsidR="006C5CB7">
        <w:t>and Closing Modules</w:t>
      </w:r>
      <w:r w:rsidR="00A969BA">
        <w:t xml:space="preserve"> (CM)</w:t>
      </w:r>
      <w:r w:rsidR="006C5CB7">
        <w:t xml:space="preserve">.  </w:t>
      </w:r>
    </w:p>
    <w:p w14:paraId="1C81924D" w14:textId="6070BB27" w:rsidR="009157AE" w:rsidRPr="006947B9" w:rsidRDefault="004B7955" w:rsidP="009157AE">
      <w:r w:rsidRPr="006947B9">
        <w:t xml:space="preserve">Relevant modules </w:t>
      </w:r>
      <w:r w:rsidR="009157AE" w:rsidRPr="006947B9">
        <w:t xml:space="preserve">are </w:t>
      </w:r>
      <w:r w:rsidRPr="006947B9">
        <w:t xml:space="preserve">split </w:t>
      </w:r>
      <w:r w:rsidR="009157AE" w:rsidRPr="006947B9">
        <w:t>between</w:t>
      </w:r>
      <w:r w:rsidRPr="006947B9">
        <w:t xml:space="preserve"> ‘direct’ and ‘indirect’. ‘Direct’ modules cover activities that are conducted in house by the signatory or via a service provider. </w:t>
      </w:r>
      <w:r w:rsidR="000F4AC1" w:rsidRPr="006947B9">
        <w:t xml:space="preserve">The term ’service providers’ is used throughout the Framework to mean organisations offering services to investors, but not the external management of the an organisation’s assets. These latter providers are referred to as ‘external managers’. </w:t>
      </w:r>
      <w:r w:rsidRPr="006947B9">
        <w:t xml:space="preserve">‘Indirect’ modules </w:t>
      </w:r>
      <w:r w:rsidR="009157AE" w:rsidRPr="006947B9">
        <w:t>cover a signatory’s selection, appointment and monitoring process of external managers</w:t>
      </w:r>
      <w:r w:rsidR="00F37F60">
        <w:t>, including voting and/or engagement carried out by those managers</w:t>
      </w:r>
      <w:r w:rsidR="009157AE" w:rsidRPr="006947B9">
        <w:t xml:space="preserve">. </w:t>
      </w:r>
    </w:p>
    <w:p w14:paraId="31851494" w14:textId="77777777" w:rsidR="00F66F73" w:rsidRPr="008D536D" w:rsidRDefault="00F66F73" w:rsidP="00F66F73">
      <w:r w:rsidRPr="008D536D">
        <w:rPr>
          <w:noProof/>
          <w:lang w:eastAsia="en-GB"/>
        </w:rPr>
        <w:drawing>
          <wp:inline distT="0" distB="0" distL="0" distR="0" wp14:anchorId="79C6B691" wp14:editId="5756CB77">
            <wp:extent cx="5504180" cy="1604645"/>
            <wp:effectExtent l="0" t="0" r="1270" b="0"/>
            <wp:docPr id="5" name="Picture 5" descr="C:\Users\Titia\Documents\backup\2013\Comms\Infographics\RA framework chart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Titia\Documents\backup\2013\Comms\Infographics\RA framework chart4.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504180" cy="1604645"/>
                    </a:xfrm>
                    <a:prstGeom prst="rect">
                      <a:avLst/>
                    </a:prstGeom>
                    <a:noFill/>
                    <a:ln>
                      <a:noFill/>
                    </a:ln>
                  </pic:spPr>
                </pic:pic>
              </a:graphicData>
            </a:graphic>
          </wp:inline>
        </w:drawing>
      </w:r>
    </w:p>
    <w:p w14:paraId="202EC914" w14:textId="2CA0F7C5" w:rsidR="00581498" w:rsidRDefault="00F66F73" w:rsidP="00A2560B">
      <w:pPr>
        <w:rPr>
          <w:b/>
          <w:bCs/>
          <w:color w:val="008CD0"/>
          <w:sz w:val="30"/>
          <w:szCs w:val="28"/>
        </w:rPr>
      </w:pPr>
      <w:r w:rsidRPr="008D536D">
        <w:t>While the PRI has not</w:t>
      </w:r>
      <w:r w:rsidR="000F4AC1">
        <w:t xml:space="preserve"> </w:t>
      </w:r>
      <w:r w:rsidRPr="008D536D">
        <w:t xml:space="preserve">developed modules for private debt, hedge funds, forestry, farmland and other asset classes, you can report your approach in these asset classes in either the Overarching Approach (OA) module or the Indirect – Manager Selection, Appointment and Monitoring (SAM) module. </w:t>
      </w:r>
    </w:p>
    <w:p w14:paraId="75FEA777" w14:textId="77777777" w:rsidR="00581498" w:rsidRDefault="00581498">
      <w:pPr>
        <w:spacing w:after="0" w:line="240" w:lineRule="auto"/>
        <w:rPr>
          <w:b/>
          <w:bCs/>
          <w:color w:val="008CD0"/>
          <w:sz w:val="30"/>
          <w:szCs w:val="28"/>
        </w:rPr>
      </w:pPr>
      <w:r>
        <w:br w:type="page"/>
      </w:r>
    </w:p>
    <w:p w14:paraId="2A2B08FD" w14:textId="1498C0D9" w:rsidR="008743EE" w:rsidRPr="008D536D" w:rsidRDefault="003515E1">
      <w:pPr>
        <w:pStyle w:val="Heading2"/>
      </w:pPr>
      <w:bookmarkStart w:id="8" w:name="_Toc400031093"/>
      <w:r>
        <w:lastRenderedPageBreak/>
        <w:t>Introducing the 12 modules</w:t>
      </w:r>
      <w:bookmarkEnd w:id="8"/>
    </w:p>
    <w:p w14:paraId="50049F76" w14:textId="03AD4373" w:rsidR="008743EE" w:rsidRPr="008D536D" w:rsidRDefault="008743EE" w:rsidP="008743EE">
      <w:r w:rsidRPr="008D536D">
        <w:t xml:space="preserve">This section provides a brief introduction to the 12 modules that make up the Framework and offers overarching guidance on where </w:t>
      </w:r>
      <w:r w:rsidR="00D13BED">
        <w:t xml:space="preserve">to </w:t>
      </w:r>
      <w:r w:rsidRPr="008D536D">
        <w:t>report particular types of activity</w:t>
      </w:r>
      <w:r>
        <w:t xml:space="preserve">. </w:t>
      </w:r>
      <w:r w:rsidRPr="008D536D">
        <w:t xml:space="preserve"> </w:t>
      </w:r>
    </w:p>
    <w:p w14:paraId="5C664BA1" w14:textId="1B04713D" w:rsidR="00A969BA" w:rsidRDefault="00F66F73" w:rsidP="00F3114B">
      <w:pPr>
        <w:pStyle w:val="Heading3"/>
        <w:spacing w:after="200"/>
      </w:pPr>
      <w:bookmarkStart w:id="9" w:name="_Toc400031094"/>
      <w:r w:rsidRPr="008D536D">
        <w:t>Core Modules</w:t>
      </w:r>
      <w:r w:rsidR="00A2560B">
        <w:t xml:space="preserve"> (OO, OA)</w:t>
      </w:r>
      <w:bookmarkEnd w:id="9"/>
    </w:p>
    <w:p w14:paraId="5B70508E" w14:textId="77777777" w:rsidR="00F66F73" w:rsidRPr="008D536D" w:rsidRDefault="00F66F73" w:rsidP="00F3114B">
      <w:pPr>
        <w:pStyle w:val="Heading4"/>
      </w:pPr>
      <w:r w:rsidRPr="008D536D">
        <w:t>Organisational Overview (OO)</w:t>
      </w:r>
    </w:p>
    <w:p w14:paraId="7ECF3518" w14:textId="38F23ADF" w:rsidR="00F66F73" w:rsidRPr="008D536D" w:rsidRDefault="00F66F73" w:rsidP="00F66F73">
      <w:pPr>
        <w:jc w:val="both"/>
      </w:pPr>
      <w:r w:rsidRPr="008D536D">
        <w:t xml:space="preserve">This module requests basic information about </w:t>
      </w:r>
      <w:r w:rsidR="00D13BED">
        <w:t>the reporting</w:t>
      </w:r>
      <w:r w:rsidRPr="008D536D">
        <w:t xml:space="preserve"> organisation and is mandatory to complete. </w:t>
      </w:r>
      <w:r w:rsidR="00F37F60">
        <w:t>It</w:t>
      </w:r>
      <w:r w:rsidR="00F37F60" w:rsidRPr="008D536D">
        <w:t xml:space="preserve"> </w:t>
      </w:r>
      <w:r w:rsidR="00F37F60">
        <w:t xml:space="preserve">functions as a filter, with responses </w:t>
      </w:r>
      <w:r w:rsidR="00F37F60" w:rsidRPr="008D536D">
        <w:t>determin</w:t>
      </w:r>
      <w:r w:rsidR="00F37F60">
        <w:t>ing</w:t>
      </w:r>
      <w:r w:rsidR="00F37F60" w:rsidRPr="008D536D">
        <w:t xml:space="preserve"> which indicators </w:t>
      </w:r>
      <w:r w:rsidR="00F37F60">
        <w:t xml:space="preserve">will be </w:t>
      </w:r>
      <w:r w:rsidR="00F37F60" w:rsidRPr="008D536D">
        <w:t>complete</w:t>
      </w:r>
      <w:r w:rsidR="00F37F60">
        <w:t xml:space="preserve">d </w:t>
      </w:r>
      <w:r w:rsidR="00F37F60" w:rsidRPr="008D536D">
        <w:t xml:space="preserve">in later </w:t>
      </w:r>
      <w:r w:rsidR="00F37F60">
        <w:t xml:space="preserve">parts </w:t>
      </w:r>
      <w:r w:rsidR="00F37F60" w:rsidRPr="008D536D">
        <w:t xml:space="preserve">of the Framework. </w:t>
      </w:r>
      <w:r w:rsidRPr="008D536D">
        <w:t xml:space="preserve">It will allow stakeholders to </w:t>
      </w:r>
      <w:r w:rsidR="00D13BED">
        <w:t>understand the</w:t>
      </w:r>
      <w:r w:rsidR="005B285A">
        <w:t xml:space="preserve"> reporting</w:t>
      </w:r>
      <w:r w:rsidRPr="008D536D">
        <w:t xml:space="preserve"> organisation and will</w:t>
      </w:r>
      <w:r w:rsidRPr="008D536D">
        <w:rPr>
          <w:color w:val="76923C" w:themeColor="accent3" w:themeShade="BF"/>
        </w:rPr>
        <w:t xml:space="preserve"> </w:t>
      </w:r>
      <w:r w:rsidRPr="008D536D">
        <w:t>help</w:t>
      </w:r>
      <w:r w:rsidR="005B285A">
        <w:t xml:space="preserve"> to</w:t>
      </w:r>
      <w:r w:rsidRPr="008D536D">
        <w:t xml:space="preserve"> define peer group</w:t>
      </w:r>
      <w:r w:rsidR="00D13BED">
        <w:t>s</w:t>
      </w:r>
      <w:r w:rsidRPr="008D536D">
        <w:t xml:space="preserve">. </w:t>
      </w:r>
      <w:r w:rsidR="005B285A">
        <w:t>For example, t</w:t>
      </w:r>
      <w:r w:rsidR="00B60219" w:rsidRPr="008D536D">
        <w:t>his module requests i</w:t>
      </w:r>
      <w:r w:rsidR="00B60219">
        <w:t xml:space="preserve">nformation about </w:t>
      </w:r>
      <w:r w:rsidR="00B60219" w:rsidRPr="008D536D">
        <w:t>asset mix</w:t>
      </w:r>
      <w:r w:rsidR="000F4AC1">
        <w:t>.</w:t>
      </w:r>
    </w:p>
    <w:p w14:paraId="6E34CDEE" w14:textId="7B22189C" w:rsidR="00F66F73" w:rsidRPr="008D536D" w:rsidRDefault="00F66F73" w:rsidP="00F3114B">
      <w:pPr>
        <w:pStyle w:val="Heading4"/>
      </w:pPr>
      <w:r w:rsidRPr="008D536D">
        <w:t xml:space="preserve">Overarching Approach (OA) </w:t>
      </w:r>
    </w:p>
    <w:p w14:paraId="7ACD192C" w14:textId="094D3B20" w:rsidR="00F66F73" w:rsidRDefault="00436292" w:rsidP="00A969BA">
      <w:r>
        <w:t>This module</w:t>
      </w:r>
      <w:r w:rsidRPr="008D536D">
        <w:t xml:space="preserve"> </w:t>
      </w:r>
      <w:r w:rsidR="00F66F73" w:rsidRPr="008D536D">
        <w:t xml:space="preserve">will enable stakeholders to understand </w:t>
      </w:r>
      <w:r w:rsidR="00D13BED">
        <w:t xml:space="preserve">the reporting </w:t>
      </w:r>
      <w:r w:rsidR="00F66F73" w:rsidRPr="008D536D">
        <w:t>organisation’s overall approach to responsible investment (i.e. governance, responsible investment policy, objectives</w:t>
      </w:r>
      <w:r w:rsidR="00D13BED">
        <w:t xml:space="preserve"> and targets, resources </w:t>
      </w:r>
      <w:r w:rsidR="00F66F73" w:rsidRPr="008D536D">
        <w:t>allocate</w:t>
      </w:r>
      <w:r w:rsidR="00D13BED">
        <w:t>d</w:t>
      </w:r>
      <w:r w:rsidR="00F66F73" w:rsidRPr="008D536D">
        <w:t xml:space="preserve"> to responsible investment and approach to collaboration on responsible investment and public policy-related issues) and the incorporation of ESG issues into asset allocation. </w:t>
      </w:r>
    </w:p>
    <w:p w14:paraId="294B949D" w14:textId="77777777" w:rsidR="00436292" w:rsidRPr="008D536D" w:rsidRDefault="00436292" w:rsidP="00A969BA">
      <w:r w:rsidRPr="008D536D">
        <w:t>It is mandatory for all signatories to complete, except those</w:t>
      </w:r>
      <w:r>
        <w:t xml:space="preserve"> </w:t>
      </w:r>
      <w:r w:rsidRPr="008D536D">
        <w:t>that have also signed the Principles for Investors in Inclusive Finance (PIIF) and who hold more than 50% of their AUM in Inclusive Finance.</w:t>
      </w:r>
    </w:p>
    <w:p w14:paraId="5391069A" w14:textId="0B9AF974" w:rsidR="00F66F73" w:rsidRPr="008D536D" w:rsidRDefault="00F66F73" w:rsidP="00BE14DD">
      <w:pPr>
        <w:pStyle w:val="Heading3"/>
      </w:pPr>
      <w:bookmarkStart w:id="10" w:name="_Toc400031095"/>
      <w:r w:rsidRPr="008D536D">
        <w:t>Indirect Modules</w:t>
      </w:r>
      <w:r w:rsidR="00A2560B">
        <w:t xml:space="preserve"> (SAM)</w:t>
      </w:r>
      <w:bookmarkEnd w:id="10"/>
    </w:p>
    <w:p w14:paraId="7DB72B4B" w14:textId="77777777" w:rsidR="00F66F73" w:rsidRPr="008D536D" w:rsidRDefault="00F66F73" w:rsidP="00BE14DD">
      <w:pPr>
        <w:pStyle w:val="Heading4"/>
      </w:pPr>
      <w:r w:rsidRPr="008D536D">
        <w:t>Indirect – Manager Selection, Appointment and Monitoring (SAM),</w:t>
      </w:r>
    </w:p>
    <w:p w14:paraId="7704C4EB" w14:textId="674FCBB0" w:rsidR="00F66F73" w:rsidRPr="00B66FF5" w:rsidRDefault="00F66F73" w:rsidP="009B3E15">
      <w:r w:rsidRPr="00B66FF5">
        <w:t>This module is designed for investors who outsource some or all of their investment activities to external managers.</w:t>
      </w:r>
      <w:r w:rsidR="00BC0AC3" w:rsidRPr="00B66FF5">
        <w:t xml:space="preserve"> </w:t>
      </w:r>
      <w:r w:rsidR="00E53D5C" w:rsidRPr="00B66FF5">
        <w:t xml:space="preserve">This includes investment managers that run multi-manager or fund-of-fund structures. </w:t>
      </w:r>
      <w:r w:rsidR="00BC0AC3" w:rsidRPr="00B66FF5">
        <w:t xml:space="preserve">If </w:t>
      </w:r>
      <w:r w:rsidR="00D13BED" w:rsidRPr="00B66FF5">
        <w:t>the reporting organisation</w:t>
      </w:r>
      <w:r w:rsidR="00BC0AC3" w:rsidRPr="00B66FF5">
        <w:t xml:space="preserve"> appoint</w:t>
      </w:r>
      <w:r w:rsidR="007E14D2" w:rsidRPr="00B66FF5">
        <w:t>s</w:t>
      </w:r>
      <w:r w:rsidR="00BC0AC3" w:rsidRPr="00B66FF5">
        <w:t xml:space="preserve"> asset consultants (and/or fiduciary managers) to support </w:t>
      </w:r>
      <w:r w:rsidR="00D13BED" w:rsidRPr="00B66FF5">
        <w:t>them</w:t>
      </w:r>
      <w:r w:rsidR="00BC0AC3" w:rsidRPr="00B66FF5">
        <w:t xml:space="preserve"> in selecting, appointing and monitoring external managers, </w:t>
      </w:r>
      <w:r w:rsidR="00D13BED" w:rsidRPr="00B66FF5">
        <w:t>it</w:t>
      </w:r>
      <w:r w:rsidR="00BC0AC3" w:rsidRPr="00B66FF5">
        <w:t xml:space="preserve"> will also be </w:t>
      </w:r>
      <w:r w:rsidR="00D13BED" w:rsidRPr="00B66FF5">
        <w:t>possible</w:t>
      </w:r>
      <w:r w:rsidR="00BC0AC3" w:rsidRPr="00B66FF5">
        <w:t xml:space="preserve"> to report </w:t>
      </w:r>
      <w:r w:rsidR="002C1998" w:rsidRPr="00B66FF5">
        <w:t xml:space="preserve">on </w:t>
      </w:r>
      <w:r w:rsidR="00BC0AC3" w:rsidRPr="00B66FF5">
        <w:t>th</w:t>
      </w:r>
      <w:r w:rsidR="00D13BED" w:rsidRPr="00B66FF5">
        <w:t>ose</w:t>
      </w:r>
      <w:r w:rsidR="00BC0AC3" w:rsidRPr="00B66FF5">
        <w:t xml:space="preserve"> activities here.</w:t>
      </w:r>
      <w:r w:rsidR="00F67317" w:rsidRPr="00B66FF5">
        <w:t xml:space="preserve"> </w:t>
      </w:r>
    </w:p>
    <w:p w14:paraId="1733BF37" w14:textId="4C1CDA23" w:rsidR="00E53D5C" w:rsidRPr="00B66FF5" w:rsidRDefault="00E53D5C" w:rsidP="009B3E15">
      <w:r w:rsidRPr="00B66FF5">
        <w:t>Investors who have externally managed listed equities but engage and/or vote in-house</w:t>
      </w:r>
      <w:r w:rsidR="007E14D2" w:rsidRPr="00B66FF5">
        <w:t xml:space="preserve"> on these assets</w:t>
      </w:r>
      <w:r w:rsidRPr="00B66FF5">
        <w:t xml:space="preserve">, or who instruct separate service providers to vote and/or engage on their behalf, should report these activities within the Listed Equity Active Ownership (LEA) module. </w:t>
      </w:r>
    </w:p>
    <w:p w14:paraId="71348F7A" w14:textId="2C4BF5C0" w:rsidR="000D6811" w:rsidRPr="00940B0C" w:rsidRDefault="00F838F4" w:rsidP="009B3E15">
      <w:r w:rsidRPr="00940B0C">
        <w:t>This</w:t>
      </w:r>
      <w:r w:rsidR="000D6811" w:rsidRPr="00940B0C">
        <w:t xml:space="preserve"> module contains general and asset class specific indicators. For listed assets (Fixed Income – Corporate, Fixed Income – Government and Listed Equity) and non-listed assets (Private Equity, Property and Infrastructure) there are dedicated pathways within the module. For other asset classes </w:t>
      </w:r>
      <w:r w:rsidR="00940B0C" w:rsidRPr="00940B0C">
        <w:t>(Fixed income – Other, Private D</w:t>
      </w:r>
      <w:r w:rsidR="000D6811" w:rsidRPr="00940B0C">
        <w:t>ebt, Commodities, Farmland, Fore</w:t>
      </w:r>
      <w:r w:rsidR="00B8275C" w:rsidRPr="00940B0C">
        <w:t>stry, Hedge funds, Cash and/or o</w:t>
      </w:r>
      <w:r w:rsidR="000D6811" w:rsidRPr="00940B0C">
        <w:t xml:space="preserve">thers defined by the responder) where </w:t>
      </w:r>
      <w:r w:rsidRPr="00940B0C">
        <w:t xml:space="preserve">a </w:t>
      </w:r>
      <w:r w:rsidR="000D6811" w:rsidRPr="00940B0C">
        <w:t xml:space="preserve">pathway has </w:t>
      </w:r>
      <w:r w:rsidRPr="00940B0C">
        <w:t xml:space="preserve">not </w:t>
      </w:r>
      <w:r w:rsidR="000D6811" w:rsidRPr="00940B0C">
        <w:t xml:space="preserve">been developed, </w:t>
      </w:r>
      <w:r w:rsidR="000D6811" w:rsidRPr="00940B0C">
        <w:lastRenderedPageBreak/>
        <w:t xml:space="preserve">investors will still need to respond to the general indicators explaining their approach to selection, appointment and monitoring. In </w:t>
      </w:r>
      <w:r w:rsidRPr="00940B0C">
        <w:t xml:space="preserve">addition, there will be an open </w:t>
      </w:r>
      <w:r w:rsidR="000D6811" w:rsidRPr="00940B0C">
        <w:t>ended indicator allowing them to describe their approach to each of these other asset classes</w:t>
      </w:r>
      <w:r w:rsidR="00940B0C" w:rsidRPr="00940B0C">
        <w:t>, if applicable</w:t>
      </w:r>
      <w:r w:rsidR="000D6811" w:rsidRPr="00940B0C">
        <w:t xml:space="preserve">.  </w:t>
      </w:r>
    </w:p>
    <w:p w14:paraId="55D88871" w14:textId="77777777" w:rsidR="000B08F0" w:rsidRPr="008D536D" w:rsidRDefault="000B08F0" w:rsidP="009B3E15">
      <w:r w:rsidRPr="00940B0C">
        <w:t xml:space="preserve">Activities relating to externally managed Inclusive Finance investments should be reported in the Indirect – Inclusive Finance (IFI) module. General policies which apply to both inclusive finance and other investments should be reported </w:t>
      </w:r>
      <w:r w:rsidR="00BE14DD" w:rsidRPr="00940B0C">
        <w:t xml:space="preserve">also </w:t>
      </w:r>
      <w:r w:rsidRPr="00940B0C">
        <w:t>in SAM.</w:t>
      </w:r>
      <w:r w:rsidRPr="008D536D">
        <w:t xml:space="preserve"> </w:t>
      </w:r>
    </w:p>
    <w:p w14:paraId="20291DD1" w14:textId="6B74F584" w:rsidR="00F66F73" w:rsidRPr="008D536D" w:rsidRDefault="00F66F73" w:rsidP="00F3114B">
      <w:pPr>
        <w:pStyle w:val="Heading3"/>
      </w:pPr>
      <w:bookmarkStart w:id="11" w:name="_Toc400031096"/>
      <w:r w:rsidRPr="008D536D">
        <w:t xml:space="preserve">Direct modules </w:t>
      </w:r>
      <w:r w:rsidR="00A2560B">
        <w:t>(LEI, LEA, FI, PR, INF, PE)</w:t>
      </w:r>
      <w:bookmarkEnd w:id="11"/>
    </w:p>
    <w:p w14:paraId="6469967E" w14:textId="24ADB835" w:rsidR="00F66F73" w:rsidRPr="008D536D" w:rsidRDefault="00F66F73" w:rsidP="009B3E15">
      <w:r w:rsidRPr="008D536D">
        <w:t>The</w:t>
      </w:r>
      <w:r w:rsidR="00C65796">
        <w:t xml:space="preserve"> direct</w:t>
      </w:r>
      <w:r w:rsidRPr="008D536D">
        <w:t xml:space="preserve"> modules are designed for </w:t>
      </w:r>
      <w:r w:rsidR="00D624B6">
        <w:t xml:space="preserve">organisations that </w:t>
      </w:r>
      <w:r w:rsidRPr="008D536D">
        <w:t>implement responsible investment directly for at least some of their assets. If external managers</w:t>
      </w:r>
      <w:r w:rsidR="009436D2">
        <w:t xml:space="preserve"> are </w:t>
      </w:r>
      <w:r w:rsidR="0013075C">
        <w:t xml:space="preserve">exclusively </w:t>
      </w:r>
      <w:r w:rsidR="009436D2">
        <w:t>used</w:t>
      </w:r>
      <w:r w:rsidRPr="008D536D">
        <w:t xml:space="preserve"> to implement responsible investment, these modules are not applicable</w:t>
      </w:r>
      <w:r w:rsidR="006F4A11">
        <w:t xml:space="preserve">, with the exception of Direct - Listed Equity Active Ownership which may be applicable if service providers are used for engagement and/or voting activities. </w:t>
      </w:r>
    </w:p>
    <w:p w14:paraId="41BF491F" w14:textId="4082710E" w:rsidR="00F66F73" w:rsidRPr="008D536D" w:rsidRDefault="00F66F73" w:rsidP="00115636">
      <w:pPr>
        <w:pStyle w:val="Heading4"/>
        <w:keepNext/>
        <w:keepLines/>
      </w:pPr>
      <w:r w:rsidRPr="008D536D">
        <w:t xml:space="preserve">Direct </w:t>
      </w:r>
      <w:r w:rsidR="001A7026">
        <w:t>–</w:t>
      </w:r>
      <w:r w:rsidR="001A7026" w:rsidRPr="008D536D">
        <w:t xml:space="preserve"> </w:t>
      </w:r>
      <w:r w:rsidRPr="008D536D">
        <w:t xml:space="preserve">Listed Equity  </w:t>
      </w:r>
    </w:p>
    <w:p w14:paraId="626512EF" w14:textId="6D41F8B7" w:rsidR="00F66F73" w:rsidRPr="008D536D" w:rsidRDefault="00F66F73" w:rsidP="00115636">
      <w:pPr>
        <w:keepNext/>
        <w:keepLines/>
      </w:pPr>
      <w:r w:rsidRPr="008D536D">
        <w:t xml:space="preserve">Indicators covering </w:t>
      </w:r>
      <w:r w:rsidR="009436D2">
        <w:t xml:space="preserve">the </w:t>
      </w:r>
      <w:r w:rsidR="00054EC7">
        <w:t xml:space="preserve">direct </w:t>
      </w:r>
      <w:r w:rsidR="009436D2">
        <w:t>investment approach</w:t>
      </w:r>
      <w:r w:rsidRPr="008D536D">
        <w:t xml:space="preserve"> in listed equity are divided between two modules: </w:t>
      </w:r>
    </w:p>
    <w:p w14:paraId="5A945182" w14:textId="34FFF8B9" w:rsidR="00F66F73" w:rsidRPr="008D536D" w:rsidRDefault="00F66F73" w:rsidP="00115636">
      <w:pPr>
        <w:pStyle w:val="ListParagraph"/>
        <w:keepNext/>
        <w:keepLines/>
        <w:numPr>
          <w:ilvl w:val="0"/>
          <w:numId w:val="37"/>
        </w:numPr>
        <w:spacing w:before="0" w:after="200" w:line="360" w:lineRule="auto"/>
        <w:contextualSpacing/>
        <w:rPr>
          <w:i/>
        </w:rPr>
      </w:pPr>
      <w:r w:rsidRPr="008D536D">
        <w:rPr>
          <w:i/>
        </w:rPr>
        <w:t xml:space="preserve">Direct - Listed Equity Incorporation (LEI) </w:t>
      </w:r>
    </w:p>
    <w:p w14:paraId="0707DDA5" w14:textId="77777777" w:rsidR="00F66F73" w:rsidRPr="008D536D" w:rsidRDefault="00F66F73" w:rsidP="00115636">
      <w:pPr>
        <w:pStyle w:val="ListParagraph"/>
        <w:keepNext/>
        <w:keepLines/>
        <w:numPr>
          <w:ilvl w:val="0"/>
          <w:numId w:val="37"/>
        </w:numPr>
        <w:spacing w:before="0" w:after="200" w:line="360" w:lineRule="auto"/>
        <w:contextualSpacing/>
        <w:rPr>
          <w:i/>
        </w:rPr>
      </w:pPr>
      <w:r w:rsidRPr="008D536D">
        <w:rPr>
          <w:i/>
        </w:rPr>
        <w:t xml:space="preserve">Direct - Listed Equity Active Ownership (LEA) </w:t>
      </w:r>
    </w:p>
    <w:p w14:paraId="53CEA841" w14:textId="16EF6D15" w:rsidR="00F66F73" w:rsidRPr="008D536D" w:rsidRDefault="00F66F73" w:rsidP="009B3E15">
      <w:r w:rsidRPr="008D536D">
        <w:t xml:space="preserve">Indirect investors in listed equity will report their approach in </w:t>
      </w:r>
      <w:r w:rsidRPr="008D536D">
        <w:rPr>
          <w:i/>
        </w:rPr>
        <w:t>Indirect – Manager Selection, Appointment and Monitoring (SAM)</w:t>
      </w:r>
      <w:r w:rsidRPr="008D536D">
        <w:t xml:space="preserve">, but may also complete LEA if they carry out engagement and/or (proxy) voting activities for those holdings using in-house staff, specialised service providers or in collaboration with other investors. </w:t>
      </w:r>
    </w:p>
    <w:p w14:paraId="3A19B0FC" w14:textId="77777777" w:rsidR="00F66F73" w:rsidRPr="00F3114B" w:rsidRDefault="00F66F73" w:rsidP="00F66F73">
      <w:pPr>
        <w:pStyle w:val="Heading4"/>
        <w:rPr>
          <w:rStyle w:val="Strong"/>
        </w:rPr>
      </w:pPr>
      <w:r w:rsidRPr="00F3114B">
        <w:rPr>
          <w:rStyle w:val="Strong"/>
        </w:rPr>
        <w:t xml:space="preserve">Direct – Listed Equity Incorporation (LEI) </w:t>
      </w:r>
    </w:p>
    <w:p w14:paraId="06A7988E" w14:textId="0E3D4E84" w:rsidR="00F66F73" w:rsidRPr="008D536D" w:rsidRDefault="00F66F73" w:rsidP="009B3E15">
      <w:r w:rsidRPr="008D536D">
        <w:t xml:space="preserve">This module requests information about how </w:t>
      </w:r>
      <w:r w:rsidR="00054EC7">
        <w:t xml:space="preserve">reporting </w:t>
      </w:r>
      <w:r w:rsidRPr="008D536D">
        <w:t>organisation</w:t>
      </w:r>
      <w:r w:rsidR="00054EC7">
        <w:t>s</w:t>
      </w:r>
      <w:r w:rsidRPr="008D536D">
        <w:t xml:space="preserve"> incorporate ESG issues </w:t>
      </w:r>
      <w:r w:rsidR="00054EC7">
        <w:t>in</w:t>
      </w:r>
      <w:r w:rsidRPr="008D536D">
        <w:t xml:space="preserve"> </w:t>
      </w:r>
      <w:r w:rsidR="00054EC7">
        <w:t xml:space="preserve">their </w:t>
      </w:r>
      <w:r w:rsidRPr="008D536D">
        <w:t xml:space="preserve">internally managed listed equity holdings. </w:t>
      </w:r>
    </w:p>
    <w:p w14:paraId="66942D5D" w14:textId="77777777" w:rsidR="00F66F73" w:rsidRPr="00700CBD" w:rsidRDefault="00F66F73" w:rsidP="00F66F73">
      <w:pPr>
        <w:pStyle w:val="Heading4"/>
        <w:rPr>
          <w:rStyle w:val="Strong"/>
        </w:rPr>
      </w:pPr>
      <w:r w:rsidRPr="00700CBD">
        <w:rPr>
          <w:rStyle w:val="Strong"/>
        </w:rPr>
        <w:t xml:space="preserve">Direct – Listed Equity Active Ownership (LEA) </w:t>
      </w:r>
    </w:p>
    <w:p w14:paraId="45B27953" w14:textId="558E77BE" w:rsidR="00054EC7" w:rsidRPr="00700CBD" w:rsidRDefault="00F66F73" w:rsidP="00F66F73">
      <w:r w:rsidRPr="00700CBD">
        <w:t>This module is split into two sections to cover engagement and (proxy) voting.</w:t>
      </w:r>
      <w:r w:rsidR="00054EC7" w:rsidRPr="00700CBD">
        <w:t xml:space="preserve"> </w:t>
      </w:r>
      <w:r w:rsidR="0032001F" w:rsidRPr="00700CBD">
        <w:t xml:space="preserve">It enables </w:t>
      </w:r>
      <w:r w:rsidR="00054EC7" w:rsidRPr="00700CBD">
        <w:t xml:space="preserve">organisations </w:t>
      </w:r>
      <w:r w:rsidR="0032001F" w:rsidRPr="00700CBD">
        <w:t xml:space="preserve">to report </w:t>
      </w:r>
      <w:r w:rsidR="00054EC7" w:rsidRPr="00700CBD">
        <w:t xml:space="preserve">on:  </w:t>
      </w:r>
    </w:p>
    <w:p w14:paraId="795AB4AC" w14:textId="5594A670" w:rsidR="00054EC7" w:rsidRPr="00700CBD" w:rsidRDefault="0032001F" w:rsidP="00F66F73">
      <w:r w:rsidRPr="00700CBD">
        <w:t>(a) their own engagement activities (i.e. engagement</w:t>
      </w:r>
      <w:r w:rsidR="00F20985" w:rsidRPr="00700CBD">
        <w:t>s</w:t>
      </w:r>
      <w:r w:rsidRPr="00700CBD">
        <w:t xml:space="preserve"> conducted by internal staff, both collaboratively and individually) or any engagement activities undertaken on their behalf by</w:t>
      </w:r>
      <w:r w:rsidR="00054EC7" w:rsidRPr="00700CBD">
        <w:t xml:space="preserve"> </w:t>
      </w:r>
      <w:r w:rsidRPr="00700CBD">
        <w:t>service providers; and</w:t>
      </w:r>
      <w:r w:rsidR="00054EC7" w:rsidRPr="00700CBD">
        <w:t xml:space="preserve"> </w:t>
      </w:r>
      <w:r w:rsidRPr="00700CBD">
        <w:t xml:space="preserve"> </w:t>
      </w:r>
    </w:p>
    <w:p w14:paraId="75EC04BE" w14:textId="13D66B6D" w:rsidR="0032001F" w:rsidRPr="00700CBD" w:rsidRDefault="0032001F" w:rsidP="00F66F73">
      <w:r w:rsidRPr="00700CBD">
        <w:t>(b) the (proxy) voting and shareholder resolutions</w:t>
      </w:r>
      <w:r w:rsidR="00054EC7" w:rsidRPr="00700CBD">
        <w:t xml:space="preserve"> </w:t>
      </w:r>
      <w:r w:rsidRPr="00700CBD">
        <w:t>they</w:t>
      </w:r>
      <w:r w:rsidR="00054EC7" w:rsidRPr="00700CBD">
        <w:t>, or service providers, decided upon.</w:t>
      </w:r>
      <w:r w:rsidRPr="00700CBD">
        <w:t xml:space="preserve"> </w:t>
      </w:r>
    </w:p>
    <w:p w14:paraId="721D7EB7" w14:textId="1A70B6F9" w:rsidR="00F66F73" w:rsidRDefault="00F66F73" w:rsidP="00F66F73">
      <w:pPr>
        <w:rPr>
          <w:i/>
          <w:lang w:eastAsia="en-GB"/>
        </w:rPr>
      </w:pPr>
      <w:r w:rsidRPr="00700CBD">
        <w:lastRenderedPageBreak/>
        <w:t xml:space="preserve">LEA </w:t>
      </w:r>
      <w:r w:rsidRPr="00700CBD">
        <w:rPr>
          <w:lang w:eastAsia="en-GB"/>
        </w:rPr>
        <w:t>does not cover engagement and/or (proxy) voting activities carried out by external managers on behalf</w:t>
      </w:r>
      <w:r w:rsidR="00700CBD">
        <w:rPr>
          <w:lang w:eastAsia="en-GB"/>
        </w:rPr>
        <w:t xml:space="preserve"> of investors</w:t>
      </w:r>
      <w:r w:rsidRPr="00700CBD">
        <w:rPr>
          <w:lang w:eastAsia="en-GB"/>
        </w:rPr>
        <w:t xml:space="preserve">. These activities should be reported in the </w:t>
      </w:r>
      <w:r w:rsidRPr="00700CBD">
        <w:rPr>
          <w:i/>
          <w:lang w:eastAsia="en-GB"/>
        </w:rPr>
        <w:t xml:space="preserve">Indirect </w:t>
      </w:r>
      <w:r w:rsidR="001A7026">
        <w:rPr>
          <w:i/>
          <w:lang w:eastAsia="en-GB"/>
        </w:rPr>
        <w:t>–</w:t>
      </w:r>
      <w:r w:rsidR="001A7026" w:rsidRPr="00700CBD">
        <w:rPr>
          <w:i/>
          <w:lang w:eastAsia="en-GB"/>
        </w:rPr>
        <w:t xml:space="preserve"> </w:t>
      </w:r>
      <w:r w:rsidRPr="00700CBD">
        <w:rPr>
          <w:i/>
          <w:lang w:eastAsia="en-GB"/>
        </w:rPr>
        <w:t xml:space="preserve">Manager Selection, Appointment and Monitoring (SAM) </w:t>
      </w:r>
      <w:r w:rsidRPr="00700CBD">
        <w:rPr>
          <w:lang w:eastAsia="en-GB"/>
        </w:rPr>
        <w:t>module</w:t>
      </w:r>
      <w:r w:rsidRPr="00700CBD">
        <w:rPr>
          <w:i/>
          <w:lang w:eastAsia="en-GB"/>
        </w:rPr>
        <w:t>.</w:t>
      </w:r>
    </w:p>
    <w:p w14:paraId="54C6CC94" w14:textId="08B93071" w:rsidR="002C0EBE" w:rsidRPr="008D536D" w:rsidRDefault="002C0EBE" w:rsidP="00F66F73">
      <w:r>
        <w:t xml:space="preserve">The (proxy) voting section is not limited to ESG issues. It covers an organisation’s broad approach to Principle 2. </w:t>
      </w:r>
    </w:p>
    <w:p w14:paraId="70931E00" w14:textId="71282813" w:rsidR="00F66F73" w:rsidRPr="008D536D" w:rsidRDefault="00F66F73" w:rsidP="00F3114B">
      <w:pPr>
        <w:pStyle w:val="Heading4"/>
      </w:pPr>
      <w:r w:rsidRPr="008D536D">
        <w:t xml:space="preserve">Direct </w:t>
      </w:r>
      <w:r w:rsidR="001A7026">
        <w:t>–</w:t>
      </w:r>
      <w:r w:rsidR="001A7026" w:rsidRPr="008D536D">
        <w:t xml:space="preserve"> </w:t>
      </w:r>
      <w:r w:rsidRPr="008D536D">
        <w:t xml:space="preserve">Fixed </w:t>
      </w:r>
      <w:r w:rsidRPr="00B3214B">
        <w:t>Income</w:t>
      </w:r>
      <w:r w:rsidRPr="008D536D">
        <w:t xml:space="preserve"> (FI)</w:t>
      </w:r>
    </w:p>
    <w:p w14:paraId="56F2D904" w14:textId="0FD8DEAA" w:rsidR="00F66F73" w:rsidRPr="008D536D" w:rsidRDefault="00F66F73" w:rsidP="00F66F73">
      <w:pPr>
        <w:jc w:val="both"/>
      </w:pPr>
      <w:r w:rsidRPr="008D536D">
        <w:t>Corporate and Government (i.e. sovereign) fixed income are consolidated into a single module as there are common aspects to responsible investment practices for both types of debt</w:t>
      </w:r>
      <w:r>
        <w:t xml:space="preserve"> and many organisation have a joined</w:t>
      </w:r>
      <w:r w:rsidR="003A1548">
        <w:t>-up</w:t>
      </w:r>
      <w:r>
        <w:t xml:space="preserve"> approach to responsible investment for both</w:t>
      </w:r>
      <w:r w:rsidRPr="008D536D">
        <w:t xml:space="preserve">. </w:t>
      </w:r>
      <w:r>
        <w:t>Nevertheless i</w:t>
      </w:r>
      <w:r w:rsidRPr="008D536D">
        <w:t xml:space="preserve">n most cases, indicators contain separate sections for corporate and government fixed income to allow signatories to detail any differences in approach. </w:t>
      </w:r>
    </w:p>
    <w:p w14:paraId="3D7C4166" w14:textId="77777777" w:rsidR="00F66F73" w:rsidRPr="008D536D" w:rsidRDefault="00F66F73" w:rsidP="009B3E15">
      <w:r w:rsidRPr="008D536D">
        <w:t>This module remains under development and is voluntary for all signatories to complete during the</w:t>
      </w:r>
      <w:r>
        <w:t xml:space="preserve"> </w:t>
      </w:r>
      <w:r w:rsidRPr="008D536D">
        <w:t xml:space="preserve">2013/14 reporting period. If </w:t>
      </w:r>
      <w:r w:rsidR="009436D2">
        <w:t>an organisation</w:t>
      </w:r>
      <w:r w:rsidRPr="008D536D">
        <w:t xml:space="preserve"> decide</w:t>
      </w:r>
      <w:r w:rsidR="009436D2">
        <w:t>s</w:t>
      </w:r>
      <w:r w:rsidRPr="008D536D">
        <w:t xml:space="preserve"> to complete this module, </w:t>
      </w:r>
      <w:r w:rsidR="009436D2">
        <w:t>it</w:t>
      </w:r>
      <w:r w:rsidRPr="008D536D">
        <w:t xml:space="preserve"> will need to complete all </w:t>
      </w:r>
      <w:r w:rsidRPr="00272B3C">
        <w:rPr>
          <w:i/>
        </w:rPr>
        <w:t>mandatory to report</w:t>
      </w:r>
      <w:r w:rsidRPr="008D536D">
        <w:t xml:space="preserve"> indicators and </w:t>
      </w:r>
      <w:r w:rsidR="009436D2">
        <w:t>the</w:t>
      </w:r>
      <w:r w:rsidRPr="008D536D">
        <w:t xml:space="preserve"> </w:t>
      </w:r>
      <w:r w:rsidR="009436D2">
        <w:t xml:space="preserve">responses to indicators marked </w:t>
      </w:r>
      <w:r w:rsidRPr="00272B3C">
        <w:rPr>
          <w:i/>
        </w:rPr>
        <w:t>mandatory to disclose</w:t>
      </w:r>
      <w:r w:rsidRPr="008D536D">
        <w:t xml:space="preserve"> will be included in </w:t>
      </w:r>
      <w:r w:rsidR="009436D2">
        <w:t>thei</w:t>
      </w:r>
      <w:r w:rsidRPr="008D536D">
        <w:t>r RI Transparency Report.</w:t>
      </w:r>
    </w:p>
    <w:p w14:paraId="62E5C2D0" w14:textId="77777777" w:rsidR="00F66F73" w:rsidRPr="008D536D" w:rsidRDefault="00F66F73" w:rsidP="00B1064F">
      <w:pPr>
        <w:pStyle w:val="Heading4"/>
        <w:keepNext/>
        <w:keepLines/>
      </w:pPr>
      <w:r w:rsidRPr="008D536D">
        <w:t xml:space="preserve">Direct – Property (PR) </w:t>
      </w:r>
    </w:p>
    <w:p w14:paraId="236FA0D2" w14:textId="77777777" w:rsidR="00F66F73" w:rsidRPr="008D536D" w:rsidRDefault="00F66F73" w:rsidP="00B1064F">
      <w:pPr>
        <w:keepNext/>
        <w:keepLines/>
        <w:rPr>
          <w:lang w:eastAsia="en-GB"/>
        </w:rPr>
      </w:pPr>
      <w:r w:rsidRPr="008D536D">
        <w:rPr>
          <w:lang w:eastAsia="en-GB"/>
        </w:rPr>
        <w:t xml:space="preserve">This module seeks information from signatories that invest or co-invest directly in property via non-listed equity or debt. </w:t>
      </w:r>
      <w:r w:rsidR="009436D2">
        <w:rPr>
          <w:lang w:eastAsia="en-GB"/>
        </w:rPr>
        <w:t>Organisations that</w:t>
      </w:r>
      <w:r w:rsidRPr="008D536D">
        <w:rPr>
          <w:lang w:eastAsia="en-GB"/>
        </w:rPr>
        <w:t xml:space="preserve"> invest in non-listed property funds or fund-of-funds via external managers should report these activities in the </w:t>
      </w:r>
      <w:r w:rsidRPr="008D536D">
        <w:rPr>
          <w:i/>
          <w:lang w:eastAsia="en-GB"/>
        </w:rPr>
        <w:t>Indirect - Manager Selection, Appointment and Monitoring (SAM)</w:t>
      </w:r>
      <w:r w:rsidRPr="008D536D">
        <w:rPr>
          <w:lang w:eastAsia="en-GB"/>
        </w:rPr>
        <w:t xml:space="preserve"> module. </w:t>
      </w:r>
    </w:p>
    <w:p w14:paraId="0C796A6A" w14:textId="1E438F90" w:rsidR="00F66F73" w:rsidRPr="008D536D" w:rsidRDefault="00347AF2" w:rsidP="00F66F73">
      <w:pPr>
        <w:rPr>
          <w:lang w:eastAsia="en-GB"/>
        </w:rPr>
      </w:pPr>
      <w:r>
        <w:rPr>
          <w:lang w:eastAsia="en-GB"/>
        </w:rPr>
        <w:t>Any a</w:t>
      </w:r>
      <w:r w:rsidR="009436D2">
        <w:rPr>
          <w:lang w:eastAsia="en-GB"/>
        </w:rPr>
        <w:t>ctivit</w:t>
      </w:r>
      <w:r>
        <w:rPr>
          <w:lang w:eastAsia="en-GB"/>
        </w:rPr>
        <w:t>y</w:t>
      </w:r>
      <w:r w:rsidR="009436D2">
        <w:rPr>
          <w:lang w:eastAsia="en-GB"/>
        </w:rPr>
        <w:t xml:space="preserve"> regarding listed property investments</w:t>
      </w:r>
      <w:r w:rsidR="00F66F73" w:rsidRPr="008D536D">
        <w:rPr>
          <w:lang w:eastAsia="en-GB"/>
        </w:rPr>
        <w:t xml:space="preserve"> should </w:t>
      </w:r>
      <w:r w:rsidR="009436D2">
        <w:rPr>
          <w:lang w:eastAsia="en-GB"/>
        </w:rPr>
        <w:t xml:space="preserve">be </w:t>
      </w:r>
      <w:r w:rsidR="00F66F73" w:rsidRPr="008D536D">
        <w:rPr>
          <w:lang w:eastAsia="en-GB"/>
        </w:rPr>
        <w:t>report</w:t>
      </w:r>
      <w:r w:rsidR="009436D2">
        <w:rPr>
          <w:lang w:eastAsia="en-GB"/>
        </w:rPr>
        <w:t>ed</w:t>
      </w:r>
      <w:r w:rsidR="00F66F73" w:rsidRPr="008D536D">
        <w:rPr>
          <w:lang w:eastAsia="en-GB"/>
        </w:rPr>
        <w:t xml:space="preserve"> in the </w:t>
      </w:r>
      <w:r w:rsidR="00F66F73" w:rsidRPr="008D536D">
        <w:rPr>
          <w:i/>
          <w:lang w:eastAsia="en-GB"/>
        </w:rPr>
        <w:t xml:space="preserve">Direct </w:t>
      </w:r>
      <w:r w:rsidR="001A7026">
        <w:rPr>
          <w:i/>
          <w:lang w:eastAsia="en-GB"/>
        </w:rPr>
        <w:t>–</w:t>
      </w:r>
      <w:r w:rsidR="001A7026" w:rsidRPr="008D536D">
        <w:rPr>
          <w:i/>
          <w:lang w:eastAsia="en-GB"/>
        </w:rPr>
        <w:t xml:space="preserve"> </w:t>
      </w:r>
      <w:r w:rsidR="00F66F73" w:rsidRPr="008D536D">
        <w:rPr>
          <w:i/>
          <w:lang w:eastAsia="en-GB"/>
        </w:rPr>
        <w:t>Listed Equity Incorporation (LEI)</w:t>
      </w:r>
      <w:r w:rsidR="00F66F73" w:rsidRPr="008D536D">
        <w:rPr>
          <w:lang w:eastAsia="en-GB"/>
        </w:rPr>
        <w:t xml:space="preserve"> and </w:t>
      </w:r>
      <w:r w:rsidR="00F66F73" w:rsidRPr="008D536D">
        <w:rPr>
          <w:i/>
          <w:lang w:eastAsia="en-GB"/>
        </w:rPr>
        <w:t xml:space="preserve">Direct </w:t>
      </w:r>
      <w:r w:rsidR="001A7026">
        <w:rPr>
          <w:i/>
          <w:lang w:eastAsia="en-GB"/>
        </w:rPr>
        <w:t>–</w:t>
      </w:r>
      <w:r w:rsidR="001A7026" w:rsidRPr="008D536D">
        <w:rPr>
          <w:i/>
          <w:lang w:eastAsia="en-GB"/>
        </w:rPr>
        <w:t xml:space="preserve"> </w:t>
      </w:r>
      <w:r w:rsidR="00F66F73" w:rsidRPr="008D536D">
        <w:rPr>
          <w:i/>
          <w:lang w:eastAsia="en-GB"/>
        </w:rPr>
        <w:t>Listed Equity Active Ownership (LEA)</w:t>
      </w:r>
      <w:r w:rsidR="00F66F73" w:rsidRPr="008D536D">
        <w:rPr>
          <w:lang w:eastAsia="en-GB"/>
        </w:rPr>
        <w:t xml:space="preserve"> modules in the same way </w:t>
      </w:r>
      <w:r w:rsidR="009436D2">
        <w:rPr>
          <w:lang w:eastAsia="en-GB"/>
        </w:rPr>
        <w:t>as</w:t>
      </w:r>
      <w:r w:rsidR="00F66F73" w:rsidRPr="008D536D">
        <w:rPr>
          <w:lang w:eastAsia="en-GB"/>
        </w:rPr>
        <w:t xml:space="preserve"> </w:t>
      </w:r>
      <w:r w:rsidR="009B3E15">
        <w:rPr>
          <w:lang w:eastAsia="en-GB"/>
        </w:rPr>
        <w:t>any</w:t>
      </w:r>
      <w:r w:rsidR="00F66F73" w:rsidRPr="008D536D">
        <w:rPr>
          <w:lang w:eastAsia="en-GB"/>
        </w:rPr>
        <w:t xml:space="preserve"> other listed equity investments</w:t>
      </w:r>
      <w:r w:rsidR="008E382A">
        <w:rPr>
          <w:lang w:eastAsia="en-GB"/>
        </w:rPr>
        <w:t xml:space="preserve"> would be reported</w:t>
      </w:r>
      <w:r w:rsidR="00F66F73" w:rsidRPr="008D536D">
        <w:rPr>
          <w:lang w:eastAsia="en-GB"/>
        </w:rPr>
        <w:t>.</w:t>
      </w:r>
    </w:p>
    <w:p w14:paraId="28F41AFB" w14:textId="20E74DE6" w:rsidR="00F66F73" w:rsidRPr="008D536D" w:rsidRDefault="00F66F73" w:rsidP="00F3114B">
      <w:pPr>
        <w:pStyle w:val="Heading4"/>
      </w:pPr>
      <w:r w:rsidRPr="008D536D">
        <w:t xml:space="preserve">Direct </w:t>
      </w:r>
      <w:r w:rsidR="001A7026">
        <w:t>–</w:t>
      </w:r>
      <w:r w:rsidR="001A7026" w:rsidRPr="008D536D">
        <w:t xml:space="preserve"> </w:t>
      </w:r>
      <w:r w:rsidRPr="008D536D">
        <w:t xml:space="preserve">Infrastructure (INF) </w:t>
      </w:r>
    </w:p>
    <w:p w14:paraId="37BBEB0C" w14:textId="77777777" w:rsidR="00F66F73" w:rsidRPr="008D536D" w:rsidRDefault="00F66F73" w:rsidP="00F66F73">
      <w:pPr>
        <w:rPr>
          <w:i/>
        </w:rPr>
      </w:pPr>
      <w:r w:rsidRPr="008D536D">
        <w:t>This</w:t>
      </w:r>
      <w:r w:rsidRPr="008D536D">
        <w:rPr>
          <w:i/>
        </w:rPr>
        <w:t xml:space="preserve"> </w:t>
      </w:r>
      <w:r w:rsidRPr="008D536D">
        <w:t xml:space="preserve">module seeks information from signatories that invest or co-invest directly </w:t>
      </w:r>
      <w:r w:rsidRPr="008D536D">
        <w:rPr>
          <w:lang w:eastAsia="en-GB"/>
        </w:rPr>
        <w:t>in infrastructure (either physical  assets or operators/special purpose companies) via non-listed equity or debt.</w:t>
      </w:r>
    </w:p>
    <w:p w14:paraId="3F34F95C" w14:textId="64A42813" w:rsidR="00F66F73" w:rsidRPr="008D536D" w:rsidRDefault="009436D2" w:rsidP="00F66F73">
      <w:r>
        <w:t>Organisation</w:t>
      </w:r>
      <w:r w:rsidR="00F66F73" w:rsidRPr="008D536D">
        <w:t>s investing in non-listed infrastructure funds by selecting a general partner/manager or investing through fund-of-fund structures or non-listed infrastructure operators and development companies that make investment decisions o</w:t>
      </w:r>
      <w:r w:rsidR="0029559A">
        <w:t>n their behalf should report in</w:t>
      </w:r>
      <w:r w:rsidR="00F66F73" w:rsidRPr="008D536D">
        <w:t xml:space="preserve"> the </w:t>
      </w:r>
      <w:r w:rsidR="00F66F73" w:rsidRPr="008D536D">
        <w:rPr>
          <w:i/>
        </w:rPr>
        <w:t xml:space="preserve">Indirect </w:t>
      </w:r>
      <w:r w:rsidR="001A7026">
        <w:rPr>
          <w:i/>
        </w:rPr>
        <w:t>–</w:t>
      </w:r>
      <w:r w:rsidR="001A7026" w:rsidRPr="008D536D">
        <w:rPr>
          <w:i/>
        </w:rPr>
        <w:t xml:space="preserve"> </w:t>
      </w:r>
      <w:r w:rsidR="00F66F73" w:rsidRPr="008D536D">
        <w:rPr>
          <w:i/>
        </w:rPr>
        <w:t xml:space="preserve">Manager Selection, Appointment and Monitoring (SAM) </w:t>
      </w:r>
      <w:r w:rsidR="00F66F73" w:rsidRPr="008D536D">
        <w:t>module</w:t>
      </w:r>
      <w:r w:rsidR="00F66F73" w:rsidRPr="008D536D">
        <w:rPr>
          <w:i/>
        </w:rPr>
        <w:t>.</w:t>
      </w:r>
      <w:r w:rsidR="00F66F73" w:rsidRPr="008D536D">
        <w:t xml:space="preserve"> </w:t>
      </w:r>
    </w:p>
    <w:p w14:paraId="6E4F1BA1" w14:textId="56211540" w:rsidR="00F66F73" w:rsidRPr="008D536D" w:rsidRDefault="009436D2" w:rsidP="00F66F73">
      <w:r>
        <w:t>Organisation</w:t>
      </w:r>
      <w:r w:rsidR="00F66F73" w:rsidRPr="008D536D">
        <w:t xml:space="preserve">s investing in listed infrastructure should report </w:t>
      </w:r>
      <w:r w:rsidR="000033E3">
        <w:t xml:space="preserve">these activities </w:t>
      </w:r>
      <w:r w:rsidR="00F66F73" w:rsidRPr="008D536D">
        <w:t xml:space="preserve">in the </w:t>
      </w:r>
      <w:r w:rsidR="00F66F73" w:rsidRPr="008D536D">
        <w:rPr>
          <w:i/>
        </w:rPr>
        <w:t xml:space="preserve">Direct </w:t>
      </w:r>
      <w:r w:rsidR="001A7026">
        <w:rPr>
          <w:i/>
        </w:rPr>
        <w:t>–</w:t>
      </w:r>
      <w:r w:rsidR="001A7026" w:rsidRPr="008D536D">
        <w:rPr>
          <w:i/>
        </w:rPr>
        <w:t xml:space="preserve"> </w:t>
      </w:r>
      <w:r w:rsidR="00F66F73" w:rsidRPr="008D536D">
        <w:rPr>
          <w:i/>
        </w:rPr>
        <w:t>Listed Equity Incorporation (LEI)</w:t>
      </w:r>
      <w:r w:rsidR="00F66F73" w:rsidRPr="008D536D">
        <w:t xml:space="preserve"> and </w:t>
      </w:r>
      <w:r w:rsidR="00F66F73" w:rsidRPr="008D536D">
        <w:rPr>
          <w:i/>
        </w:rPr>
        <w:t xml:space="preserve">Direct </w:t>
      </w:r>
      <w:r w:rsidR="001A7026">
        <w:rPr>
          <w:i/>
        </w:rPr>
        <w:t>–</w:t>
      </w:r>
      <w:r w:rsidR="001A7026" w:rsidRPr="008D536D">
        <w:rPr>
          <w:i/>
        </w:rPr>
        <w:t xml:space="preserve"> </w:t>
      </w:r>
      <w:r w:rsidR="00F66F73" w:rsidRPr="008D536D">
        <w:rPr>
          <w:i/>
        </w:rPr>
        <w:t xml:space="preserve">Listed Equity Active Ownership (LEA) </w:t>
      </w:r>
      <w:r w:rsidR="00F66F73" w:rsidRPr="008D536D">
        <w:t xml:space="preserve">modules in the same way </w:t>
      </w:r>
      <w:r>
        <w:t>they</w:t>
      </w:r>
      <w:r w:rsidR="00F66F73" w:rsidRPr="008D536D">
        <w:t xml:space="preserve"> report all </w:t>
      </w:r>
      <w:r>
        <w:t>thei</w:t>
      </w:r>
      <w:r w:rsidR="00F66F73" w:rsidRPr="008D536D">
        <w:t>r other listed equity investments.</w:t>
      </w:r>
    </w:p>
    <w:p w14:paraId="6BE3EE31" w14:textId="77777777" w:rsidR="00F66F73" w:rsidRPr="004F49DC" w:rsidRDefault="00F66F73" w:rsidP="00F66F73">
      <w:pPr>
        <w:jc w:val="both"/>
      </w:pPr>
      <w:r w:rsidRPr="004F49DC">
        <w:t>This module remains under development and is voluntary for all signatories to complete during the</w:t>
      </w:r>
      <w:r w:rsidR="009B3E15">
        <w:t xml:space="preserve"> </w:t>
      </w:r>
      <w:r w:rsidRPr="004F49DC">
        <w:t xml:space="preserve">2013/14 reporting period. If </w:t>
      </w:r>
      <w:r w:rsidR="000033E3">
        <w:t>an organisation</w:t>
      </w:r>
      <w:r w:rsidRPr="004F49DC">
        <w:t xml:space="preserve"> decide</w:t>
      </w:r>
      <w:r w:rsidR="000033E3">
        <w:t>s</w:t>
      </w:r>
      <w:r w:rsidRPr="004F49DC">
        <w:t xml:space="preserve"> to complete this module, </w:t>
      </w:r>
      <w:r w:rsidR="000033E3">
        <w:t>they</w:t>
      </w:r>
      <w:r w:rsidRPr="004F49DC">
        <w:t xml:space="preserve"> will need to </w:t>
      </w:r>
      <w:r w:rsidRPr="004F49DC">
        <w:lastRenderedPageBreak/>
        <w:t xml:space="preserve">complete all </w:t>
      </w:r>
      <w:r w:rsidRPr="004F49DC">
        <w:rPr>
          <w:i/>
        </w:rPr>
        <w:t>mandatory to report</w:t>
      </w:r>
      <w:r w:rsidRPr="004F49DC">
        <w:t xml:space="preserve"> indicators and </w:t>
      </w:r>
      <w:r w:rsidR="000033E3">
        <w:t>thei</w:t>
      </w:r>
      <w:r w:rsidRPr="004F49DC">
        <w:t xml:space="preserve">r responses to indicators marked </w:t>
      </w:r>
      <w:r w:rsidRPr="004F49DC">
        <w:rPr>
          <w:i/>
        </w:rPr>
        <w:t>mandatory to disclose</w:t>
      </w:r>
      <w:r w:rsidRPr="004F49DC">
        <w:t xml:space="preserve"> will be included in </w:t>
      </w:r>
      <w:r w:rsidR="000033E3">
        <w:t>thei</w:t>
      </w:r>
      <w:r w:rsidRPr="004F49DC">
        <w:t>r RI Transparency Report.</w:t>
      </w:r>
    </w:p>
    <w:p w14:paraId="2235ADA3" w14:textId="77777777" w:rsidR="00F66F73" w:rsidRPr="008D536D" w:rsidRDefault="00F66F73" w:rsidP="00F3114B">
      <w:pPr>
        <w:pStyle w:val="Heading4"/>
      </w:pPr>
      <w:r w:rsidRPr="008D536D">
        <w:t xml:space="preserve">Direct – Private Equity (PE) </w:t>
      </w:r>
    </w:p>
    <w:p w14:paraId="005305FC" w14:textId="77777777" w:rsidR="00F66F73" w:rsidRPr="004F49DC" w:rsidRDefault="00F66F73" w:rsidP="00F66F73">
      <w:pPr>
        <w:spacing w:after="120"/>
        <w:jc w:val="both"/>
      </w:pPr>
      <w:r w:rsidRPr="004F49DC">
        <w:t xml:space="preserve">This module is for signatories who invest directly (including as a co-investor) in private equity portfolio companies either as a general partner (GP), PE fund manager or limited partner (LP). </w:t>
      </w:r>
    </w:p>
    <w:p w14:paraId="0C1937C4" w14:textId="7FC25F27" w:rsidR="00F66F73" w:rsidRPr="008D536D" w:rsidRDefault="00F66F73" w:rsidP="00F66F73">
      <w:pPr>
        <w:rPr>
          <w:rFonts w:ascii="Alright Sans Regular" w:eastAsiaTheme="minorEastAsia" w:hAnsi="Alright Sans Regular" w:cs="Arial"/>
          <w:lang w:eastAsia="en-GB"/>
        </w:rPr>
      </w:pPr>
      <w:r w:rsidRPr="004F49DC">
        <w:t xml:space="preserve">Signatories should not report their property and infrastructure investments in this module but in the </w:t>
      </w:r>
      <w:r w:rsidRPr="004F49DC">
        <w:rPr>
          <w:i/>
        </w:rPr>
        <w:t xml:space="preserve">Direct </w:t>
      </w:r>
      <w:r w:rsidR="00144EC9">
        <w:rPr>
          <w:i/>
        </w:rPr>
        <w:t>–</w:t>
      </w:r>
      <w:r w:rsidR="00144EC9" w:rsidRPr="004F49DC">
        <w:rPr>
          <w:i/>
        </w:rPr>
        <w:t xml:space="preserve"> </w:t>
      </w:r>
      <w:r w:rsidRPr="004F49DC">
        <w:rPr>
          <w:i/>
        </w:rPr>
        <w:t>Property (PR)</w:t>
      </w:r>
      <w:r w:rsidRPr="004F49DC">
        <w:t xml:space="preserve"> and </w:t>
      </w:r>
      <w:r w:rsidRPr="004F49DC">
        <w:rPr>
          <w:i/>
        </w:rPr>
        <w:t xml:space="preserve">Direct </w:t>
      </w:r>
      <w:r w:rsidR="00144EC9">
        <w:rPr>
          <w:i/>
        </w:rPr>
        <w:t>–</w:t>
      </w:r>
      <w:r w:rsidR="00144EC9" w:rsidRPr="004F49DC">
        <w:rPr>
          <w:i/>
        </w:rPr>
        <w:t xml:space="preserve"> </w:t>
      </w:r>
      <w:r w:rsidRPr="004F49DC">
        <w:rPr>
          <w:i/>
        </w:rPr>
        <w:t>Infrastructure (INF)</w:t>
      </w:r>
      <w:r w:rsidRPr="004F49DC">
        <w:t xml:space="preserve"> modules</w:t>
      </w:r>
      <w:r w:rsidRPr="008D536D">
        <w:rPr>
          <w:rFonts w:ascii="Alright Sans Regular" w:eastAsiaTheme="minorEastAsia" w:hAnsi="Alright Sans Regular" w:cs="Arial"/>
          <w:lang w:eastAsia="en-GB"/>
        </w:rPr>
        <w:t>.</w:t>
      </w:r>
    </w:p>
    <w:p w14:paraId="3E7D1BEB" w14:textId="6BA9955D" w:rsidR="00F66F73" w:rsidRPr="008D536D" w:rsidRDefault="00F66F73" w:rsidP="00F66F73">
      <w:pPr>
        <w:rPr>
          <w:i/>
          <w:szCs w:val="20"/>
        </w:rPr>
      </w:pPr>
      <w:r w:rsidRPr="008D536D">
        <w:rPr>
          <w:lang w:eastAsia="en-GB"/>
        </w:rPr>
        <w:t xml:space="preserve">Investments in publicly listed companies are typically reported in the </w:t>
      </w:r>
      <w:r w:rsidRPr="008D536D">
        <w:rPr>
          <w:i/>
          <w:lang w:eastAsia="en-GB"/>
        </w:rPr>
        <w:t xml:space="preserve">Listed Equity </w:t>
      </w:r>
      <w:r w:rsidR="00144EC9">
        <w:rPr>
          <w:i/>
          <w:lang w:eastAsia="en-GB"/>
        </w:rPr>
        <w:t>–</w:t>
      </w:r>
      <w:r w:rsidR="00144EC9" w:rsidRPr="008D536D">
        <w:rPr>
          <w:i/>
          <w:lang w:eastAsia="en-GB"/>
        </w:rPr>
        <w:t xml:space="preserve"> </w:t>
      </w:r>
      <w:r w:rsidRPr="008D536D">
        <w:rPr>
          <w:i/>
          <w:lang w:eastAsia="en-GB"/>
        </w:rPr>
        <w:t xml:space="preserve">Active Ownership (LEA) </w:t>
      </w:r>
      <w:r w:rsidRPr="008D536D">
        <w:rPr>
          <w:lang w:eastAsia="en-GB"/>
        </w:rPr>
        <w:t>and</w:t>
      </w:r>
      <w:r w:rsidRPr="008D536D">
        <w:rPr>
          <w:i/>
          <w:lang w:eastAsia="en-GB"/>
        </w:rPr>
        <w:t xml:space="preserve"> Listed Equity </w:t>
      </w:r>
      <w:r w:rsidR="00144EC9">
        <w:rPr>
          <w:i/>
          <w:lang w:eastAsia="en-GB"/>
        </w:rPr>
        <w:t>–</w:t>
      </w:r>
      <w:r w:rsidR="00144EC9" w:rsidRPr="008D536D">
        <w:rPr>
          <w:i/>
          <w:lang w:eastAsia="en-GB"/>
        </w:rPr>
        <w:t xml:space="preserve"> </w:t>
      </w:r>
      <w:r w:rsidRPr="008D536D">
        <w:rPr>
          <w:i/>
          <w:lang w:eastAsia="en-GB"/>
        </w:rPr>
        <w:t>Incorporation (LEI)</w:t>
      </w:r>
      <w:r w:rsidRPr="008D536D">
        <w:rPr>
          <w:lang w:eastAsia="en-GB"/>
        </w:rPr>
        <w:t xml:space="preserve"> modules but may</w:t>
      </w:r>
      <w:r w:rsidR="0029559A">
        <w:rPr>
          <w:lang w:eastAsia="en-GB"/>
        </w:rPr>
        <w:t xml:space="preserve"> alternatively</w:t>
      </w:r>
      <w:r w:rsidRPr="008D536D">
        <w:rPr>
          <w:lang w:eastAsia="en-GB"/>
        </w:rPr>
        <w:t xml:space="preserve"> be reported in this module when PE investors have a strategy aimed at securing significant control of listed equity holdings.</w:t>
      </w:r>
      <w:r w:rsidR="0029559A">
        <w:rPr>
          <w:lang w:eastAsia="en-GB"/>
        </w:rPr>
        <w:t xml:space="preserve"> </w:t>
      </w:r>
    </w:p>
    <w:p w14:paraId="55267010" w14:textId="77777777" w:rsidR="0029559A" w:rsidRDefault="00F66F73" w:rsidP="00F3114B">
      <w:r w:rsidRPr="008D536D">
        <w:t>We strongly advise that investments in private debt are reported in the Overarching Approach (OA) module. However, in some cases, where a signatory takes a private equ</w:t>
      </w:r>
      <w:r w:rsidRPr="009B3E15">
        <w:t>i</w:t>
      </w:r>
      <w:r w:rsidRPr="008D536D">
        <w:t xml:space="preserve">ty-type approach to private debt, it may be appropriate to respond to the PE module instead.  </w:t>
      </w:r>
    </w:p>
    <w:p w14:paraId="60A4D3B0" w14:textId="572A5CFF" w:rsidR="00F66F73" w:rsidRPr="008D536D" w:rsidRDefault="0029559A" w:rsidP="00F3114B">
      <w:r>
        <w:t>If either of the above scenarios is the case</w:t>
      </w:r>
      <w:r w:rsidR="00F66F73" w:rsidRPr="008D536D">
        <w:t xml:space="preserve">, </w:t>
      </w:r>
      <w:r>
        <w:t>the reporting organisation</w:t>
      </w:r>
      <w:r w:rsidR="00347AF2">
        <w:t xml:space="preserve"> should </w:t>
      </w:r>
      <w:r w:rsidR="00F66F73" w:rsidRPr="008D536D">
        <w:t xml:space="preserve">report these assets as private equity in the Organisational Overview (OO) module, </w:t>
      </w:r>
      <w:r w:rsidR="00117AEB">
        <w:t>and use the text fields to provide additional clarification</w:t>
      </w:r>
      <w:r w:rsidR="00F66F73" w:rsidRPr="008D536D">
        <w:t>.</w:t>
      </w:r>
      <w:r w:rsidR="00144EC9">
        <w:t xml:space="preserve">    </w:t>
      </w:r>
      <w:r w:rsidR="00F66F73" w:rsidRPr="008D536D">
        <w:t xml:space="preserve">                                                                                                                                                                                                                                                                                                                                                                                                                                                                                                                                                                                                                                                                                                                                                                                                                                                                                                                                                                                                                                                                                                                                                                                                                                                                                                      </w:t>
      </w:r>
    </w:p>
    <w:p w14:paraId="2E59E2E0" w14:textId="60EB3268" w:rsidR="00F66F73" w:rsidRPr="008D536D" w:rsidRDefault="00F66F73" w:rsidP="00F3114B">
      <w:pPr>
        <w:pStyle w:val="Heading3"/>
      </w:pPr>
      <w:bookmarkStart w:id="12" w:name="_Toc400031097"/>
      <w:r w:rsidRPr="008D536D">
        <w:t>Inclusive Finance modules</w:t>
      </w:r>
      <w:r w:rsidR="00A2560B">
        <w:t xml:space="preserve"> (IFI, IFD)</w:t>
      </w:r>
      <w:bookmarkEnd w:id="12"/>
    </w:p>
    <w:p w14:paraId="49618058" w14:textId="77777777" w:rsidR="00F66F73" w:rsidRPr="008D536D" w:rsidRDefault="00F66F73" w:rsidP="00F66F73">
      <w:r w:rsidRPr="008D536D">
        <w:t xml:space="preserve">These modules accommodate reporting on the Principles for Investors in Inclusive Finance (PIIF). For this reason, indicators refer directly to the PIIF principles.  </w:t>
      </w:r>
    </w:p>
    <w:p w14:paraId="3C85890F" w14:textId="77777777" w:rsidR="00F66F73" w:rsidRPr="008D536D" w:rsidRDefault="00F66F73" w:rsidP="00F66F73">
      <w:r w:rsidRPr="008D536D">
        <w:rPr>
          <w:lang w:eastAsia="en-GB"/>
        </w:rPr>
        <w:t xml:space="preserve">The PIIF modules are mandatory for signatories to the PIIF, irrespective of the proportion of their total AUM invested in inclusive finance. They are voluntary for all other signatories.   </w:t>
      </w:r>
    </w:p>
    <w:p w14:paraId="69E7DD29" w14:textId="77777777" w:rsidR="00F66F73" w:rsidRPr="008D536D" w:rsidRDefault="00F66F73" w:rsidP="00F3114B">
      <w:pPr>
        <w:pStyle w:val="Heading4"/>
      </w:pPr>
      <w:r w:rsidRPr="008D536D">
        <w:t>Indirect – Inclusive Finance (IFI)</w:t>
      </w:r>
    </w:p>
    <w:p w14:paraId="7F1C707E" w14:textId="77777777" w:rsidR="00F66F73" w:rsidRPr="008D536D" w:rsidRDefault="00F66F73" w:rsidP="00F66F73">
      <w:pPr>
        <w:rPr>
          <w:lang w:eastAsia="en-GB"/>
        </w:rPr>
      </w:pPr>
      <w:r w:rsidRPr="008D536D">
        <w:rPr>
          <w:lang w:eastAsia="en-GB"/>
        </w:rPr>
        <w:t xml:space="preserve">This module covers inclusive finance investments managed on your behalf by a third party. </w:t>
      </w:r>
      <w:r w:rsidRPr="008D536D">
        <w:t>To ensure consistency with the SAM module</w:t>
      </w:r>
      <w:r>
        <w:t xml:space="preserve"> </w:t>
      </w:r>
      <w:r w:rsidRPr="008D536D">
        <w:t xml:space="preserve">indicators are grouped by selection, appointment and monitoring of external managers. </w:t>
      </w:r>
    </w:p>
    <w:p w14:paraId="0114829F" w14:textId="77777777" w:rsidR="00F66F73" w:rsidRPr="008D536D" w:rsidRDefault="00F66F73" w:rsidP="00F66F73">
      <w:pPr>
        <w:rPr>
          <w:i/>
        </w:rPr>
      </w:pPr>
      <w:r w:rsidRPr="008D536D">
        <w:rPr>
          <w:lang w:eastAsia="en-GB"/>
        </w:rPr>
        <w:t xml:space="preserve">If </w:t>
      </w:r>
      <w:r w:rsidR="000033E3">
        <w:rPr>
          <w:lang w:eastAsia="en-GB"/>
        </w:rPr>
        <w:t>an organisation</w:t>
      </w:r>
      <w:r w:rsidRPr="008D536D">
        <w:rPr>
          <w:lang w:eastAsia="en-GB"/>
        </w:rPr>
        <w:t xml:space="preserve"> also completed the SAM module, </w:t>
      </w:r>
      <w:r w:rsidR="000033E3">
        <w:rPr>
          <w:lang w:eastAsia="en-GB"/>
        </w:rPr>
        <w:t>they are advised to</w:t>
      </w:r>
      <w:r w:rsidRPr="008D536D">
        <w:rPr>
          <w:lang w:eastAsia="en-GB"/>
        </w:rPr>
        <w:t xml:space="preserve"> report here </w:t>
      </w:r>
      <w:r w:rsidR="000033E3" w:rsidRPr="008D536D">
        <w:rPr>
          <w:lang w:eastAsia="en-GB"/>
        </w:rPr>
        <w:t xml:space="preserve">only </w:t>
      </w:r>
      <w:r w:rsidRPr="008D536D">
        <w:rPr>
          <w:lang w:eastAsia="en-GB"/>
        </w:rPr>
        <w:t xml:space="preserve">specific, distinct policies regarding your investments in inclusive finance to avoid duplication.  </w:t>
      </w:r>
    </w:p>
    <w:p w14:paraId="0AE3B028" w14:textId="77777777" w:rsidR="00F66F73" w:rsidRPr="008D536D" w:rsidRDefault="00F66F73" w:rsidP="00F3114B">
      <w:pPr>
        <w:pStyle w:val="Heading4"/>
      </w:pPr>
      <w:r w:rsidRPr="008D536D">
        <w:t xml:space="preserve">Direct – Inclusive Finance (IFD) </w:t>
      </w:r>
    </w:p>
    <w:p w14:paraId="5BE9B051" w14:textId="77777777" w:rsidR="00F66F73" w:rsidRPr="008D536D" w:rsidRDefault="00F66F73" w:rsidP="00F66F73">
      <w:r w:rsidRPr="008D536D">
        <w:t xml:space="preserve">This module covers all </w:t>
      </w:r>
      <w:r w:rsidR="000033E3">
        <w:t>direct</w:t>
      </w:r>
      <w:r w:rsidRPr="008D536D">
        <w:t xml:space="preserve"> Inclusive Finance investments, whether in the form of equity, debt or guarantees.  </w:t>
      </w:r>
    </w:p>
    <w:p w14:paraId="328B4F8C" w14:textId="77777777" w:rsidR="00FC28F4" w:rsidRDefault="00F66F73" w:rsidP="00F66F73">
      <w:r w:rsidRPr="008D536D">
        <w:t xml:space="preserve">Signatories that have signed the Principles for Investors in Inclusive Finance (PIIF) and hold more than 50% of AUM directly in Inclusive Finance can choose not to report to the </w:t>
      </w:r>
      <w:r w:rsidRPr="008D536D">
        <w:rPr>
          <w:i/>
        </w:rPr>
        <w:t xml:space="preserve">Overarching </w:t>
      </w:r>
      <w:r w:rsidRPr="008D536D">
        <w:rPr>
          <w:i/>
        </w:rPr>
        <w:lastRenderedPageBreak/>
        <w:t>Approach (OA)</w:t>
      </w:r>
      <w:r w:rsidRPr="008D536D">
        <w:t xml:space="preserve"> module and can instead describe their approach in a specific indicator in this module. </w:t>
      </w:r>
    </w:p>
    <w:p w14:paraId="7148219E" w14:textId="16CF4D17" w:rsidR="00FC28F4" w:rsidRPr="00A2560B" w:rsidRDefault="00FC28F4">
      <w:pPr>
        <w:spacing w:after="0" w:line="240" w:lineRule="auto"/>
        <w:rPr>
          <w:b/>
          <w:bCs/>
          <w:color w:val="008CD0"/>
          <w:sz w:val="30"/>
          <w:szCs w:val="28"/>
        </w:rPr>
      </w:pPr>
      <w:r>
        <w:br w:type="page"/>
      </w:r>
    </w:p>
    <w:p w14:paraId="67E14058" w14:textId="49E7BE90" w:rsidR="00FC28F4" w:rsidRDefault="00A2560B" w:rsidP="00A2560B">
      <w:pPr>
        <w:pStyle w:val="Heading2"/>
      </w:pPr>
      <w:bookmarkStart w:id="13" w:name="_Toc400031098"/>
      <w:r>
        <w:lastRenderedPageBreak/>
        <w:t>Indicator characteristics</w:t>
      </w:r>
      <w:bookmarkEnd w:id="13"/>
    </w:p>
    <w:p w14:paraId="476E7198" w14:textId="77777777" w:rsidR="00FC28F4" w:rsidRPr="008D536D" w:rsidRDefault="00FC28F4" w:rsidP="00FC28F4">
      <w:pPr>
        <w:pStyle w:val="Heading4"/>
      </w:pPr>
      <w:r>
        <w:t>Mandatory and voluntary indicators</w:t>
      </w:r>
    </w:p>
    <w:p w14:paraId="7308B732" w14:textId="0E7A7336" w:rsidR="00FC28F4" w:rsidRPr="005C70FB" w:rsidRDefault="00FC28F4" w:rsidP="00FC28F4">
      <w:r>
        <w:t xml:space="preserve">For PRI signatories, each module contains both mandatory and voluntary to report indicators. The Reporting Framework requires mandatory public disclosure of </w:t>
      </w:r>
      <w:r w:rsidR="00C27EF9">
        <w:t xml:space="preserve">most </w:t>
      </w:r>
      <w:r>
        <w:t>indicators relating to core practices or activities. However, in addition, a certain amount of information is required to identify which indicators are relevant for a particular signatory, and some indicators also refer to advanced or uncommon practices. For this reason, t</w:t>
      </w:r>
      <w:r w:rsidRPr="008D536D">
        <w:t xml:space="preserve">here are three types of indicators in the </w:t>
      </w:r>
      <w:r w:rsidRPr="005C70FB">
        <w:t xml:space="preserve">Framework: </w:t>
      </w:r>
    </w:p>
    <w:p w14:paraId="3068F758" w14:textId="77777777" w:rsidR="00FC28F4" w:rsidRPr="002407D6" w:rsidRDefault="00FC28F4" w:rsidP="00FC28F4">
      <w:pPr>
        <w:pStyle w:val="ListParagraph"/>
        <w:keepNext/>
        <w:keepLines/>
        <w:numPr>
          <w:ilvl w:val="0"/>
          <w:numId w:val="50"/>
        </w:numPr>
        <w:spacing w:line="360" w:lineRule="auto"/>
        <w:ind w:left="714" w:hanging="357"/>
      </w:pPr>
      <w:r w:rsidRPr="002407D6">
        <w:rPr>
          <w:i/>
        </w:rPr>
        <w:t>Mandatory indicators [~44% of all indicators]</w:t>
      </w:r>
      <w:r w:rsidRPr="002407D6">
        <w:t>: Mandatory to report, mandatory to disclose. These reflect core practices and capture the essence of your implementation of the Principles. Responses to mandatory to disclose indicators will be made public.</w:t>
      </w:r>
    </w:p>
    <w:p w14:paraId="45E5C050" w14:textId="77777777" w:rsidR="00FC28F4" w:rsidRPr="005C70FB" w:rsidRDefault="00FC28F4" w:rsidP="00FC28F4">
      <w:pPr>
        <w:pStyle w:val="ListParagraph"/>
        <w:keepNext/>
        <w:keepLines/>
        <w:numPr>
          <w:ilvl w:val="0"/>
          <w:numId w:val="50"/>
        </w:numPr>
        <w:spacing w:line="360" w:lineRule="auto"/>
        <w:ind w:left="714" w:hanging="357"/>
      </w:pPr>
      <w:r w:rsidRPr="005C70FB">
        <w:rPr>
          <w:i/>
        </w:rPr>
        <w:t>Voluntary indicators [~46% of all indicators]</w:t>
      </w:r>
      <w:r w:rsidRPr="005C70FB">
        <w:t xml:space="preserve">: Voluntary to report, voluntary to disclose. These </w:t>
      </w:r>
      <w:r>
        <w:t xml:space="preserve">typically </w:t>
      </w:r>
      <w:r w:rsidRPr="005C70FB">
        <w:t xml:space="preserve">reflect alternative or advanced practices. Signatories can choose whether to complete these indicators and whether to make the responses public.  </w:t>
      </w:r>
    </w:p>
    <w:p w14:paraId="627914F6" w14:textId="08E10B32" w:rsidR="00FC28F4" w:rsidRDefault="00FC28F4" w:rsidP="00A2560B">
      <w:pPr>
        <w:pStyle w:val="ListParagraph"/>
        <w:keepNext/>
        <w:keepLines/>
        <w:numPr>
          <w:ilvl w:val="0"/>
          <w:numId w:val="50"/>
        </w:numPr>
        <w:spacing w:line="360" w:lineRule="auto"/>
        <w:ind w:left="714" w:hanging="357"/>
      </w:pPr>
      <w:r w:rsidRPr="00A2560B">
        <w:rPr>
          <w:i/>
        </w:rPr>
        <w:t>Mandatory to report, voluntary to disclose [~10% of all indicators]</w:t>
      </w:r>
      <w:r w:rsidRPr="002407D6">
        <w:t>: These indicators gather information about activities to enable comparison with peers or to act as “gateway” indicators to determine which modules and indicators are applicable to be completed later. However, they may request confidential or commercially sensitive information and are therefore voluntary to disclose.</w:t>
      </w:r>
    </w:p>
    <w:p w14:paraId="33394535" w14:textId="77777777" w:rsidR="00FC28F4" w:rsidRDefault="00FC28F4" w:rsidP="00A2560B">
      <w:pPr>
        <w:spacing w:after="0" w:line="240" w:lineRule="auto"/>
      </w:pPr>
    </w:p>
    <w:p w14:paraId="745E6BBD" w14:textId="09C705E1" w:rsidR="00FC28F4" w:rsidRDefault="00FC28F4">
      <w:pPr>
        <w:pStyle w:val="Heading4"/>
      </w:pPr>
      <w:r w:rsidRPr="00FC28F4">
        <w:t>Closed ended and open ended indicators</w:t>
      </w:r>
    </w:p>
    <w:p w14:paraId="65582A84" w14:textId="77777777" w:rsidR="00FC28F4" w:rsidRDefault="00FC28F4" w:rsidP="00FC28F4">
      <w:pPr>
        <w:rPr>
          <w:rFonts w:cs="Arial"/>
          <w:szCs w:val="20"/>
        </w:rPr>
      </w:pPr>
      <w:r>
        <w:rPr>
          <w:rFonts w:cs="Arial"/>
          <w:szCs w:val="20"/>
        </w:rPr>
        <w:t xml:space="preserve">The Reporting Framework captures information in a combination of closed ended (multiple choice) and open ended (free text) indicators. These are used for different purposes: </w:t>
      </w:r>
    </w:p>
    <w:p w14:paraId="026409B6" w14:textId="77777777" w:rsidR="00FC28F4" w:rsidRPr="00B55939" w:rsidRDefault="00FC28F4" w:rsidP="00FC28F4">
      <w:pPr>
        <w:pStyle w:val="ListParagraph"/>
        <w:numPr>
          <w:ilvl w:val="0"/>
          <w:numId w:val="45"/>
        </w:numPr>
        <w:spacing w:line="360" w:lineRule="auto"/>
        <w:rPr>
          <w:rFonts w:cs="Arial"/>
          <w:szCs w:val="20"/>
        </w:rPr>
      </w:pPr>
      <w:r w:rsidRPr="00B55939">
        <w:rPr>
          <w:rFonts w:cs="Arial"/>
          <w:i/>
          <w:szCs w:val="20"/>
        </w:rPr>
        <w:t>Closed ended indicators</w:t>
      </w:r>
      <w:r w:rsidRPr="00B55939">
        <w:rPr>
          <w:rFonts w:cs="Arial"/>
          <w:szCs w:val="20"/>
        </w:rPr>
        <w:t xml:space="preserve"> capture information in a standardised and easy to analyse way. Many indicators in the Framework have been designed</w:t>
      </w:r>
      <w:r>
        <w:rPr>
          <w:rFonts w:cs="Arial"/>
          <w:szCs w:val="20"/>
        </w:rPr>
        <w:t xml:space="preserve"> in this way, with the goal of collecting </w:t>
      </w:r>
      <w:r w:rsidRPr="00B55939">
        <w:rPr>
          <w:rFonts w:cs="Arial"/>
          <w:szCs w:val="20"/>
        </w:rPr>
        <w:t xml:space="preserve">information on responsible </w:t>
      </w:r>
      <w:r>
        <w:rPr>
          <w:rFonts w:cs="Arial"/>
          <w:szCs w:val="20"/>
        </w:rPr>
        <w:t>investment implementation</w:t>
      </w:r>
      <w:r w:rsidRPr="00B55939">
        <w:rPr>
          <w:rFonts w:cs="Arial"/>
          <w:szCs w:val="20"/>
        </w:rPr>
        <w:t xml:space="preserve">. This will help to develop a common language and KPIs for discussion and monitoring. In addition to this, some closed-ended indicators are used to identify types of investor for peering and analysis purposes, and to tailor the indicators that responders will be presented with in the online tool. Importantly, all closed ended indicators have a section called “Additional Information” which enables reporting organisations to contextualise their response, or add additional details to more fully capture their responsible investment implementation. </w:t>
      </w:r>
    </w:p>
    <w:p w14:paraId="52D532FA" w14:textId="77777777" w:rsidR="00FC28F4" w:rsidRPr="00B55939" w:rsidRDefault="00FC28F4" w:rsidP="00FC28F4">
      <w:pPr>
        <w:pStyle w:val="ListParagraph"/>
        <w:numPr>
          <w:ilvl w:val="0"/>
          <w:numId w:val="45"/>
        </w:numPr>
        <w:spacing w:line="360" w:lineRule="auto"/>
        <w:rPr>
          <w:rFonts w:cs="Arial"/>
          <w:szCs w:val="20"/>
        </w:rPr>
      </w:pPr>
      <w:r w:rsidRPr="00B55939">
        <w:rPr>
          <w:rFonts w:cs="Arial"/>
          <w:i/>
          <w:szCs w:val="20"/>
        </w:rPr>
        <w:t>Open ended indicators</w:t>
      </w:r>
      <w:r w:rsidRPr="00B55939">
        <w:rPr>
          <w:rFonts w:cs="Arial"/>
          <w:szCs w:val="20"/>
        </w:rPr>
        <w:t xml:space="preserve"> allow responders to describe their responsible investment implementation in free text, providing narrative information which may not be captured by closed ended indicators. </w:t>
      </w:r>
    </w:p>
    <w:p w14:paraId="581192F0" w14:textId="77777777" w:rsidR="00FC28F4" w:rsidRPr="00B55939" w:rsidRDefault="00FC28F4" w:rsidP="00FC28F4">
      <w:pPr>
        <w:pStyle w:val="ListParagraph"/>
        <w:numPr>
          <w:ilvl w:val="0"/>
          <w:numId w:val="45"/>
        </w:numPr>
        <w:spacing w:line="360" w:lineRule="auto"/>
        <w:rPr>
          <w:rFonts w:cs="Arial"/>
          <w:szCs w:val="20"/>
        </w:rPr>
      </w:pPr>
      <w:r w:rsidRPr="00B55939">
        <w:rPr>
          <w:rFonts w:cs="Arial"/>
          <w:i/>
          <w:szCs w:val="20"/>
        </w:rPr>
        <w:t xml:space="preserve">Mixed indicators </w:t>
      </w:r>
      <w:r w:rsidRPr="00B55939">
        <w:rPr>
          <w:rFonts w:cs="Arial"/>
          <w:szCs w:val="20"/>
        </w:rPr>
        <w:t xml:space="preserve">are indicators that are a mixed of close ended and open ended indicators (beyond the ‘Additional Information’ free text). </w:t>
      </w:r>
    </w:p>
    <w:p w14:paraId="353EE42B" w14:textId="77777777" w:rsidR="00FC28F4" w:rsidRPr="00D13B02" w:rsidRDefault="00FC28F4" w:rsidP="00FC28F4">
      <w:pPr>
        <w:pStyle w:val="ListParagraph"/>
        <w:numPr>
          <w:ilvl w:val="0"/>
          <w:numId w:val="0"/>
        </w:numPr>
        <w:spacing w:line="360" w:lineRule="auto"/>
        <w:ind w:left="720"/>
        <w:rPr>
          <w:rFonts w:cs="Arial"/>
          <w:szCs w:val="20"/>
        </w:rPr>
      </w:pPr>
    </w:p>
    <w:p w14:paraId="48C41D70" w14:textId="4A24C50A" w:rsidR="00FC28F4" w:rsidRPr="008D536D" w:rsidRDefault="00FC28F4" w:rsidP="00FC28F4">
      <w:pPr>
        <w:pStyle w:val="Heading4"/>
      </w:pPr>
      <w:r>
        <w:t xml:space="preserve">Purpose </w:t>
      </w:r>
      <w:r w:rsidR="002D4133">
        <w:t>of indicators</w:t>
      </w:r>
    </w:p>
    <w:p w14:paraId="26AA2708" w14:textId="77777777" w:rsidR="00FC28F4" w:rsidRDefault="00FC28F4" w:rsidP="00FC28F4">
      <w:pPr>
        <w:rPr>
          <w:rFonts w:cs="Arial"/>
          <w:szCs w:val="20"/>
        </w:rPr>
      </w:pPr>
      <w:r>
        <w:rPr>
          <w:rFonts w:cs="Arial"/>
          <w:szCs w:val="20"/>
        </w:rPr>
        <w:t xml:space="preserve">The Reporting Framework has been designed to enable a diverse set of investors to follow their own pathway, determined by their specific characteristics and practices. </w:t>
      </w:r>
    </w:p>
    <w:p w14:paraId="68A83379" w14:textId="77777777" w:rsidR="00FC28F4" w:rsidRDefault="00FC28F4" w:rsidP="00FC28F4">
      <w:pPr>
        <w:rPr>
          <w:rFonts w:cs="Arial"/>
          <w:szCs w:val="20"/>
        </w:rPr>
      </w:pPr>
      <w:r>
        <w:rPr>
          <w:rFonts w:cs="Arial"/>
          <w:szCs w:val="20"/>
        </w:rPr>
        <w:t>The information in the Framework will be used by the PRI to produce a</w:t>
      </w:r>
      <w:r>
        <w:t>n assessment</w:t>
      </w:r>
      <w:r>
        <w:rPr>
          <w:rFonts w:cs="Arial"/>
          <w:szCs w:val="20"/>
        </w:rPr>
        <w:t xml:space="preserve"> report for individual signatories. The results of this assessment will be presented in both absolute terms, and relative to peer groups.</w:t>
      </w:r>
    </w:p>
    <w:p w14:paraId="17CB936F" w14:textId="77777777" w:rsidR="00FC28F4" w:rsidRDefault="00FC28F4" w:rsidP="00FC28F4">
      <w:pPr>
        <w:rPr>
          <w:rFonts w:cs="Arial"/>
          <w:szCs w:val="20"/>
        </w:rPr>
      </w:pPr>
      <w:r>
        <w:rPr>
          <w:rFonts w:cs="Arial"/>
          <w:szCs w:val="20"/>
        </w:rPr>
        <w:t>Indicators in the Reporting Framework therefore have a number of purposes, which are clearly labelled throughout the Framework. The following categories are used:</w:t>
      </w: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66"/>
        <w:gridCol w:w="7592"/>
      </w:tblGrid>
      <w:tr w:rsidR="00FC28F4" w14:paraId="05A7B6AD" w14:textId="77777777" w:rsidTr="00EE0D2A">
        <w:tc>
          <w:tcPr>
            <w:tcW w:w="1066" w:type="dxa"/>
          </w:tcPr>
          <w:p w14:paraId="77E3C111" w14:textId="15200A10" w:rsidR="00FC28F4" w:rsidRDefault="00FC28F4" w:rsidP="00EE0D2A">
            <w:pPr>
              <w:spacing w:before="80" w:after="120"/>
              <w:rPr>
                <w:rFonts w:cs="Arial"/>
                <w:szCs w:val="20"/>
              </w:rPr>
            </w:pPr>
            <w:r w:rsidRPr="00A2560B">
              <w:rPr>
                <w:rFonts w:cs="Arial"/>
                <w:noProof/>
                <w:szCs w:val="20"/>
                <w:lang w:eastAsia="en-GB"/>
              </w:rPr>
              <mc:AlternateContent>
                <mc:Choice Requires="wpg">
                  <w:drawing>
                    <wp:anchor distT="0" distB="0" distL="114300" distR="114300" simplePos="0" relativeHeight="251673600" behindDoc="1" locked="0" layoutInCell="1" allowOverlap="1" wp14:anchorId="65D46E2F" wp14:editId="2193FC42">
                      <wp:simplePos x="0" y="0"/>
                      <wp:positionH relativeFrom="column">
                        <wp:posOffset>-756285</wp:posOffset>
                      </wp:positionH>
                      <wp:positionV relativeFrom="paragraph">
                        <wp:posOffset>3810</wp:posOffset>
                      </wp:positionV>
                      <wp:extent cx="540000" cy="540000"/>
                      <wp:effectExtent l="0" t="0" r="0" b="12700"/>
                      <wp:wrapTight wrapText="bothSides">
                        <wp:wrapPolygon edited="0">
                          <wp:start x="0" y="0"/>
                          <wp:lineTo x="0" y="21346"/>
                          <wp:lineTo x="14485" y="21346"/>
                          <wp:lineTo x="20584" y="21346"/>
                          <wp:lineTo x="20584" y="0"/>
                          <wp:lineTo x="0" y="0"/>
                        </wp:wrapPolygon>
                      </wp:wrapTight>
                      <wp:docPr id="265" name="Group 2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0000" cy="540000"/>
                                <a:chOff x="581" y="63"/>
                                <a:chExt cx="1030" cy="1030"/>
                              </a:xfrm>
                            </wpg:grpSpPr>
                            <wpg:grpSp>
                              <wpg:cNvPr id="266" name="Group 225"/>
                              <wpg:cNvGrpSpPr>
                                <a:grpSpLocks/>
                              </wpg:cNvGrpSpPr>
                              <wpg:grpSpPr bwMode="auto">
                                <a:xfrm>
                                  <a:off x="582" y="64"/>
                                  <a:ext cx="957" cy="1028"/>
                                  <a:chOff x="582" y="64"/>
                                  <a:chExt cx="957" cy="1028"/>
                                </a:xfrm>
                              </wpg:grpSpPr>
                              <wps:wsp>
                                <wps:cNvPr id="267" name="Freeform 226"/>
                                <wps:cNvSpPr>
                                  <a:spLocks/>
                                </wps:cNvSpPr>
                                <wps:spPr bwMode="auto">
                                  <a:xfrm>
                                    <a:off x="582" y="64"/>
                                    <a:ext cx="957" cy="1028"/>
                                  </a:xfrm>
                                  <a:custGeom>
                                    <a:avLst/>
                                    <a:gdLst>
                                      <a:gd name="T0" fmla="+- 0 1523 582"/>
                                      <a:gd name="T1" fmla="*/ T0 w 957"/>
                                      <a:gd name="T2" fmla="+- 0 64 64"/>
                                      <a:gd name="T3" fmla="*/ 64 h 1028"/>
                                      <a:gd name="T4" fmla="+- 0 669 582"/>
                                      <a:gd name="T5" fmla="*/ T4 w 957"/>
                                      <a:gd name="T6" fmla="+- 0 64 64"/>
                                      <a:gd name="T7" fmla="*/ 64 h 1028"/>
                                      <a:gd name="T8" fmla="+- 0 646 582"/>
                                      <a:gd name="T9" fmla="*/ T8 w 957"/>
                                      <a:gd name="T10" fmla="+- 0 67 64"/>
                                      <a:gd name="T11" fmla="*/ 67 h 1028"/>
                                      <a:gd name="T12" fmla="+- 0 595 582"/>
                                      <a:gd name="T13" fmla="*/ T12 w 957"/>
                                      <a:gd name="T14" fmla="+- 0 106 64"/>
                                      <a:gd name="T15" fmla="*/ 106 h 1028"/>
                                      <a:gd name="T16" fmla="+- 0 582 582"/>
                                      <a:gd name="T17" fmla="*/ T16 w 957"/>
                                      <a:gd name="T18" fmla="+- 0 1006 64"/>
                                      <a:gd name="T19" fmla="*/ 1006 h 1028"/>
                                      <a:gd name="T20" fmla="+- 0 585 582"/>
                                      <a:gd name="T21" fmla="*/ T20 w 957"/>
                                      <a:gd name="T22" fmla="+- 0 1028 64"/>
                                      <a:gd name="T23" fmla="*/ 1028 h 1028"/>
                                      <a:gd name="T24" fmla="+- 0 623 582"/>
                                      <a:gd name="T25" fmla="*/ T24 w 957"/>
                                      <a:gd name="T26" fmla="+- 0 1079 64"/>
                                      <a:gd name="T27" fmla="*/ 1079 h 1028"/>
                                      <a:gd name="T28" fmla="+- 0 1523 582"/>
                                      <a:gd name="T29" fmla="*/ T28 w 957"/>
                                      <a:gd name="T30" fmla="+- 0 1093 64"/>
                                      <a:gd name="T31" fmla="*/ 1093 h 1028"/>
                                      <a:gd name="T32" fmla="+- 0 1539 582"/>
                                      <a:gd name="T33" fmla="*/ T32 w 957"/>
                                      <a:gd name="T34" fmla="+- 0 1090 64"/>
                                      <a:gd name="T35" fmla="*/ 1090 h 1028"/>
                                      <a:gd name="T36" fmla="+- 0 669 582"/>
                                      <a:gd name="T37" fmla="*/ T36 w 957"/>
                                      <a:gd name="T38" fmla="+- 0 1090 64"/>
                                      <a:gd name="T39" fmla="*/ 1090 h 1028"/>
                                      <a:gd name="T40" fmla="+- 0 646 582"/>
                                      <a:gd name="T41" fmla="*/ T40 w 957"/>
                                      <a:gd name="T42" fmla="+- 0 1087 64"/>
                                      <a:gd name="T43" fmla="*/ 1087 h 1028"/>
                                      <a:gd name="T44" fmla="+- 0 596 582"/>
                                      <a:gd name="T45" fmla="*/ T44 w 957"/>
                                      <a:gd name="T46" fmla="+- 0 1048 64"/>
                                      <a:gd name="T47" fmla="*/ 1048 h 1028"/>
                                      <a:gd name="T48" fmla="+- 0 584 582"/>
                                      <a:gd name="T49" fmla="*/ T48 w 957"/>
                                      <a:gd name="T50" fmla="+- 0 1006 64"/>
                                      <a:gd name="T51" fmla="*/ 1006 h 1028"/>
                                      <a:gd name="T52" fmla="+- 0 584 582"/>
                                      <a:gd name="T53" fmla="*/ T52 w 957"/>
                                      <a:gd name="T54" fmla="+- 0 151 64"/>
                                      <a:gd name="T55" fmla="*/ 151 h 1028"/>
                                      <a:gd name="T56" fmla="+- 0 609 582"/>
                                      <a:gd name="T57" fmla="*/ T56 w 957"/>
                                      <a:gd name="T58" fmla="+- 0 91 64"/>
                                      <a:gd name="T59" fmla="*/ 91 h 1028"/>
                                      <a:gd name="T60" fmla="+- 0 669 582"/>
                                      <a:gd name="T61" fmla="*/ T60 w 957"/>
                                      <a:gd name="T62" fmla="+- 0 67 64"/>
                                      <a:gd name="T63" fmla="*/ 67 h 1028"/>
                                      <a:gd name="T64" fmla="+- 0 1538 582"/>
                                      <a:gd name="T65" fmla="*/ T64 w 957"/>
                                      <a:gd name="T66" fmla="+- 0 67 64"/>
                                      <a:gd name="T67" fmla="*/ 67 h 1028"/>
                                      <a:gd name="T68" fmla="+- 0 1527 582"/>
                                      <a:gd name="T69" fmla="*/ T68 w 957"/>
                                      <a:gd name="T70" fmla="+- 0 65 64"/>
                                      <a:gd name="T71" fmla="*/ 65 h 1028"/>
                                      <a:gd name="T72" fmla="+- 0 1523 582"/>
                                      <a:gd name="T73" fmla="*/ T72 w 957"/>
                                      <a:gd name="T74" fmla="+- 0 64 64"/>
                                      <a:gd name="T75" fmla="*/ 64 h 10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57" h="1028">
                                        <a:moveTo>
                                          <a:pt x="941" y="0"/>
                                        </a:moveTo>
                                        <a:lnTo>
                                          <a:pt x="87" y="0"/>
                                        </a:lnTo>
                                        <a:lnTo>
                                          <a:pt x="64" y="3"/>
                                        </a:lnTo>
                                        <a:lnTo>
                                          <a:pt x="13" y="42"/>
                                        </a:lnTo>
                                        <a:lnTo>
                                          <a:pt x="0" y="942"/>
                                        </a:lnTo>
                                        <a:lnTo>
                                          <a:pt x="3" y="964"/>
                                        </a:lnTo>
                                        <a:lnTo>
                                          <a:pt x="41" y="1015"/>
                                        </a:lnTo>
                                        <a:lnTo>
                                          <a:pt x="941" y="1029"/>
                                        </a:lnTo>
                                        <a:lnTo>
                                          <a:pt x="957" y="1026"/>
                                        </a:lnTo>
                                        <a:lnTo>
                                          <a:pt x="87" y="1026"/>
                                        </a:lnTo>
                                        <a:lnTo>
                                          <a:pt x="64" y="1023"/>
                                        </a:lnTo>
                                        <a:lnTo>
                                          <a:pt x="14" y="984"/>
                                        </a:lnTo>
                                        <a:lnTo>
                                          <a:pt x="2" y="942"/>
                                        </a:lnTo>
                                        <a:lnTo>
                                          <a:pt x="2" y="87"/>
                                        </a:lnTo>
                                        <a:lnTo>
                                          <a:pt x="27" y="27"/>
                                        </a:lnTo>
                                        <a:lnTo>
                                          <a:pt x="87" y="3"/>
                                        </a:lnTo>
                                        <a:lnTo>
                                          <a:pt x="956" y="3"/>
                                        </a:lnTo>
                                        <a:lnTo>
                                          <a:pt x="945" y="1"/>
                                        </a:lnTo>
                                        <a:lnTo>
                                          <a:pt x="941" y="0"/>
                                        </a:lnTo>
                                      </a:path>
                                    </a:pathLst>
                                  </a:custGeom>
                                  <a:solidFill>
                                    <a:srgbClr val="A7A9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227"/>
                              <wpg:cNvGrpSpPr>
                                <a:grpSpLocks/>
                              </wpg:cNvGrpSpPr>
                              <wpg:grpSpPr bwMode="auto">
                                <a:xfrm>
                                  <a:off x="669" y="67"/>
                                  <a:ext cx="941" cy="1024"/>
                                  <a:chOff x="669" y="67"/>
                                  <a:chExt cx="941" cy="1024"/>
                                </a:xfrm>
                              </wpg:grpSpPr>
                              <wps:wsp>
                                <wps:cNvPr id="269" name="Freeform 228"/>
                                <wps:cNvSpPr>
                                  <a:spLocks/>
                                </wps:cNvSpPr>
                                <wps:spPr bwMode="auto">
                                  <a:xfrm>
                                    <a:off x="669" y="67"/>
                                    <a:ext cx="941" cy="1024"/>
                                  </a:xfrm>
                                  <a:custGeom>
                                    <a:avLst/>
                                    <a:gdLst>
                                      <a:gd name="T0" fmla="+- 0 1538 669"/>
                                      <a:gd name="T1" fmla="*/ T0 w 941"/>
                                      <a:gd name="T2" fmla="+- 0 67 67"/>
                                      <a:gd name="T3" fmla="*/ 67 h 1024"/>
                                      <a:gd name="T4" fmla="+- 0 1523 669"/>
                                      <a:gd name="T5" fmla="*/ T4 w 941"/>
                                      <a:gd name="T6" fmla="+- 0 67 67"/>
                                      <a:gd name="T7" fmla="*/ 67 h 1024"/>
                                      <a:gd name="T8" fmla="+- 0 1546 669"/>
                                      <a:gd name="T9" fmla="*/ T8 w 941"/>
                                      <a:gd name="T10" fmla="+- 0 70 67"/>
                                      <a:gd name="T11" fmla="*/ 70 h 1024"/>
                                      <a:gd name="T12" fmla="+- 0 1566 669"/>
                                      <a:gd name="T13" fmla="*/ T12 w 941"/>
                                      <a:gd name="T14" fmla="+- 0 78 67"/>
                                      <a:gd name="T15" fmla="*/ 78 h 1024"/>
                                      <a:gd name="T16" fmla="+- 0 1605 669"/>
                                      <a:gd name="T17" fmla="*/ T16 w 941"/>
                                      <a:gd name="T18" fmla="+- 0 129 67"/>
                                      <a:gd name="T19" fmla="*/ 129 h 1024"/>
                                      <a:gd name="T20" fmla="+- 0 1608 669"/>
                                      <a:gd name="T21" fmla="*/ T20 w 941"/>
                                      <a:gd name="T22" fmla="+- 0 151 67"/>
                                      <a:gd name="T23" fmla="*/ 151 h 1024"/>
                                      <a:gd name="T24" fmla="+- 0 1608 669"/>
                                      <a:gd name="T25" fmla="*/ T24 w 941"/>
                                      <a:gd name="T26" fmla="+- 0 1006 67"/>
                                      <a:gd name="T27" fmla="*/ 1006 h 1024"/>
                                      <a:gd name="T28" fmla="+- 0 1583 669"/>
                                      <a:gd name="T29" fmla="*/ T28 w 941"/>
                                      <a:gd name="T30" fmla="+- 0 1065 67"/>
                                      <a:gd name="T31" fmla="*/ 1065 h 1024"/>
                                      <a:gd name="T32" fmla="+- 0 1523 669"/>
                                      <a:gd name="T33" fmla="*/ T32 w 941"/>
                                      <a:gd name="T34" fmla="+- 0 1090 67"/>
                                      <a:gd name="T35" fmla="*/ 1090 h 1024"/>
                                      <a:gd name="T36" fmla="+- 0 669 669"/>
                                      <a:gd name="T37" fmla="*/ T36 w 941"/>
                                      <a:gd name="T38" fmla="+- 0 1090 67"/>
                                      <a:gd name="T39" fmla="*/ 1090 h 1024"/>
                                      <a:gd name="T40" fmla="+- 0 1539 669"/>
                                      <a:gd name="T41" fmla="*/ T40 w 941"/>
                                      <a:gd name="T42" fmla="+- 0 1090 67"/>
                                      <a:gd name="T43" fmla="*/ 1090 h 1024"/>
                                      <a:gd name="T44" fmla="+- 0 1597 669"/>
                                      <a:gd name="T45" fmla="*/ T44 w 941"/>
                                      <a:gd name="T46" fmla="+- 0 1051 67"/>
                                      <a:gd name="T47" fmla="*/ 1051 h 1024"/>
                                      <a:gd name="T48" fmla="+- 0 1610 669"/>
                                      <a:gd name="T49" fmla="*/ T48 w 941"/>
                                      <a:gd name="T50" fmla="+- 0 151 67"/>
                                      <a:gd name="T51" fmla="*/ 151 h 1024"/>
                                      <a:gd name="T52" fmla="+- 0 1607 669"/>
                                      <a:gd name="T53" fmla="*/ T52 w 941"/>
                                      <a:gd name="T54" fmla="+- 0 129 67"/>
                                      <a:gd name="T55" fmla="*/ 129 h 1024"/>
                                      <a:gd name="T56" fmla="+- 0 1599 669"/>
                                      <a:gd name="T57" fmla="*/ T56 w 941"/>
                                      <a:gd name="T58" fmla="+- 0 109 67"/>
                                      <a:gd name="T59" fmla="*/ 109 h 1024"/>
                                      <a:gd name="T60" fmla="+- 0 1586 669"/>
                                      <a:gd name="T61" fmla="*/ T60 w 941"/>
                                      <a:gd name="T62" fmla="+- 0 91 67"/>
                                      <a:gd name="T63" fmla="*/ 91 h 1024"/>
                                      <a:gd name="T64" fmla="+- 0 1569 669"/>
                                      <a:gd name="T65" fmla="*/ T64 w 941"/>
                                      <a:gd name="T66" fmla="+- 0 77 67"/>
                                      <a:gd name="T67" fmla="*/ 77 h 1024"/>
                                      <a:gd name="T68" fmla="+- 0 1549 669"/>
                                      <a:gd name="T69" fmla="*/ T68 w 941"/>
                                      <a:gd name="T70" fmla="+- 0 68 67"/>
                                      <a:gd name="T71" fmla="*/ 68 h 1024"/>
                                      <a:gd name="T72" fmla="+- 0 1538 669"/>
                                      <a:gd name="T73" fmla="*/ T72 w 941"/>
                                      <a:gd name="T74" fmla="+- 0 67 67"/>
                                      <a:gd name="T75" fmla="*/ 67 h 10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41" h="1024">
                                        <a:moveTo>
                                          <a:pt x="869" y="0"/>
                                        </a:moveTo>
                                        <a:lnTo>
                                          <a:pt x="854" y="0"/>
                                        </a:lnTo>
                                        <a:lnTo>
                                          <a:pt x="877" y="3"/>
                                        </a:lnTo>
                                        <a:lnTo>
                                          <a:pt x="897" y="11"/>
                                        </a:lnTo>
                                        <a:lnTo>
                                          <a:pt x="936" y="62"/>
                                        </a:lnTo>
                                        <a:lnTo>
                                          <a:pt x="939" y="84"/>
                                        </a:lnTo>
                                        <a:lnTo>
                                          <a:pt x="939" y="939"/>
                                        </a:lnTo>
                                        <a:lnTo>
                                          <a:pt x="914" y="998"/>
                                        </a:lnTo>
                                        <a:lnTo>
                                          <a:pt x="854" y="1023"/>
                                        </a:lnTo>
                                        <a:lnTo>
                                          <a:pt x="0" y="1023"/>
                                        </a:lnTo>
                                        <a:lnTo>
                                          <a:pt x="870" y="1023"/>
                                        </a:lnTo>
                                        <a:lnTo>
                                          <a:pt x="928" y="984"/>
                                        </a:lnTo>
                                        <a:lnTo>
                                          <a:pt x="941" y="84"/>
                                        </a:lnTo>
                                        <a:lnTo>
                                          <a:pt x="938" y="62"/>
                                        </a:lnTo>
                                        <a:lnTo>
                                          <a:pt x="930" y="42"/>
                                        </a:lnTo>
                                        <a:lnTo>
                                          <a:pt x="917" y="24"/>
                                        </a:lnTo>
                                        <a:lnTo>
                                          <a:pt x="900" y="10"/>
                                        </a:lnTo>
                                        <a:lnTo>
                                          <a:pt x="880" y="1"/>
                                        </a:lnTo>
                                        <a:lnTo>
                                          <a:pt x="869" y="0"/>
                                        </a:lnTo>
                                      </a:path>
                                    </a:pathLst>
                                  </a:custGeom>
                                  <a:solidFill>
                                    <a:srgbClr val="A7A9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70" name="Picture 22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617" y="100"/>
                                    <a:ext cx="958" cy="958"/>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71" name="Group 230"/>
                              <wpg:cNvGrpSpPr>
                                <a:grpSpLocks/>
                              </wpg:cNvGrpSpPr>
                              <wpg:grpSpPr bwMode="auto">
                                <a:xfrm>
                                  <a:off x="617" y="100"/>
                                  <a:ext cx="958" cy="958"/>
                                  <a:chOff x="617" y="100"/>
                                  <a:chExt cx="958" cy="958"/>
                                </a:xfrm>
                              </wpg:grpSpPr>
                              <wps:wsp>
                                <wps:cNvPr id="272" name="Freeform 231"/>
                                <wps:cNvSpPr>
                                  <a:spLocks/>
                                </wps:cNvSpPr>
                                <wps:spPr bwMode="auto">
                                  <a:xfrm>
                                    <a:off x="617" y="100"/>
                                    <a:ext cx="958" cy="958"/>
                                  </a:xfrm>
                                  <a:custGeom>
                                    <a:avLst/>
                                    <a:gdLst>
                                      <a:gd name="T0" fmla="+- 0 1575 617"/>
                                      <a:gd name="T1" fmla="*/ T0 w 958"/>
                                      <a:gd name="T2" fmla="+- 0 976 100"/>
                                      <a:gd name="T3" fmla="*/ 976 h 958"/>
                                      <a:gd name="T4" fmla="+- 0 1549 617"/>
                                      <a:gd name="T5" fmla="*/ T4 w 958"/>
                                      <a:gd name="T6" fmla="+- 0 1036 100"/>
                                      <a:gd name="T7" fmla="*/ 1036 h 958"/>
                                      <a:gd name="T8" fmla="+- 0 698 617"/>
                                      <a:gd name="T9" fmla="*/ T8 w 958"/>
                                      <a:gd name="T10" fmla="+- 0 1057 100"/>
                                      <a:gd name="T11" fmla="*/ 1057 h 958"/>
                                      <a:gd name="T12" fmla="+- 0 676 617"/>
                                      <a:gd name="T13" fmla="*/ T12 w 958"/>
                                      <a:gd name="T14" fmla="+- 0 1054 100"/>
                                      <a:gd name="T15" fmla="*/ 1054 h 958"/>
                                      <a:gd name="T16" fmla="+- 0 626 617"/>
                                      <a:gd name="T17" fmla="*/ T16 w 958"/>
                                      <a:gd name="T18" fmla="+- 0 1014 100"/>
                                      <a:gd name="T19" fmla="*/ 1014 h 958"/>
                                      <a:gd name="T20" fmla="+- 0 617 617"/>
                                      <a:gd name="T21" fmla="*/ T20 w 958"/>
                                      <a:gd name="T22" fmla="+- 0 181 100"/>
                                      <a:gd name="T23" fmla="*/ 181 h 958"/>
                                      <a:gd name="T24" fmla="+- 0 620 617"/>
                                      <a:gd name="T25" fmla="*/ T24 w 958"/>
                                      <a:gd name="T26" fmla="+- 0 158 100"/>
                                      <a:gd name="T27" fmla="*/ 158 h 958"/>
                                      <a:gd name="T28" fmla="+- 0 661 617"/>
                                      <a:gd name="T29" fmla="*/ T28 w 958"/>
                                      <a:gd name="T30" fmla="+- 0 109 100"/>
                                      <a:gd name="T31" fmla="*/ 109 h 958"/>
                                      <a:gd name="T32" fmla="+- 0 1494 617"/>
                                      <a:gd name="T33" fmla="*/ T32 w 958"/>
                                      <a:gd name="T34" fmla="+- 0 100 100"/>
                                      <a:gd name="T35" fmla="*/ 100 h 958"/>
                                      <a:gd name="T36" fmla="+- 0 1516 617"/>
                                      <a:gd name="T37" fmla="*/ T36 w 958"/>
                                      <a:gd name="T38" fmla="+- 0 103 100"/>
                                      <a:gd name="T39" fmla="*/ 103 h 958"/>
                                      <a:gd name="T40" fmla="+- 0 1566 617"/>
                                      <a:gd name="T41" fmla="*/ T40 w 958"/>
                                      <a:gd name="T42" fmla="+- 0 143 100"/>
                                      <a:gd name="T43" fmla="*/ 143 h 958"/>
                                      <a:gd name="T44" fmla="+- 0 1575 617"/>
                                      <a:gd name="T45" fmla="*/ T44 w 958"/>
                                      <a:gd name="T46" fmla="+- 0 976 100"/>
                                      <a:gd name="T47" fmla="*/ 976 h 9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958" h="958">
                                        <a:moveTo>
                                          <a:pt x="958" y="876"/>
                                        </a:moveTo>
                                        <a:lnTo>
                                          <a:pt x="932" y="936"/>
                                        </a:lnTo>
                                        <a:lnTo>
                                          <a:pt x="81" y="957"/>
                                        </a:lnTo>
                                        <a:lnTo>
                                          <a:pt x="59" y="954"/>
                                        </a:lnTo>
                                        <a:lnTo>
                                          <a:pt x="9" y="914"/>
                                        </a:lnTo>
                                        <a:lnTo>
                                          <a:pt x="0" y="81"/>
                                        </a:lnTo>
                                        <a:lnTo>
                                          <a:pt x="3" y="58"/>
                                        </a:lnTo>
                                        <a:lnTo>
                                          <a:pt x="44" y="9"/>
                                        </a:lnTo>
                                        <a:lnTo>
                                          <a:pt x="877" y="0"/>
                                        </a:lnTo>
                                        <a:lnTo>
                                          <a:pt x="899" y="3"/>
                                        </a:lnTo>
                                        <a:lnTo>
                                          <a:pt x="949" y="43"/>
                                        </a:lnTo>
                                        <a:lnTo>
                                          <a:pt x="958" y="876"/>
                                        </a:lnTo>
                                        <a:close/>
                                      </a:path>
                                    </a:pathLst>
                                  </a:custGeom>
                                  <a:noFill/>
                                  <a:ln w="1283">
                                    <a:solidFill>
                                      <a:srgbClr val="D1D3D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 name="Group 232"/>
                              <wpg:cNvGrpSpPr>
                                <a:grpSpLocks/>
                              </wpg:cNvGrpSpPr>
                              <wpg:grpSpPr bwMode="auto">
                                <a:xfrm>
                                  <a:off x="783" y="267"/>
                                  <a:ext cx="610" cy="686"/>
                                  <a:chOff x="783" y="267"/>
                                  <a:chExt cx="610" cy="686"/>
                                </a:xfrm>
                              </wpg:grpSpPr>
                              <wps:wsp>
                                <wps:cNvPr id="274" name="Freeform 233"/>
                                <wps:cNvSpPr>
                                  <a:spLocks/>
                                </wps:cNvSpPr>
                                <wps:spPr bwMode="auto">
                                  <a:xfrm>
                                    <a:off x="783" y="267"/>
                                    <a:ext cx="610" cy="686"/>
                                  </a:xfrm>
                                  <a:custGeom>
                                    <a:avLst/>
                                    <a:gdLst>
                                      <a:gd name="T0" fmla="+- 0 1336 783"/>
                                      <a:gd name="T1" fmla="*/ T0 w 610"/>
                                      <a:gd name="T2" fmla="+- 0 865 267"/>
                                      <a:gd name="T3" fmla="*/ 865 h 686"/>
                                      <a:gd name="T4" fmla="+- 0 1195 783"/>
                                      <a:gd name="T5" fmla="*/ T4 w 610"/>
                                      <a:gd name="T6" fmla="+- 0 865 267"/>
                                      <a:gd name="T7" fmla="*/ 865 h 686"/>
                                      <a:gd name="T8" fmla="+- 0 1201 783"/>
                                      <a:gd name="T9" fmla="*/ T8 w 610"/>
                                      <a:gd name="T10" fmla="+- 0 867 267"/>
                                      <a:gd name="T11" fmla="*/ 867 h 686"/>
                                      <a:gd name="T12" fmla="+- 0 1214 783"/>
                                      <a:gd name="T13" fmla="*/ T12 w 610"/>
                                      <a:gd name="T14" fmla="+- 0 880 267"/>
                                      <a:gd name="T15" fmla="*/ 880 h 686"/>
                                      <a:gd name="T16" fmla="+- 0 1218 783"/>
                                      <a:gd name="T17" fmla="*/ T16 w 610"/>
                                      <a:gd name="T18" fmla="+- 0 887 267"/>
                                      <a:gd name="T19" fmla="*/ 887 h 686"/>
                                      <a:gd name="T20" fmla="+- 0 1217 783"/>
                                      <a:gd name="T21" fmla="*/ T20 w 610"/>
                                      <a:gd name="T22" fmla="+- 0 903 267"/>
                                      <a:gd name="T23" fmla="*/ 903 h 686"/>
                                      <a:gd name="T24" fmla="+- 0 1209 783"/>
                                      <a:gd name="T25" fmla="*/ T24 w 610"/>
                                      <a:gd name="T26" fmla="+- 0 909 267"/>
                                      <a:gd name="T27" fmla="*/ 909 h 686"/>
                                      <a:gd name="T28" fmla="+- 0 1207 783"/>
                                      <a:gd name="T29" fmla="*/ T28 w 610"/>
                                      <a:gd name="T30" fmla="+- 0 911 267"/>
                                      <a:gd name="T31" fmla="*/ 911 h 686"/>
                                      <a:gd name="T32" fmla="+- 0 1206 783"/>
                                      <a:gd name="T33" fmla="*/ T32 w 610"/>
                                      <a:gd name="T34" fmla="+- 0 913 267"/>
                                      <a:gd name="T35" fmla="*/ 913 h 686"/>
                                      <a:gd name="T36" fmla="+- 0 1206 783"/>
                                      <a:gd name="T37" fmla="*/ T36 w 610"/>
                                      <a:gd name="T38" fmla="+- 0 918 267"/>
                                      <a:gd name="T39" fmla="*/ 918 h 686"/>
                                      <a:gd name="T40" fmla="+- 0 1207 783"/>
                                      <a:gd name="T41" fmla="*/ T40 w 610"/>
                                      <a:gd name="T42" fmla="+- 0 921 267"/>
                                      <a:gd name="T43" fmla="*/ 921 h 686"/>
                                      <a:gd name="T44" fmla="+- 0 1241 783"/>
                                      <a:gd name="T45" fmla="*/ T44 w 610"/>
                                      <a:gd name="T46" fmla="+- 0 952 267"/>
                                      <a:gd name="T47" fmla="*/ 952 h 686"/>
                                      <a:gd name="T48" fmla="+- 0 1243 783"/>
                                      <a:gd name="T49" fmla="*/ T48 w 610"/>
                                      <a:gd name="T50" fmla="+- 0 953 267"/>
                                      <a:gd name="T51" fmla="*/ 953 h 686"/>
                                      <a:gd name="T52" fmla="+- 0 1248 783"/>
                                      <a:gd name="T53" fmla="*/ T52 w 610"/>
                                      <a:gd name="T54" fmla="+- 0 953 267"/>
                                      <a:gd name="T55" fmla="*/ 953 h 686"/>
                                      <a:gd name="T56" fmla="+- 0 1250 783"/>
                                      <a:gd name="T57" fmla="*/ T56 w 610"/>
                                      <a:gd name="T58" fmla="+- 0 952 267"/>
                                      <a:gd name="T59" fmla="*/ 952 h 686"/>
                                      <a:gd name="T60" fmla="+- 0 1336 783"/>
                                      <a:gd name="T61" fmla="*/ T60 w 610"/>
                                      <a:gd name="T62" fmla="+- 0 865 267"/>
                                      <a:gd name="T63" fmla="*/ 865 h 6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10" h="686">
                                        <a:moveTo>
                                          <a:pt x="553" y="598"/>
                                        </a:moveTo>
                                        <a:lnTo>
                                          <a:pt x="412" y="598"/>
                                        </a:lnTo>
                                        <a:lnTo>
                                          <a:pt x="418" y="600"/>
                                        </a:lnTo>
                                        <a:lnTo>
                                          <a:pt x="431" y="613"/>
                                        </a:lnTo>
                                        <a:lnTo>
                                          <a:pt x="435" y="620"/>
                                        </a:lnTo>
                                        <a:lnTo>
                                          <a:pt x="434" y="636"/>
                                        </a:lnTo>
                                        <a:lnTo>
                                          <a:pt x="426" y="642"/>
                                        </a:lnTo>
                                        <a:lnTo>
                                          <a:pt x="424" y="644"/>
                                        </a:lnTo>
                                        <a:lnTo>
                                          <a:pt x="423" y="646"/>
                                        </a:lnTo>
                                        <a:lnTo>
                                          <a:pt x="423" y="651"/>
                                        </a:lnTo>
                                        <a:lnTo>
                                          <a:pt x="424" y="654"/>
                                        </a:lnTo>
                                        <a:lnTo>
                                          <a:pt x="458" y="685"/>
                                        </a:lnTo>
                                        <a:lnTo>
                                          <a:pt x="460" y="686"/>
                                        </a:lnTo>
                                        <a:lnTo>
                                          <a:pt x="465" y="686"/>
                                        </a:lnTo>
                                        <a:lnTo>
                                          <a:pt x="467" y="685"/>
                                        </a:lnTo>
                                        <a:lnTo>
                                          <a:pt x="553" y="598"/>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34"/>
                                <wps:cNvSpPr>
                                  <a:spLocks/>
                                </wps:cNvSpPr>
                                <wps:spPr bwMode="auto">
                                  <a:xfrm>
                                    <a:off x="783" y="267"/>
                                    <a:ext cx="610" cy="686"/>
                                  </a:xfrm>
                                  <a:custGeom>
                                    <a:avLst/>
                                    <a:gdLst>
                                      <a:gd name="T0" fmla="+- 0 1393 783"/>
                                      <a:gd name="T1" fmla="*/ T0 w 610"/>
                                      <a:gd name="T2" fmla="+- 0 856 267"/>
                                      <a:gd name="T3" fmla="*/ 856 h 686"/>
                                      <a:gd name="T4" fmla="+- 0 1344 783"/>
                                      <a:gd name="T5" fmla="*/ T4 w 610"/>
                                      <a:gd name="T6" fmla="+- 0 856 267"/>
                                      <a:gd name="T7" fmla="*/ 856 h 686"/>
                                      <a:gd name="T8" fmla="+- 0 1367 783"/>
                                      <a:gd name="T9" fmla="*/ T8 w 610"/>
                                      <a:gd name="T10" fmla="+- 0 876 267"/>
                                      <a:gd name="T11" fmla="*/ 876 h 686"/>
                                      <a:gd name="T12" fmla="+- 0 1369 783"/>
                                      <a:gd name="T13" fmla="*/ T12 w 610"/>
                                      <a:gd name="T14" fmla="+- 0 876 267"/>
                                      <a:gd name="T15" fmla="*/ 876 h 686"/>
                                      <a:gd name="T16" fmla="+- 0 1373 783"/>
                                      <a:gd name="T17" fmla="*/ T16 w 610"/>
                                      <a:gd name="T18" fmla="+- 0 876 267"/>
                                      <a:gd name="T19" fmla="*/ 876 h 686"/>
                                      <a:gd name="T20" fmla="+- 0 1375 783"/>
                                      <a:gd name="T21" fmla="*/ T20 w 610"/>
                                      <a:gd name="T22" fmla="+- 0 875 267"/>
                                      <a:gd name="T23" fmla="*/ 875 h 686"/>
                                      <a:gd name="T24" fmla="+- 0 1393 783"/>
                                      <a:gd name="T25" fmla="*/ T24 w 610"/>
                                      <a:gd name="T26" fmla="+- 0 856 267"/>
                                      <a:gd name="T27" fmla="*/ 856 h 686"/>
                                    </a:gdLst>
                                    <a:ahLst/>
                                    <a:cxnLst>
                                      <a:cxn ang="0">
                                        <a:pos x="T1" y="T3"/>
                                      </a:cxn>
                                      <a:cxn ang="0">
                                        <a:pos x="T5" y="T7"/>
                                      </a:cxn>
                                      <a:cxn ang="0">
                                        <a:pos x="T9" y="T11"/>
                                      </a:cxn>
                                      <a:cxn ang="0">
                                        <a:pos x="T13" y="T15"/>
                                      </a:cxn>
                                      <a:cxn ang="0">
                                        <a:pos x="T17" y="T19"/>
                                      </a:cxn>
                                      <a:cxn ang="0">
                                        <a:pos x="T21" y="T23"/>
                                      </a:cxn>
                                      <a:cxn ang="0">
                                        <a:pos x="T25" y="T27"/>
                                      </a:cxn>
                                    </a:cxnLst>
                                    <a:rect l="0" t="0" r="r" b="b"/>
                                    <a:pathLst>
                                      <a:path w="610" h="686">
                                        <a:moveTo>
                                          <a:pt x="610" y="589"/>
                                        </a:moveTo>
                                        <a:lnTo>
                                          <a:pt x="561" y="589"/>
                                        </a:lnTo>
                                        <a:lnTo>
                                          <a:pt x="584" y="609"/>
                                        </a:lnTo>
                                        <a:lnTo>
                                          <a:pt x="586" y="609"/>
                                        </a:lnTo>
                                        <a:lnTo>
                                          <a:pt x="590" y="609"/>
                                        </a:lnTo>
                                        <a:lnTo>
                                          <a:pt x="592" y="608"/>
                                        </a:lnTo>
                                        <a:lnTo>
                                          <a:pt x="610" y="589"/>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35"/>
                                <wps:cNvSpPr>
                                  <a:spLocks/>
                                </wps:cNvSpPr>
                                <wps:spPr bwMode="auto">
                                  <a:xfrm>
                                    <a:off x="783" y="267"/>
                                    <a:ext cx="610" cy="686"/>
                                  </a:xfrm>
                                  <a:custGeom>
                                    <a:avLst/>
                                    <a:gdLst>
                                      <a:gd name="T0" fmla="+- 0 1107 783"/>
                                      <a:gd name="T1" fmla="*/ T0 w 610"/>
                                      <a:gd name="T2" fmla="+- 0 531 267"/>
                                      <a:gd name="T3" fmla="*/ 531 h 686"/>
                                      <a:gd name="T4" fmla="+- 0 1022 783"/>
                                      <a:gd name="T5" fmla="*/ T4 w 610"/>
                                      <a:gd name="T6" fmla="+- 0 531 267"/>
                                      <a:gd name="T7" fmla="*/ 531 h 686"/>
                                      <a:gd name="T8" fmla="+- 0 1212 783"/>
                                      <a:gd name="T9" fmla="*/ T8 w 610"/>
                                      <a:gd name="T10" fmla="+- 0 729 267"/>
                                      <a:gd name="T11" fmla="*/ 729 h 686"/>
                                      <a:gd name="T12" fmla="+- 0 1118 783"/>
                                      <a:gd name="T13" fmla="*/ T12 w 610"/>
                                      <a:gd name="T14" fmla="+- 0 833 267"/>
                                      <a:gd name="T15" fmla="*/ 833 h 686"/>
                                      <a:gd name="T16" fmla="+- 0 1119 783"/>
                                      <a:gd name="T17" fmla="*/ T16 w 610"/>
                                      <a:gd name="T18" fmla="+- 0 838 267"/>
                                      <a:gd name="T19" fmla="*/ 838 h 686"/>
                                      <a:gd name="T20" fmla="+- 0 1158 783"/>
                                      <a:gd name="T21" fmla="*/ T20 w 610"/>
                                      <a:gd name="T22" fmla="+- 0 874 267"/>
                                      <a:gd name="T23" fmla="*/ 874 h 686"/>
                                      <a:gd name="T24" fmla="+- 0 1160 783"/>
                                      <a:gd name="T25" fmla="*/ T24 w 610"/>
                                      <a:gd name="T26" fmla="+- 0 875 267"/>
                                      <a:gd name="T27" fmla="*/ 875 h 686"/>
                                      <a:gd name="T28" fmla="+- 0 1164 783"/>
                                      <a:gd name="T29" fmla="*/ T28 w 610"/>
                                      <a:gd name="T30" fmla="+- 0 875 267"/>
                                      <a:gd name="T31" fmla="*/ 875 h 686"/>
                                      <a:gd name="T32" fmla="+- 0 1166 783"/>
                                      <a:gd name="T33" fmla="*/ T32 w 610"/>
                                      <a:gd name="T34" fmla="+- 0 874 267"/>
                                      <a:gd name="T35" fmla="*/ 874 h 686"/>
                                      <a:gd name="T36" fmla="+- 0 1168 783"/>
                                      <a:gd name="T37" fmla="*/ T36 w 610"/>
                                      <a:gd name="T38" fmla="+- 0 873 267"/>
                                      <a:gd name="T39" fmla="*/ 873 h 686"/>
                                      <a:gd name="T40" fmla="+- 0 1177 783"/>
                                      <a:gd name="T41" fmla="*/ T40 w 610"/>
                                      <a:gd name="T42" fmla="+- 0 865 267"/>
                                      <a:gd name="T43" fmla="*/ 865 h 686"/>
                                      <a:gd name="T44" fmla="+- 0 1336 783"/>
                                      <a:gd name="T45" fmla="*/ T44 w 610"/>
                                      <a:gd name="T46" fmla="+- 0 865 267"/>
                                      <a:gd name="T47" fmla="*/ 865 h 686"/>
                                      <a:gd name="T48" fmla="+- 0 1344 783"/>
                                      <a:gd name="T49" fmla="*/ T48 w 610"/>
                                      <a:gd name="T50" fmla="+- 0 856 267"/>
                                      <a:gd name="T51" fmla="*/ 856 h 686"/>
                                      <a:gd name="T52" fmla="+- 0 1393 783"/>
                                      <a:gd name="T53" fmla="*/ T52 w 610"/>
                                      <a:gd name="T54" fmla="+- 0 856 267"/>
                                      <a:gd name="T55" fmla="*/ 856 h 686"/>
                                      <a:gd name="T56" fmla="+- 0 1409 783"/>
                                      <a:gd name="T57" fmla="*/ T56 w 610"/>
                                      <a:gd name="T58" fmla="+- 0 839 267"/>
                                      <a:gd name="T59" fmla="*/ 839 h 686"/>
                                      <a:gd name="T60" fmla="+- 0 1409 783"/>
                                      <a:gd name="T61" fmla="*/ T60 w 610"/>
                                      <a:gd name="T62" fmla="+- 0 834 267"/>
                                      <a:gd name="T63" fmla="*/ 834 h 686"/>
                                      <a:gd name="T64" fmla="+- 0 1172 783"/>
                                      <a:gd name="T65" fmla="*/ T64 w 610"/>
                                      <a:gd name="T66" fmla="+- 0 596 267"/>
                                      <a:gd name="T67" fmla="*/ 596 h 686"/>
                                      <a:gd name="T68" fmla="+- 0 1112 783"/>
                                      <a:gd name="T69" fmla="*/ T68 w 610"/>
                                      <a:gd name="T70" fmla="+- 0 536 267"/>
                                      <a:gd name="T71" fmla="*/ 536 h 686"/>
                                      <a:gd name="T72" fmla="+- 0 1107 783"/>
                                      <a:gd name="T73" fmla="*/ T72 w 610"/>
                                      <a:gd name="T74" fmla="+- 0 531 267"/>
                                      <a:gd name="T75" fmla="*/ 531 h 6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610" h="686">
                                        <a:moveTo>
                                          <a:pt x="324" y="264"/>
                                        </a:moveTo>
                                        <a:lnTo>
                                          <a:pt x="239" y="264"/>
                                        </a:lnTo>
                                        <a:lnTo>
                                          <a:pt x="429" y="462"/>
                                        </a:lnTo>
                                        <a:lnTo>
                                          <a:pt x="335" y="566"/>
                                        </a:lnTo>
                                        <a:lnTo>
                                          <a:pt x="336" y="571"/>
                                        </a:lnTo>
                                        <a:lnTo>
                                          <a:pt x="375" y="607"/>
                                        </a:lnTo>
                                        <a:lnTo>
                                          <a:pt x="377" y="608"/>
                                        </a:lnTo>
                                        <a:lnTo>
                                          <a:pt x="381" y="608"/>
                                        </a:lnTo>
                                        <a:lnTo>
                                          <a:pt x="383" y="607"/>
                                        </a:lnTo>
                                        <a:lnTo>
                                          <a:pt x="385" y="606"/>
                                        </a:lnTo>
                                        <a:lnTo>
                                          <a:pt x="394" y="598"/>
                                        </a:lnTo>
                                        <a:lnTo>
                                          <a:pt x="553" y="598"/>
                                        </a:lnTo>
                                        <a:lnTo>
                                          <a:pt x="561" y="589"/>
                                        </a:lnTo>
                                        <a:lnTo>
                                          <a:pt x="610" y="589"/>
                                        </a:lnTo>
                                        <a:lnTo>
                                          <a:pt x="626" y="572"/>
                                        </a:lnTo>
                                        <a:lnTo>
                                          <a:pt x="626" y="567"/>
                                        </a:lnTo>
                                        <a:lnTo>
                                          <a:pt x="389" y="329"/>
                                        </a:lnTo>
                                        <a:lnTo>
                                          <a:pt x="329" y="269"/>
                                        </a:lnTo>
                                        <a:lnTo>
                                          <a:pt x="324" y="264"/>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36"/>
                                <wps:cNvSpPr>
                                  <a:spLocks/>
                                </wps:cNvSpPr>
                                <wps:spPr bwMode="auto">
                                  <a:xfrm>
                                    <a:off x="783" y="267"/>
                                    <a:ext cx="610" cy="686"/>
                                  </a:xfrm>
                                  <a:custGeom>
                                    <a:avLst/>
                                    <a:gdLst>
                                      <a:gd name="T0" fmla="+- 0 869 783"/>
                                      <a:gd name="T1" fmla="*/ T0 w 610"/>
                                      <a:gd name="T2" fmla="+- 0 267 267"/>
                                      <a:gd name="T3" fmla="*/ 267 h 686"/>
                                      <a:gd name="T4" fmla="+- 0 801 783"/>
                                      <a:gd name="T5" fmla="*/ T4 w 610"/>
                                      <a:gd name="T6" fmla="+- 0 306 267"/>
                                      <a:gd name="T7" fmla="*/ 306 h 686"/>
                                      <a:gd name="T8" fmla="+- 0 783 783"/>
                                      <a:gd name="T9" fmla="*/ T8 w 610"/>
                                      <a:gd name="T10" fmla="+- 0 376 267"/>
                                      <a:gd name="T11" fmla="*/ 376 h 686"/>
                                      <a:gd name="T12" fmla="+- 0 788 783"/>
                                      <a:gd name="T13" fmla="*/ T12 w 610"/>
                                      <a:gd name="T14" fmla="+- 0 395 267"/>
                                      <a:gd name="T15" fmla="*/ 395 h 686"/>
                                      <a:gd name="T16" fmla="+- 0 797 783"/>
                                      <a:gd name="T17" fmla="*/ T16 w 610"/>
                                      <a:gd name="T18" fmla="+- 0 414 267"/>
                                      <a:gd name="T19" fmla="*/ 414 h 686"/>
                                      <a:gd name="T20" fmla="+- 0 808 783"/>
                                      <a:gd name="T21" fmla="*/ T20 w 610"/>
                                      <a:gd name="T22" fmla="+- 0 432 267"/>
                                      <a:gd name="T23" fmla="*/ 432 h 686"/>
                                      <a:gd name="T24" fmla="+- 0 802 783"/>
                                      <a:gd name="T25" fmla="*/ T24 w 610"/>
                                      <a:gd name="T26" fmla="+- 0 447 267"/>
                                      <a:gd name="T27" fmla="*/ 447 h 686"/>
                                      <a:gd name="T28" fmla="+- 0 799 783"/>
                                      <a:gd name="T29" fmla="*/ T28 w 610"/>
                                      <a:gd name="T30" fmla="+- 0 467 267"/>
                                      <a:gd name="T31" fmla="*/ 467 h 686"/>
                                      <a:gd name="T32" fmla="+- 0 799 783"/>
                                      <a:gd name="T33" fmla="*/ T32 w 610"/>
                                      <a:gd name="T34" fmla="+- 0 494 267"/>
                                      <a:gd name="T35" fmla="*/ 494 h 686"/>
                                      <a:gd name="T36" fmla="+- 0 806 783"/>
                                      <a:gd name="T37" fmla="*/ T36 w 610"/>
                                      <a:gd name="T38" fmla="+- 0 513 267"/>
                                      <a:gd name="T39" fmla="*/ 513 h 686"/>
                                      <a:gd name="T40" fmla="+- 0 852 783"/>
                                      <a:gd name="T41" fmla="*/ T40 w 610"/>
                                      <a:gd name="T42" fmla="+- 0 556 267"/>
                                      <a:gd name="T43" fmla="*/ 556 h 686"/>
                                      <a:gd name="T44" fmla="+- 0 901 783"/>
                                      <a:gd name="T45" fmla="*/ T44 w 610"/>
                                      <a:gd name="T46" fmla="+- 0 565 267"/>
                                      <a:gd name="T47" fmla="*/ 565 h 686"/>
                                      <a:gd name="T48" fmla="+- 0 918 783"/>
                                      <a:gd name="T49" fmla="*/ T48 w 610"/>
                                      <a:gd name="T50" fmla="+- 0 560 267"/>
                                      <a:gd name="T51" fmla="*/ 560 h 686"/>
                                      <a:gd name="T52" fmla="+- 0 937 783"/>
                                      <a:gd name="T53" fmla="*/ T52 w 610"/>
                                      <a:gd name="T54" fmla="+- 0 551 267"/>
                                      <a:gd name="T55" fmla="*/ 551 h 686"/>
                                      <a:gd name="T56" fmla="+- 0 957 783"/>
                                      <a:gd name="T57" fmla="*/ T56 w 610"/>
                                      <a:gd name="T58" fmla="+- 0 537 267"/>
                                      <a:gd name="T59" fmla="*/ 537 h 686"/>
                                      <a:gd name="T60" fmla="+- 0 975 783"/>
                                      <a:gd name="T61" fmla="*/ T60 w 610"/>
                                      <a:gd name="T62" fmla="+- 0 528 267"/>
                                      <a:gd name="T63" fmla="*/ 528 h 686"/>
                                      <a:gd name="T64" fmla="+- 0 994 783"/>
                                      <a:gd name="T65" fmla="*/ T64 w 610"/>
                                      <a:gd name="T66" fmla="+- 0 525 267"/>
                                      <a:gd name="T67" fmla="*/ 525 h 686"/>
                                      <a:gd name="T68" fmla="+- 0 1100 783"/>
                                      <a:gd name="T69" fmla="*/ T68 w 610"/>
                                      <a:gd name="T70" fmla="+- 0 525 267"/>
                                      <a:gd name="T71" fmla="*/ 525 h 686"/>
                                      <a:gd name="T72" fmla="+- 0 1080 783"/>
                                      <a:gd name="T73" fmla="*/ T72 w 610"/>
                                      <a:gd name="T74" fmla="+- 0 505 267"/>
                                      <a:gd name="T75" fmla="*/ 505 h 686"/>
                                      <a:gd name="T76" fmla="+- 0 1068 783"/>
                                      <a:gd name="T77" fmla="*/ T76 w 610"/>
                                      <a:gd name="T78" fmla="+- 0 493 267"/>
                                      <a:gd name="T79" fmla="*/ 493 h 686"/>
                                      <a:gd name="T80" fmla="+- 0 1064 783"/>
                                      <a:gd name="T81" fmla="*/ T80 w 610"/>
                                      <a:gd name="T82" fmla="+- 0 487 267"/>
                                      <a:gd name="T83" fmla="*/ 487 h 686"/>
                                      <a:gd name="T84" fmla="+- 0 899 783"/>
                                      <a:gd name="T85" fmla="*/ T84 w 610"/>
                                      <a:gd name="T86" fmla="+- 0 487 267"/>
                                      <a:gd name="T87" fmla="*/ 487 h 686"/>
                                      <a:gd name="T88" fmla="+- 0 890 783"/>
                                      <a:gd name="T89" fmla="*/ T88 w 610"/>
                                      <a:gd name="T90" fmla="+- 0 483 267"/>
                                      <a:gd name="T91" fmla="*/ 483 h 686"/>
                                      <a:gd name="T92" fmla="+- 0 878 783"/>
                                      <a:gd name="T93" fmla="*/ T92 w 610"/>
                                      <a:gd name="T94" fmla="+- 0 471 267"/>
                                      <a:gd name="T95" fmla="*/ 471 h 686"/>
                                      <a:gd name="T96" fmla="+- 0 874 783"/>
                                      <a:gd name="T97" fmla="*/ T96 w 610"/>
                                      <a:gd name="T98" fmla="+- 0 462 267"/>
                                      <a:gd name="T99" fmla="*/ 462 h 686"/>
                                      <a:gd name="T100" fmla="+- 0 874 783"/>
                                      <a:gd name="T101" fmla="*/ T100 w 610"/>
                                      <a:gd name="T102" fmla="+- 0 442 267"/>
                                      <a:gd name="T103" fmla="*/ 442 h 686"/>
                                      <a:gd name="T104" fmla="+- 0 879 783"/>
                                      <a:gd name="T105" fmla="*/ T104 w 610"/>
                                      <a:gd name="T106" fmla="+- 0 433 267"/>
                                      <a:gd name="T107" fmla="*/ 433 h 686"/>
                                      <a:gd name="T108" fmla="+- 0 890 783"/>
                                      <a:gd name="T109" fmla="*/ T108 w 610"/>
                                      <a:gd name="T110" fmla="+- 0 425 267"/>
                                      <a:gd name="T111" fmla="*/ 425 h 686"/>
                                      <a:gd name="T112" fmla="+- 0 891 783"/>
                                      <a:gd name="T113" fmla="*/ T112 w 610"/>
                                      <a:gd name="T114" fmla="+- 0 422 267"/>
                                      <a:gd name="T115" fmla="*/ 422 h 686"/>
                                      <a:gd name="T116" fmla="+- 0 891 783"/>
                                      <a:gd name="T117" fmla="*/ T116 w 610"/>
                                      <a:gd name="T118" fmla="+- 0 420 267"/>
                                      <a:gd name="T119" fmla="*/ 420 h 686"/>
                                      <a:gd name="T120" fmla="+- 0 891 783"/>
                                      <a:gd name="T121" fmla="*/ T120 w 610"/>
                                      <a:gd name="T122" fmla="+- 0 416 267"/>
                                      <a:gd name="T123" fmla="*/ 416 h 686"/>
                                      <a:gd name="T124" fmla="+- 0 889 783"/>
                                      <a:gd name="T125" fmla="*/ T124 w 610"/>
                                      <a:gd name="T126" fmla="+- 0 413 267"/>
                                      <a:gd name="T127" fmla="*/ 413 h 686"/>
                                      <a:gd name="T128" fmla="+- 0 883 783"/>
                                      <a:gd name="T129" fmla="*/ T128 w 610"/>
                                      <a:gd name="T130" fmla="+- 0 410 267"/>
                                      <a:gd name="T131" fmla="*/ 410 h 686"/>
                                      <a:gd name="T132" fmla="+- 0 872 783"/>
                                      <a:gd name="T133" fmla="*/ T132 w 610"/>
                                      <a:gd name="T134" fmla="+- 0 397 267"/>
                                      <a:gd name="T135" fmla="*/ 397 h 686"/>
                                      <a:gd name="T136" fmla="+- 0 868 783"/>
                                      <a:gd name="T137" fmla="*/ T136 w 610"/>
                                      <a:gd name="T138" fmla="+- 0 373 267"/>
                                      <a:gd name="T139" fmla="*/ 373 h 686"/>
                                      <a:gd name="T140" fmla="+- 0 880 783"/>
                                      <a:gd name="T141" fmla="*/ T140 w 610"/>
                                      <a:gd name="T142" fmla="+- 0 355 267"/>
                                      <a:gd name="T143" fmla="*/ 355 h 686"/>
                                      <a:gd name="T144" fmla="+- 0 901 783"/>
                                      <a:gd name="T145" fmla="*/ T144 w 610"/>
                                      <a:gd name="T146" fmla="+- 0 348 267"/>
                                      <a:gd name="T147" fmla="*/ 348 h 686"/>
                                      <a:gd name="T148" fmla="+- 0 1097 783"/>
                                      <a:gd name="T149" fmla="*/ T148 w 610"/>
                                      <a:gd name="T150" fmla="+- 0 348 267"/>
                                      <a:gd name="T151" fmla="*/ 348 h 686"/>
                                      <a:gd name="T152" fmla="+- 0 1097 783"/>
                                      <a:gd name="T153" fmla="*/ T152 w 610"/>
                                      <a:gd name="T154" fmla="+- 0 347 267"/>
                                      <a:gd name="T155" fmla="*/ 347 h 686"/>
                                      <a:gd name="T156" fmla="+- 0 1092 783"/>
                                      <a:gd name="T157" fmla="*/ T156 w 610"/>
                                      <a:gd name="T158" fmla="+- 0 325 267"/>
                                      <a:gd name="T159" fmla="*/ 325 h 686"/>
                                      <a:gd name="T160" fmla="+- 0 1082 783"/>
                                      <a:gd name="T161" fmla="*/ T160 w 610"/>
                                      <a:gd name="T162" fmla="+- 0 306 267"/>
                                      <a:gd name="T163" fmla="*/ 306 h 686"/>
                                      <a:gd name="T164" fmla="+- 0 1067 783"/>
                                      <a:gd name="T165" fmla="*/ T164 w 610"/>
                                      <a:gd name="T166" fmla="+- 0 290 267"/>
                                      <a:gd name="T167" fmla="*/ 290 h 686"/>
                                      <a:gd name="T168" fmla="+- 0 1060 783"/>
                                      <a:gd name="T169" fmla="*/ T168 w 610"/>
                                      <a:gd name="T170" fmla="+- 0 285 267"/>
                                      <a:gd name="T171" fmla="*/ 285 h 686"/>
                                      <a:gd name="T172" fmla="+- 0 927 783"/>
                                      <a:gd name="T173" fmla="*/ T172 w 610"/>
                                      <a:gd name="T174" fmla="+- 0 285 267"/>
                                      <a:gd name="T175" fmla="*/ 285 h 686"/>
                                      <a:gd name="T176" fmla="+- 0 910 783"/>
                                      <a:gd name="T177" fmla="*/ T176 w 610"/>
                                      <a:gd name="T178" fmla="+- 0 275 267"/>
                                      <a:gd name="T179" fmla="*/ 275 h 686"/>
                                      <a:gd name="T180" fmla="+- 0 891 783"/>
                                      <a:gd name="T181" fmla="*/ T180 w 610"/>
                                      <a:gd name="T182" fmla="+- 0 269 267"/>
                                      <a:gd name="T183" fmla="*/ 269 h 686"/>
                                      <a:gd name="T184" fmla="+- 0 869 783"/>
                                      <a:gd name="T185" fmla="*/ T184 w 610"/>
                                      <a:gd name="T186" fmla="+- 0 267 267"/>
                                      <a:gd name="T187" fmla="*/ 267 h 6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610" h="686">
                                        <a:moveTo>
                                          <a:pt x="86" y="0"/>
                                        </a:moveTo>
                                        <a:lnTo>
                                          <a:pt x="18" y="39"/>
                                        </a:lnTo>
                                        <a:lnTo>
                                          <a:pt x="0" y="109"/>
                                        </a:lnTo>
                                        <a:lnTo>
                                          <a:pt x="5" y="128"/>
                                        </a:lnTo>
                                        <a:lnTo>
                                          <a:pt x="14" y="147"/>
                                        </a:lnTo>
                                        <a:lnTo>
                                          <a:pt x="25" y="165"/>
                                        </a:lnTo>
                                        <a:lnTo>
                                          <a:pt x="19" y="180"/>
                                        </a:lnTo>
                                        <a:lnTo>
                                          <a:pt x="16" y="200"/>
                                        </a:lnTo>
                                        <a:lnTo>
                                          <a:pt x="16" y="227"/>
                                        </a:lnTo>
                                        <a:lnTo>
                                          <a:pt x="23" y="246"/>
                                        </a:lnTo>
                                        <a:lnTo>
                                          <a:pt x="69" y="289"/>
                                        </a:lnTo>
                                        <a:lnTo>
                                          <a:pt x="118" y="298"/>
                                        </a:lnTo>
                                        <a:lnTo>
                                          <a:pt x="135" y="293"/>
                                        </a:lnTo>
                                        <a:lnTo>
                                          <a:pt x="154" y="284"/>
                                        </a:lnTo>
                                        <a:lnTo>
                                          <a:pt x="174" y="270"/>
                                        </a:lnTo>
                                        <a:lnTo>
                                          <a:pt x="192" y="261"/>
                                        </a:lnTo>
                                        <a:lnTo>
                                          <a:pt x="211" y="258"/>
                                        </a:lnTo>
                                        <a:lnTo>
                                          <a:pt x="317" y="258"/>
                                        </a:lnTo>
                                        <a:lnTo>
                                          <a:pt x="297" y="238"/>
                                        </a:lnTo>
                                        <a:lnTo>
                                          <a:pt x="285" y="226"/>
                                        </a:lnTo>
                                        <a:lnTo>
                                          <a:pt x="281" y="220"/>
                                        </a:lnTo>
                                        <a:lnTo>
                                          <a:pt x="116" y="220"/>
                                        </a:lnTo>
                                        <a:lnTo>
                                          <a:pt x="107" y="216"/>
                                        </a:lnTo>
                                        <a:lnTo>
                                          <a:pt x="95" y="204"/>
                                        </a:lnTo>
                                        <a:lnTo>
                                          <a:pt x="91" y="195"/>
                                        </a:lnTo>
                                        <a:lnTo>
                                          <a:pt x="91" y="175"/>
                                        </a:lnTo>
                                        <a:lnTo>
                                          <a:pt x="96" y="166"/>
                                        </a:lnTo>
                                        <a:lnTo>
                                          <a:pt x="107" y="158"/>
                                        </a:lnTo>
                                        <a:lnTo>
                                          <a:pt x="108" y="155"/>
                                        </a:lnTo>
                                        <a:lnTo>
                                          <a:pt x="108" y="153"/>
                                        </a:lnTo>
                                        <a:lnTo>
                                          <a:pt x="108" y="149"/>
                                        </a:lnTo>
                                        <a:lnTo>
                                          <a:pt x="106" y="146"/>
                                        </a:lnTo>
                                        <a:lnTo>
                                          <a:pt x="100" y="143"/>
                                        </a:lnTo>
                                        <a:lnTo>
                                          <a:pt x="89" y="130"/>
                                        </a:lnTo>
                                        <a:lnTo>
                                          <a:pt x="85" y="106"/>
                                        </a:lnTo>
                                        <a:lnTo>
                                          <a:pt x="97" y="88"/>
                                        </a:lnTo>
                                        <a:lnTo>
                                          <a:pt x="118" y="81"/>
                                        </a:lnTo>
                                        <a:lnTo>
                                          <a:pt x="314" y="81"/>
                                        </a:lnTo>
                                        <a:lnTo>
                                          <a:pt x="314" y="80"/>
                                        </a:lnTo>
                                        <a:lnTo>
                                          <a:pt x="309" y="58"/>
                                        </a:lnTo>
                                        <a:lnTo>
                                          <a:pt x="299" y="39"/>
                                        </a:lnTo>
                                        <a:lnTo>
                                          <a:pt x="284" y="23"/>
                                        </a:lnTo>
                                        <a:lnTo>
                                          <a:pt x="277" y="18"/>
                                        </a:lnTo>
                                        <a:lnTo>
                                          <a:pt x="144" y="18"/>
                                        </a:lnTo>
                                        <a:lnTo>
                                          <a:pt x="127" y="8"/>
                                        </a:lnTo>
                                        <a:lnTo>
                                          <a:pt x="108" y="2"/>
                                        </a:lnTo>
                                        <a:lnTo>
                                          <a:pt x="86"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37"/>
                                <wps:cNvSpPr>
                                  <a:spLocks/>
                                </wps:cNvSpPr>
                                <wps:spPr bwMode="auto">
                                  <a:xfrm>
                                    <a:off x="783" y="267"/>
                                    <a:ext cx="610" cy="686"/>
                                  </a:xfrm>
                                  <a:custGeom>
                                    <a:avLst/>
                                    <a:gdLst>
                                      <a:gd name="T0" fmla="+- 0 1100 783"/>
                                      <a:gd name="T1" fmla="*/ T0 w 610"/>
                                      <a:gd name="T2" fmla="+- 0 525 267"/>
                                      <a:gd name="T3" fmla="*/ 525 h 686"/>
                                      <a:gd name="T4" fmla="+- 0 1010 783"/>
                                      <a:gd name="T5" fmla="*/ T4 w 610"/>
                                      <a:gd name="T6" fmla="+- 0 525 267"/>
                                      <a:gd name="T7" fmla="*/ 525 h 686"/>
                                      <a:gd name="T8" fmla="+- 0 1022 783"/>
                                      <a:gd name="T9" fmla="*/ T8 w 610"/>
                                      <a:gd name="T10" fmla="+- 0 531 267"/>
                                      <a:gd name="T11" fmla="*/ 531 h 686"/>
                                      <a:gd name="T12" fmla="+- 0 1022 783"/>
                                      <a:gd name="T13" fmla="*/ T12 w 610"/>
                                      <a:gd name="T14" fmla="+- 0 531 267"/>
                                      <a:gd name="T15" fmla="*/ 531 h 686"/>
                                      <a:gd name="T16" fmla="+- 0 1107 783"/>
                                      <a:gd name="T17" fmla="*/ T16 w 610"/>
                                      <a:gd name="T18" fmla="+- 0 531 267"/>
                                      <a:gd name="T19" fmla="*/ 531 h 686"/>
                                      <a:gd name="T20" fmla="+- 0 1100 783"/>
                                      <a:gd name="T21" fmla="*/ T20 w 610"/>
                                      <a:gd name="T22" fmla="+- 0 525 267"/>
                                      <a:gd name="T23" fmla="*/ 525 h 686"/>
                                    </a:gdLst>
                                    <a:ahLst/>
                                    <a:cxnLst>
                                      <a:cxn ang="0">
                                        <a:pos x="T1" y="T3"/>
                                      </a:cxn>
                                      <a:cxn ang="0">
                                        <a:pos x="T5" y="T7"/>
                                      </a:cxn>
                                      <a:cxn ang="0">
                                        <a:pos x="T9" y="T11"/>
                                      </a:cxn>
                                      <a:cxn ang="0">
                                        <a:pos x="T13" y="T15"/>
                                      </a:cxn>
                                      <a:cxn ang="0">
                                        <a:pos x="T17" y="T19"/>
                                      </a:cxn>
                                      <a:cxn ang="0">
                                        <a:pos x="T21" y="T23"/>
                                      </a:cxn>
                                    </a:cxnLst>
                                    <a:rect l="0" t="0" r="r" b="b"/>
                                    <a:pathLst>
                                      <a:path w="610" h="686">
                                        <a:moveTo>
                                          <a:pt x="317" y="258"/>
                                        </a:moveTo>
                                        <a:lnTo>
                                          <a:pt x="227" y="258"/>
                                        </a:lnTo>
                                        <a:lnTo>
                                          <a:pt x="239" y="264"/>
                                        </a:lnTo>
                                        <a:lnTo>
                                          <a:pt x="324" y="264"/>
                                        </a:lnTo>
                                        <a:lnTo>
                                          <a:pt x="317" y="258"/>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38"/>
                                <wps:cNvSpPr>
                                  <a:spLocks/>
                                </wps:cNvSpPr>
                                <wps:spPr bwMode="auto">
                                  <a:xfrm>
                                    <a:off x="783" y="267"/>
                                    <a:ext cx="610" cy="686"/>
                                  </a:xfrm>
                                  <a:custGeom>
                                    <a:avLst/>
                                    <a:gdLst>
                                      <a:gd name="T0" fmla="+- 0 944 783"/>
                                      <a:gd name="T1" fmla="*/ T0 w 610"/>
                                      <a:gd name="T2" fmla="+- 0 467 267"/>
                                      <a:gd name="T3" fmla="*/ 467 h 686"/>
                                      <a:gd name="T4" fmla="+- 0 941 783"/>
                                      <a:gd name="T5" fmla="*/ T4 w 610"/>
                                      <a:gd name="T6" fmla="+- 0 467 267"/>
                                      <a:gd name="T7" fmla="*/ 467 h 686"/>
                                      <a:gd name="T8" fmla="+- 0 938 783"/>
                                      <a:gd name="T9" fmla="*/ T8 w 610"/>
                                      <a:gd name="T10" fmla="+- 0 468 267"/>
                                      <a:gd name="T11" fmla="*/ 468 h 686"/>
                                      <a:gd name="T12" fmla="+- 0 933 783"/>
                                      <a:gd name="T13" fmla="*/ T12 w 610"/>
                                      <a:gd name="T14" fmla="+- 0 475 267"/>
                                      <a:gd name="T15" fmla="*/ 475 h 686"/>
                                      <a:gd name="T16" fmla="+- 0 930 783"/>
                                      <a:gd name="T17" fmla="*/ T16 w 610"/>
                                      <a:gd name="T18" fmla="+- 0 478 267"/>
                                      <a:gd name="T19" fmla="*/ 478 h 686"/>
                                      <a:gd name="T20" fmla="+- 0 921 783"/>
                                      <a:gd name="T21" fmla="*/ T20 w 610"/>
                                      <a:gd name="T22" fmla="+- 0 485 267"/>
                                      <a:gd name="T23" fmla="*/ 485 h 686"/>
                                      <a:gd name="T24" fmla="+- 0 915 783"/>
                                      <a:gd name="T25" fmla="*/ T24 w 610"/>
                                      <a:gd name="T26" fmla="+- 0 487 267"/>
                                      <a:gd name="T27" fmla="*/ 487 h 686"/>
                                      <a:gd name="T28" fmla="+- 0 1064 783"/>
                                      <a:gd name="T29" fmla="*/ T28 w 610"/>
                                      <a:gd name="T30" fmla="+- 0 487 267"/>
                                      <a:gd name="T31" fmla="*/ 487 h 686"/>
                                      <a:gd name="T32" fmla="+- 0 1058 783"/>
                                      <a:gd name="T33" fmla="*/ T32 w 610"/>
                                      <a:gd name="T34" fmla="+- 0 474 267"/>
                                      <a:gd name="T35" fmla="*/ 474 h 686"/>
                                      <a:gd name="T36" fmla="+- 0 1058 783"/>
                                      <a:gd name="T37" fmla="*/ T36 w 610"/>
                                      <a:gd name="T38" fmla="+- 0 471 267"/>
                                      <a:gd name="T39" fmla="*/ 471 h 686"/>
                                      <a:gd name="T40" fmla="+- 0 955 783"/>
                                      <a:gd name="T41" fmla="*/ T40 w 610"/>
                                      <a:gd name="T42" fmla="+- 0 471 267"/>
                                      <a:gd name="T43" fmla="*/ 471 h 686"/>
                                      <a:gd name="T44" fmla="+- 0 951 783"/>
                                      <a:gd name="T45" fmla="*/ T44 w 610"/>
                                      <a:gd name="T46" fmla="+- 0 470 267"/>
                                      <a:gd name="T47" fmla="*/ 470 h 686"/>
                                      <a:gd name="T48" fmla="+- 0 946 783"/>
                                      <a:gd name="T49" fmla="*/ T48 w 610"/>
                                      <a:gd name="T50" fmla="+- 0 468 267"/>
                                      <a:gd name="T51" fmla="*/ 468 h 686"/>
                                      <a:gd name="T52" fmla="+- 0 944 783"/>
                                      <a:gd name="T53" fmla="*/ T52 w 610"/>
                                      <a:gd name="T54" fmla="+- 0 467 267"/>
                                      <a:gd name="T55" fmla="*/ 467 h 6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10" h="686">
                                        <a:moveTo>
                                          <a:pt x="161" y="200"/>
                                        </a:moveTo>
                                        <a:lnTo>
                                          <a:pt x="158" y="200"/>
                                        </a:lnTo>
                                        <a:lnTo>
                                          <a:pt x="155" y="201"/>
                                        </a:lnTo>
                                        <a:lnTo>
                                          <a:pt x="150" y="208"/>
                                        </a:lnTo>
                                        <a:lnTo>
                                          <a:pt x="147" y="211"/>
                                        </a:lnTo>
                                        <a:lnTo>
                                          <a:pt x="138" y="218"/>
                                        </a:lnTo>
                                        <a:lnTo>
                                          <a:pt x="132" y="220"/>
                                        </a:lnTo>
                                        <a:lnTo>
                                          <a:pt x="281" y="220"/>
                                        </a:lnTo>
                                        <a:lnTo>
                                          <a:pt x="275" y="207"/>
                                        </a:lnTo>
                                        <a:lnTo>
                                          <a:pt x="275" y="204"/>
                                        </a:lnTo>
                                        <a:lnTo>
                                          <a:pt x="172" y="204"/>
                                        </a:lnTo>
                                        <a:lnTo>
                                          <a:pt x="168" y="203"/>
                                        </a:lnTo>
                                        <a:lnTo>
                                          <a:pt x="163" y="201"/>
                                        </a:lnTo>
                                        <a:lnTo>
                                          <a:pt x="161" y="20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39"/>
                                <wps:cNvSpPr>
                                  <a:spLocks/>
                                </wps:cNvSpPr>
                                <wps:spPr bwMode="auto">
                                  <a:xfrm>
                                    <a:off x="783" y="267"/>
                                    <a:ext cx="610" cy="686"/>
                                  </a:xfrm>
                                  <a:custGeom>
                                    <a:avLst/>
                                    <a:gdLst>
                                      <a:gd name="T0" fmla="+- 0 1097 783"/>
                                      <a:gd name="T1" fmla="*/ T0 w 610"/>
                                      <a:gd name="T2" fmla="+- 0 352 267"/>
                                      <a:gd name="T3" fmla="*/ 352 h 686"/>
                                      <a:gd name="T4" fmla="+- 0 980 783"/>
                                      <a:gd name="T5" fmla="*/ T4 w 610"/>
                                      <a:gd name="T6" fmla="+- 0 352 267"/>
                                      <a:gd name="T7" fmla="*/ 352 h 686"/>
                                      <a:gd name="T8" fmla="+- 0 989 783"/>
                                      <a:gd name="T9" fmla="*/ T8 w 610"/>
                                      <a:gd name="T10" fmla="+- 0 355 267"/>
                                      <a:gd name="T11" fmla="*/ 355 h 686"/>
                                      <a:gd name="T12" fmla="+- 0 1001 783"/>
                                      <a:gd name="T13" fmla="*/ T12 w 610"/>
                                      <a:gd name="T14" fmla="+- 0 368 267"/>
                                      <a:gd name="T15" fmla="*/ 368 h 686"/>
                                      <a:gd name="T16" fmla="+- 0 1005 783"/>
                                      <a:gd name="T17" fmla="*/ T16 w 610"/>
                                      <a:gd name="T18" fmla="+- 0 376 267"/>
                                      <a:gd name="T19" fmla="*/ 376 h 686"/>
                                      <a:gd name="T20" fmla="+- 0 1005 783"/>
                                      <a:gd name="T21" fmla="*/ T20 w 610"/>
                                      <a:gd name="T22" fmla="+- 0 393 267"/>
                                      <a:gd name="T23" fmla="*/ 393 h 686"/>
                                      <a:gd name="T24" fmla="+- 0 1002 783"/>
                                      <a:gd name="T25" fmla="*/ T24 w 610"/>
                                      <a:gd name="T26" fmla="+- 0 400 267"/>
                                      <a:gd name="T27" fmla="*/ 400 h 686"/>
                                      <a:gd name="T28" fmla="+- 0 996 783"/>
                                      <a:gd name="T29" fmla="*/ T28 w 610"/>
                                      <a:gd name="T30" fmla="+- 0 407 267"/>
                                      <a:gd name="T31" fmla="*/ 407 h 686"/>
                                      <a:gd name="T32" fmla="+- 0 995 783"/>
                                      <a:gd name="T33" fmla="*/ T32 w 610"/>
                                      <a:gd name="T34" fmla="+- 0 409 267"/>
                                      <a:gd name="T35" fmla="*/ 409 h 686"/>
                                      <a:gd name="T36" fmla="+- 0 993 783"/>
                                      <a:gd name="T37" fmla="*/ T36 w 610"/>
                                      <a:gd name="T38" fmla="+- 0 411 267"/>
                                      <a:gd name="T39" fmla="*/ 411 h 686"/>
                                      <a:gd name="T40" fmla="+- 0 987 783"/>
                                      <a:gd name="T41" fmla="*/ T40 w 610"/>
                                      <a:gd name="T42" fmla="+- 0 417 267"/>
                                      <a:gd name="T43" fmla="*/ 417 h 686"/>
                                      <a:gd name="T44" fmla="+- 0 986 783"/>
                                      <a:gd name="T45" fmla="*/ T44 w 610"/>
                                      <a:gd name="T46" fmla="+- 0 421 267"/>
                                      <a:gd name="T47" fmla="*/ 421 h 686"/>
                                      <a:gd name="T48" fmla="+- 0 990 783"/>
                                      <a:gd name="T49" fmla="*/ T48 w 610"/>
                                      <a:gd name="T50" fmla="+- 0 429 267"/>
                                      <a:gd name="T51" fmla="*/ 429 h 686"/>
                                      <a:gd name="T52" fmla="+- 0 991 783"/>
                                      <a:gd name="T53" fmla="*/ T52 w 610"/>
                                      <a:gd name="T54" fmla="+- 0 434 267"/>
                                      <a:gd name="T55" fmla="*/ 434 h 686"/>
                                      <a:gd name="T56" fmla="+- 0 991 783"/>
                                      <a:gd name="T57" fmla="*/ T56 w 610"/>
                                      <a:gd name="T58" fmla="+- 0 448 267"/>
                                      <a:gd name="T59" fmla="*/ 448 h 686"/>
                                      <a:gd name="T60" fmla="+- 0 988 783"/>
                                      <a:gd name="T61" fmla="*/ T60 w 610"/>
                                      <a:gd name="T62" fmla="+- 0 456 267"/>
                                      <a:gd name="T63" fmla="*/ 456 h 686"/>
                                      <a:gd name="T64" fmla="+- 0 976 783"/>
                                      <a:gd name="T65" fmla="*/ T64 w 610"/>
                                      <a:gd name="T66" fmla="+- 0 468 267"/>
                                      <a:gd name="T67" fmla="*/ 468 h 686"/>
                                      <a:gd name="T68" fmla="+- 0 968 783"/>
                                      <a:gd name="T69" fmla="*/ T68 w 610"/>
                                      <a:gd name="T70" fmla="+- 0 471 267"/>
                                      <a:gd name="T71" fmla="*/ 471 h 686"/>
                                      <a:gd name="T72" fmla="+- 0 1058 783"/>
                                      <a:gd name="T73" fmla="*/ T72 w 610"/>
                                      <a:gd name="T74" fmla="+- 0 471 267"/>
                                      <a:gd name="T75" fmla="*/ 471 h 686"/>
                                      <a:gd name="T76" fmla="+- 0 1073 783"/>
                                      <a:gd name="T77" fmla="*/ T76 w 610"/>
                                      <a:gd name="T78" fmla="+- 0 421 267"/>
                                      <a:gd name="T79" fmla="*/ 421 h 686"/>
                                      <a:gd name="T80" fmla="+- 0 1074 783"/>
                                      <a:gd name="T81" fmla="*/ T80 w 610"/>
                                      <a:gd name="T82" fmla="+- 0 420 267"/>
                                      <a:gd name="T83" fmla="*/ 420 h 686"/>
                                      <a:gd name="T84" fmla="+- 0 1083 783"/>
                                      <a:gd name="T85" fmla="*/ T84 w 610"/>
                                      <a:gd name="T86" fmla="+- 0 408 267"/>
                                      <a:gd name="T87" fmla="*/ 408 h 686"/>
                                      <a:gd name="T88" fmla="+- 0 1091 783"/>
                                      <a:gd name="T89" fmla="*/ T88 w 610"/>
                                      <a:gd name="T90" fmla="+- 0 391 267"/>
                                      <a:gd name="T91" fmla="*/ 391 h 686"/>
                                      <a:gd name="T92" fmla="+- 0 1096 783"/>
                                      <a:gd name="T93" fmla="*/ T92 w 610"/>
                                      <a:gd name="T94" fmla="+- 0 371 267"/>
                                      <a:gd name="T95" fmla="*/ 371 h 686"/>
                                      <a:gd name="T96" fmla="+- 0 1097 783"/>
                                      <a:gd name="T97" fmla="*/ T96 w 610"/>
                                      <a:gd name="T98" fmla="+- 0 352 267"/>
                                      <a:gd name="T99" fmla="*/ 352 h 6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10" h="686">
                                        <a:moveTo>
                                          <a:pt x="314" y="85"/>
                                        </a:moveTo>
                                        <a:lnTo>
                                          <a:pt x="197" y="85"/>
                                        </a:lnTo>
                                        <a:lnTo>
                                          <a:pt x="206" y="88"/>
                                        </a:lnTo>
                                        <a:lnTo>
                                          <a:pt x="218" y="101"/>
                                        </a:lnTo>
                                        <a:lnTo>
                                          <a:pt x="222" y="109"/>
                                        </a:lnTo>
                                        <a:lnTo>
                                          <a:pt x="222" y="126"/>
                                        </a:lnTo>
                                        <a:lnTo>
                                          <a:pt x="219" y="133"/>
                                        </a:lnTo>
                                        <a:lnTo>
                                          <a:pt x="213" y="140"/>
                                        </a:lnTo>
                                        <a:lnTo>
                                          <a:pt x="212" y="142"/>
                                        </a:lnTo>
                                        <a:lnTo>
                                          <a:pt x="210" y="144"/>
                                        </a:lnTo>
                                        <a:lnTo>
                                          <a:pt x="204" y="150"/>
                                        </a:lnTo>
                                        <a:lnTo>
                                          <a:pt x="203" y="154"/>
                                        </a:lnTo>
                                        <a:lnTo>
                                          <a:pt x="207" y="162"/>
                                        </a:lnTo>
                                        <a:lnTo>
                                          <a:pt x="208" y="167"/>
                                        </a:lnTo>
                                        <a:lnTo>
                                          <a:pt x="208" y="181"/>
                                        </a:lnTo>
                                        <a:lnTo>
                                          <a:pt x="205" y="189"/>
                                        </a:lnTo>
                                        <a:lnTo>
                                          <a:pt x="193" y="201"/>
                                        </a:lnTo>
                                        <a:lnTo>
                                          <a:pt x="185" y="204"/>
                                        </a:lnTo>
                                        <a:lnTo>
                                          <a:pt x="275" y="204"/>
                                        </a:lnTo>
                                        <a:lnTo>
                                          <a:pt x="290" y="154"/>
                                        </a:lnTo>
                                        <a:lnTo>
                                          <a:pt x="291" y="153"/>
                                        </a:lnTo>
                                        <a:lnTo>
                                          <a:pt x="300" y="141"/>
                                        </a:lnTo>
                                        <a:lnTo>
                                          <a:pt x="308" y="124"/>
                                        </a:lnTo>
                                        <a:lnTo>
                                          <a:pt x="313" y="104"/>
                                        </a:lnTo>
                                        <a:lnTo>
                                          <a:pt x="314" y="85"/>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40"/>
                                <wps:cNvSpPr>
                                  <a:spLocks/>
                                </wps:cNvSpPr>
                                <wps:spPr bwMode="auto">
                                  <a:xfrm>
                                    <a:off x="783" y="267"/>
                                    <a:ext cx="610" cy="686"/>
                                  </a:xfrm>
                                  <a:custGeom>
                                    <a:avLst/>
                                    <a:gdLst>
                                      <a:gd name="T0" fmla="+- 0 1097 783"/>
                                      <a:gd name="T1" fmla="*/ T0 w 610"/>
                                      <a:gd name="T2" fmla="+- 0 348 267"/>
                                      <a:gd name="T3" fmla="*/ 348 h 686"/>
                                      <a:gd name="T4" fmla="+- 0 913 783"/>
                                      <a:gd name="T5" fmla="*/ T4 w 610"/>
                                      <a:gd name="T6" fmla="+- 0 348 267"/>
                                      <a:gd name="T7" fmla="*/ 348 h 686"/>
                                      <a:gd name="T8" fmla="+- 0 924 783"/>
                                      <a:gd name="T9" fmla="*/ T8 w 610"/>
                                      <a:gd name="T10" fmla="+- 0 354 267"/>
                                      <a:gd name="T11" fmla="*/ 354 h 686"/>
                                      <a:gd name="T12" fmla="+- 0 931 783"/>
                                      <a:gd name="T13" fmla="*/ T12 w 610"/>
                                      <a:gd name="T14" fmla="+- 0 367 267"/>
                                      <a:gd name="T15" fmla="*/ 367 h 686"/>
                                      <a:gd name="T16" fmla="+- 0 934 783"/>
                                      <a:gd name="T17" fmla="*/ T16 w 610"/>
                                      <a:gd name="T18" fmla="+- 0 369 267"/>
                                      <a:gd name="T19" fmla="*/ 369 h 686"/>
                                      <a:gd name="T20" fmla="+- 0 940 783"/>
                                      <a:gd name="T21" fmla="*/ T20 w 610"/>
                                      <a:gd name="T22" fmla="+- 0 369 267"/>
                                      <a:gd name="T23" fmla="*/ 369 h 686"/>
                                      <a:gd name="T24" fmla="+- 0 942 783"/>
                                      <a:gd name="T25" fmla="*/ T24 w 610"/>
                                      <a:gd name="T26" fmla="+- 0 368 267"/>
                                      <a:gd name="T27" fmla="*/ 368 h 686"/>
                                      <a:gd name="T28" fmla="+- 0 950 783"/>
                                      <a:gd name="T29" fmla="*/ T28 w 610"/>
                                      <a:gd name="T30" fmla="+- 0 357 267"/>
                                      <a:gd name="T31" fmla="*/ 357 h 686"/>
                                      <a:gd name="T32" fmla="+- 0 960 783"/>
                                      <a:gd name="T33" fmla="*/ T32 w 610"/>
                                      <a:gd name="T34" fmla="+- 0 352 267"/>
                                      <a:gd name="T35" fmla="*/ 352 h 686"/>
                                      <a:gd name="T36" fmla="+- 0 1097 783"/>
                                      <a:gd name="T37" fmla="*/ T36 w 610"/>
                                      <a:gd name="T38" fmla="+- 0 352 267"/>
                                      <a:gd name="T39" fmla="*/ 352 h 686"/>
                                      <a:gd name="T40" fmla="+- 0 1097 783"/>
                                      <a:gd name="T41" fmla="*/ T40 w 610"/>
                                      <a:gd name="T42" fmla="+- 0 348 267"/>
                                      <a:gd name="T43" fmla="*/ 348 h 6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10" h="686">
                                        <a:moveTo>
                                          <a:pt x="314" y="81"/>
                                        </a:moveTo>
                                        <a:lnTo>
                                          <a:pt x="130" y="81"/>
                                        </a:lnTo>
                                        <a:lnTo>
                                          <a:pt x="141" y="87"/>
                                        </a:lnTo>
                                        <a:lnTo>
                                          <a:pt x="148" y="100"/>
                                        </a:lnTo>
                                        <a:lnTo>
                                          <a:pt x="151" y="102"/>
                                        </a:lnTo>
                                        <a:lnTo>
                                          <a:pt x="157" y="102"/>
                                        </a:lnTo>
                                        <a:lnTo>
                                          <a:pt x="159" y="101"/>
                                        </a:lnTo>
                                        <a:lnTo>
                                          <a:pt x="167" y="90"/>
                                        </a:lnTo>
                                        <a:lnTo>
                                          <a:pt x="177" y="85"/>
                                        </a:lnTo>
                                        <a:lnTo>
                                          <a:pt x="314" y="85"/>
                                        </a:lnTo>
                                        <a:lnTo>
                                          <a:pt x="314" y="81"/>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41"/>
                                <wps:cNvSpPr>
                                  <a:spLocks/>
                                </wps:cNvSpPr>
                                <wps:spPr bwMode="auto">
                                  <a:xfrm>
                                    <a:off x="783" y="267"/>
                                    <a:ext cx="610" cy="686"/>
                                  </a:xfrm>
                                  <a:custGeom>
                                    <a:avLst/>
                                    <a:gdLst>
                                      <a:gd name="T0" fmla="+- 0 1005 783"/>
                                      <a:gd name="T1" fmla="*/ T0 w 610"/>
                                      <a:gd name="T2" fmla="+- 0 267 267"/>
                                      <a:gd name="T3" fmla="*/ 267 h 686"/>
                                      <a:gd name="T4" fmla="+- 0 987 783"/>
                                      <a:gd name="T5" fmla="*/ T4 w 610"/>
                                      <a:gd name="T6" fmla="+- 0 269 267"/>
                                      <a:gd name="T7" fmla="*/ 269 h 686"/>
                                      <a:gd name="T8" fmla="+- 0 968 783"/>
                                      <a:gd name="T9" fmla="*/ T8 w 610"/>
                                      <a:gd name="T10" fmla="+- 0 273 267"/>
                                      <a:gd name="T11" fmla="*/ 273 h 686"/>
                                      <a:gd name="T12" fmla="+- 0 948 783"/>
                                      <a:gd name="T13" fmla="*/ T12 w 610"/>
                                      <a:gd name="T14" fmla="+- 0 279 267"/>
                                      <a:gd name="T15" fmla="*/ 279 h 686"/>
                                      <a:gd name="T16" fmla="+- 0 927 783"/>
                                      <a:gd name="T17" fmla="*/ T16 w 610"/>
                                      <a:gd name="T18" fmla="+- 0 285 267"/>
                                      <a:gd name="T19" fmla="*/ 285 h 686"/>
                                      <a:gd name="T20" fmla="+- 0 1060 783"/>
                                      <a:gd name="T21" fmla="*/ T20 w 610"/>
                                      <a:gd name="T22" fmla="+- 0 285 267"/>
                                      <a:gd name="T23" fmla="*/ 285 h 686"/>
                                      <a:gd name="T24" fmla="+- 0 1049 783"/>
                                      <a:gd name="T25" fmla="*/ T24 w 610"/>
                                      <a:gd name="T26" fmla="+- 0 278 267"/>
                                      <a:gd name="T27" fmla="*/ 278 h 686"/>
                                      <a:gd name="T28" fmla="+- 0 1028 783"/>
                                      <a:gd name="T29" fmla="*/ T28 w 610"/>
                                      <a:gd name="T30" fmla="+- 0 270 267"/>
                                      <a:gd name="T31" fmla="*/ 270 h 686"/>
                                      <a:gd name="T32" fmla="+- 0 1005 783"/>
                                      <a:gd name="T33" fmla="*/ T32 w 610"/>
                                      <a:gd name="T34" fmla="+- 0 267 267"/>
                                      <a:gd name="T35" fmla="*/ 267 h 6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610" h="686">
                                        <a:moveTo>
                                          <a:pt x="222" y="0"/>
                                        </a:moveTo>
                                        <a:lnTo>
                                          <a:pt x="204" y="2"/>
                                        </a:lnTo>
                                        <a:lnTo>
                                          <a:pt x="185" y="6"/>
                                        </a:lnTo>
                                        <a:lnTo>
                                          <a:pt x="165" y="12"/>
                                        </a:lnTo>
                                        <a:lnTo>
                                          <a:pt x="144" y="18"/>
                                        </a:lnTo>
                                        <a:lnTo>
                                          <a:pt x="277" y="18"/>
                                        </a:lnTo>
                                        <a:lnTo>
                                          <a:pt x="266" y="11"/>
                                        </a:lnTo>
                                        <a:lnTo>
                                          <a:pt x="245" y="3"/>
                                        </a:lnTo>
                                        <a:lnTo>
                                          <a:pt x="222"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242"/>
                              <wpg:cNvGrpSpPr>
                                <a:grpSpLocks/>
                              </wpg:cNvGrpSpPr>
                              <wpg:grpSpPr bwMode="auto">
                                <a:xfrm>
                                  <a:off x="774" y="259"/>
                                  <a:ext cx="597" cy="702"/>
                                  <a:chOff x="774" y="259"/>
                                  <a:chExt cx="597" cy="702"/>
                                </a:xfrm>
                              </wpg:grpSpPr>
                              <wps:wsp>
                                <wps:cNvPr id="284" name="Freeform 243"/>
                                <wps:cNvSpPr>
                                  <a:spLocks/>
                                </wps:cNvSpPr>
                                <wps:spPr bwMode="auto">
                                  <a:xfrm>
                                    <a:off x="774" y="259"/>
                                    <a:ext cx="597" cy="702"/>
                                  </a:xfrm>
                                  <a:custGeom>
                                    <a:avLst/>
                                    <a:gdLst>
                                      <a:gd name="T0" fmla="+- 0 1219 774"/>
                                      <a:gd name="T1" fmla="*/ T0 w 597"/>
                                      <a:gd name="T2" fmla="+- 0 875 259"/>
                                      <a:gd name="T3" fmla="*/ 875 h 702"/>
                                      <a:gd name="T4" fmla="+- 0 1195 774"/>
                                      <a:gd name="T5" fmla="*/ T4 w 597"/>
                                      <a:gd name="T6" fmla="+- 0 875 259"/>
                                      <a:gd name="T7" fmla="*/ 875 h 702"/>
                                      <a:gd name="T8" fmla="+- 0 1206 774"/>
                                      <a:gd name="T9" fmla="*/ T8 w 597"/>
                                      <a:gd name="T10" fmla="+- 0 885 259"/>
                                      <a:gd name="T11" fmla="*/ 885 h 702"/>
                                      <a:gd name="T12" fmla="+- 0 1209 774"/>
                                      <a:gd name="T13" fmla="*/ T12 w 597"/>
                                      <a:gd name="T14" fmla="+- 0 889 259"/>
                                      <a:gd name="T15" fmla="*/ 889 h 702"/>
                                      <a:gd name="T16" fmla="+- 0 1209 774"/>
                                      <a:gd name="T17" fmla="*/ T16 w 597"/>
                                      <a:gd name="T18" fmla="+- 0 899 259"/>
                                      <a:gd name="T19" fmla="*/ 899 h 702"/>
                                      <a:gd name="T20" fmla="+- 0 1204 774"/>
                                      <a:gd name="T21" fmla="*/ T20 w 597"/>
                                      <a:gd name="T22" fmla="+- 0 903 259"/>
                                      <a:gd name="T23" fmla="*/ 903 h 702"/>
                                      <a:gd name="T24" fmla="+- 0 1200 774"/>
                                      <a:gd name="T25" fmla="*/ T24 w 597"/>
                                      <a:gd name="T26" fmla="+- 0 907 259"/>
                                      <a:gd name="T27" fmla="*/ 907 h 702"/>
                                      <a:gd name="T28" fmla="+- 0 1198 774"/>
                                      <a:gd name="T29" fmla="*/ T28 w 597"/>
                                      <a:gd name="T30" fmla="+- 0 911 259"/>
                                      <a:gd name="T31" fmla="*/ 911 h 702"/>
                                      <a:gd name="T32" fmla="+- 0 1197 774"/>
                                      <a:gd name="T33" fmla="*/ T32 w 597"/>
                                      <a:gd name="T34" fmla="+- 0 921 259"/>
                                      <a:gd name="T35" fmla="*/ 921 h 702"/>
                                      <a:gd name="T36" fmla="+- 0 1199 774"/>
                                      <a:gd name="T37" fmla="*/ T36 w 597"/>
                                      <a:gd name="T38" fmla="+- 0 925 259"/>
                                      <a:gd name="T39" fmla="*/ 925 h 702"/>
                                      <a:gd name="T40" fmla="+- 0 1237 774"/>
                                      <a:gd name="T41" fmla="*/ T40 w 597"/>
                                      <a:gd name="T42" fmla="+- 0 961 259"/>
                                      <a:gd name="T43" fmla="*/ 961 h 702"/>
                                      <a:gd name="T44" fmla="+- 0 1254 774"/>
                                      <a:gd name="T45" fmla="*/ T44 w 597"/>
                                      <a:gd name="T46" fmla="+- 0 961 259"/>
                                      <a:gd name="T47" fmla="*/ 961 h 702"/>
                                      <a:gd name="T48" fmla="+- 0 1270 774"/>
                                      <a:gd name="T49" fmla="*/ T48 w 597"/>
                                      <a:gd name="T50" fmla="+- 0 945 259"/>
                                      <a:gd name="T51" fmla="*/ 945 h 702"/>
                                      <a:gd name="T52" fmla="+- 0 1245 774"/>
                                      <a:gd name="T53" fmla="*/ T52 w 597"/>
                                      <a:gd name="T54" fmla="+- 0 945 259"/>
                                      <a:gd name="T55" fmla="*/ 945 h 702"/>
                                      <a:gd name="T56" fmla="+- 0 1215 774"/>
                                      <a:gd name="T57" fmla="*/ T56 w 597"/>
                                      <a:gd name="T58" fmla="+- 0 917 259"/>
                                      <a:gd name="T59" fmla="*/ 917 h 702"/>
                                      <a:gd name="T60" fmla="+- 0 1230 774"/>
                                      <a:gd name="T61" fmla="*/ T60 w 597"/>
                                      <a:gd name="T62" fmla="+- 0 903 259"/>
                                      <a:gd name="T63" fmla="*/ 903 h 702"/>
                                      <a:gd name="T64" fmla="+- 0 1235 774"/>
                                      <a:gd name="T65" fmla="*/ T64 w 597"/>
                                      <a:gd name="T66" fmla="+- 0 893 259"/>
                                      <a:gd name="T67" fmla="*/ 893 h 702"/>
                                      <a:gd name="T68" fmla="+- 0 1227 774"/>
                                      <a:gd name="T69" fmla="*/ T68 w 597"/>
                                      <a:gd name="T70" fmla="+- 0 881 259"/>
                                      <a:gd name="T71" fmla="*/ 881 h 702"/>
                                      <a:gd name="T72" fmla="+- 0 1219 774"/>
                                      <a:gd name="T73" fmla="*/ T72 w 597"/>
                                      <a:gd name="T74" fmla="+- 0 875 259"/>
                                      <a:gd name="T75" fmla="*/ 875 h 7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597" h="702">
                                        <a:moveTo>
                                          <a:pt x="445" y="616"/>
                                        </a:moveTo>
                                        <a:lnTo>
                                          <a:pt x="421" y="616"/>
                                        </a:lnTo>
                                        <a:lnTo>
                                          <a:pt x="432" y="626"/>
                                        </a:lnTo>
                                        <a:lnTo>
                                          <a:pt x="435" y="630"/>
                                        </a:lnTo>
                                        <a:lnTo>
                                          <a:pt x="435" y="640"/>
                                        </a:lnTo>
                                        <a:lnTo>
                                          <a:pt x="430" y="644"/>
                                        </a:lnTo>
                                        <a:lnTo>
                                          <a:pt x="426" y="648"/>
                                        </a:lnTo>
                                        <a:lnTo>
                                          <a:pt x="424" y="652"/>
                                        </a:lnTo>
                                        <a:lnTo>
                                          <a:pt x="423" y="662"/>
                                        </a:lnTo>
                                        <a:lnTo>
                                          <a:pt x="425" y="666"/>
                                        </a:lnTo>
                                        <a:lnTo>
                                          <a:pt x="463" y="702"/>
                                        </a:lnTo>
                                        <a:lnTo>
                                          <a:pt x="480" y="702"/>
                                        </a:lnTo>
                                        <a:lnTo>
                                          <a:pt x="496" y="686"/>
                                        </a:lnTo>
                                        <a:lnTo>
                                          <a:pt x="471" y="686"/>
                                        </a:lnTo>
                                        <a:lnTo>
                                          <a:pt x="441" y="658"/>
                                        </a:lnTo>
                                        <a:lnTo>
                                          <a:pt x="456" y="644"/>
                                        </a:lnTo>
                                        <a:lnTo>
                                          <a:pt x="461" y="634"/>
                                        </a:lnTo>
                                        <a:lnTo>
                                          <a:pt x="453" y="622"/>
                                        </a:lnTo>
                                        <a:lnTo>
                                          <a:pt x="445" y="616"/>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44"/>
                                <wps:cNvSpPr>
                                  <a:spLocks/>
                                </wps:cNvSpPr>
                                <wps:spPr bwMode="auto">
                                  <a:xfrm>
                                    <a:off x="774" y="259"/>
                                    <a:ext cx="597" cy="702"/>
                                  </a:xfrm>
                                  <a:custGeom>
                                    <a:avLst/>
                                    <a:gdLst>
                                      <a:gd name="T0" fmla="+- 0 1344 774"/>
                                      <a:gd name="T1" fmla="*/ T0 w 597"/>
                                      <a:gd name="T2" fmla="+- 0 845 259"/>
                                      <a:gd name="T3" fmla="*/ 845 h 702"/>
                                      <a:gd name="T4" fmla="+- 0 1245 774"/>
                                      <a:gd name="T5" fmla="*/ T4 w 597"/>
                                      <a:gd name="T6" fmla="+- 0 945 259"/>
                                      <a:gd name="T7" fmla="*/ 945 h 702"/>
                                      <a:gd name="T8" fmla="+- 0 1270 774"/>
                                      <a:gd name="T9" fmla="*/ T8 w 597"/>
                                      <a:gd name="T10" fmla="+- 0 945 259"/>
                                      <a:gd name="T11" fmla="*/ 945 h 702"/>
                                      <a:gd name="T12" fmla="+- 0 1345 774"/>
                                      <a:gd name="T13" fmla="*/ T12 w 597"/>
                                      <a:gd name="T14" fmla="+- 0 869 259"/>
                                      <a:gd name="T15" fmla="*/ 869 h 702"/>
                                      <a:gd name="T16" fmla="+- 0 1371 774"/>
                                      <a:gd name="T17" fmla="*/ T16 w 597"/>
                                      <a:gd name="T18" fmla="+- 0 869 259"/>
                                      <a:gd name="T19" fmla="*/ 869 h 702"/>
                                      <a:gd name="T20" fmla="+- 0 1344 774"/>
                                      <a:gd name="T21" fmla="*/ T20 w 597"/>
                                      <a:gd name="T22" fmla="+- 0 845 259"/>
                                      <a:gd name="T23" fmla="*/ 845 h 702"/>
                                    </a:gdLst>
                                    <a:ahLst/>
                                    <a:cxnLst>
                                      <a:cxn ang="0">
                                        <a:pos x="T1" y="T3"/>
                                      </a:cxn>
                                      <a:cxn ang="0">
                                        <a:pos x="T5" y="T7"/>
                                      </a:cxn>
                                      <a:cxn ang="0">
                                        <a:pos x="T9" y="T11"/>
                                      </a:cxn>
                                      <a:cxn ang="0">
                                        <a:pos x="T13" y="T15"/>
                                      </a:cxn>
                                      <a:cxn ang="0">
                                        <a:pos x="T17" y="T19"/>
                                      </a:cxn>
                                      <a:cxn ang="0">
                                        <a:pos x="T21" y="T23"/>
                                      </a:cxn>
                                    </a:cxnLst>
                                    <a:rect l="0" t="0" r="r" b="b"/>
                                    <a:pathLst>
                                      <a:path w="597" h="702">
                                        <a:moveTo>
                                          <a:pt x="570" y="586"/>
                                        </a:moveTo>
                                        <a:lnTo>
                                          <a:pt x="471" y="686"/>
                                        </a:lnTo>
                                        <a:lnTo>
                                          <a:pt x="496" y="686"/>
                                        </a:lnTo>
                                        <a:lnTo>
                                          <a:pt x="571" y="610"/>
                                        </a:lnTo>
                                        <a:lnTo>
                                          <a:pt x="597" y="610"/>
                                        </a:lnTo>
                                        <a:lnTo>
                                          <a:pt x="570" y="586"/>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45"/>
                                <wps:cNvSpPr>
                                  <a:spLocks/>
                                </wps:cNvSpPr>
                                <wps:spPr bwMode="auto">
                                  <a:xfrm>
                                    <a:off x="774" y="259"/>
                                    <a:ext cx="597" cy="702"/>
                                  </a:xfrm>
                                  <a:custGeom>
                                    <a:avLst/>
                                    <a:gdLst>
                                      <a:gd name="T0" fmla="+- 0 1018 774"/>
                                      <a:gd name="T1" fmla="*/ T0 w 597"/>
                                      <a:gd name="T2" fmla="+- 0 259 259"/>
                                      <a:gd name="T3" fmla="*/ 259 h 702"/>
                                      <a:gd name="T4" fmla="+- 0 1007 774"/>
                                      <a:gd name="T5" fmla="*/ T4 w 597"/>
                                      <a:gd name="T6" fmla="+- 0 259 259"/>
                                      <a:gd name="T7" fmla="*/ 259 h 702"/>
                                      <a:gd name="T8" fmla="+- 0 986 774"/>
                                      <a:gd name="T9" fmla="*/ T8 w 597"/>
                                      <a:gd name="T10" fmla="+- 0 261 259"/>
                                      <a:gd name="T11" fmla="*/ 261 h 702"/>
                                      <a:gd name="T12" fmla="+- 0 967 774"/>
                                      <a:gd name="T13" fmla="*/ T12 w 597"/>
                                      <a:gd name="T14" fmla="+- 0 267 259"/>
                                      <a:gd name="T15" fmla="*/ 267 h 702"/>
                                      <a:gd name="T16" fmla="+- 0 949 774"/>
                                      <a:gd name="T17" fmla="*/ T16 w 597"/>
                                      <a:gd name="T18" fmla="+- 0 277 259"/>
                                      <a:gd name="T19" fmla="*/ 277 h 702"/>
                                      <a:gd name="T20" fmla="+- 0 1007 774"/>
                                      <a:gd name="T21" fmla="*/ T20 w 597"/>
                                      <a:gd name="T22" fmla="+- 0 277 259"/>
                                      <a:gd name="T23" fmla="*/ 277 h 702"/>
                                      <a:gd name="T24" fmla="+- 0 1029 774"/>
                                      <a:gd name="T25" fmla="*/ T24 w 597"/>
                                      <a:gd name="T26" fmla="+- 0 279 259"/>
                                      <a:gd name="T27" fmla="*/ 279 h 702"/>
                                      <a:gd name="T28" fmla="+- 0 1049 774"/>
                                      <a:gd name="T29" fmla="*/ T28 w 597"/>
                                      <a:gd name="T30" fmla="+- 0 287 259"/>
                                      <a:gd name="T31" fmla="*/ 287 h 702"/>
                                      <a:gd name="T32" fmla="+- 0 1066 774"/>
                                      <a:gd name="T33" fmla="*/ T32 w 597"/>
                                      <a:gd name="T34" fmla="+- 0 301 259"/>
                                      <a:gd name="T35" fmla="*/ 301 h 702"/>
                                      <a:gd name="T36" fmla="+- 0 1079 774"/>
                                      <a:gd name="T37" fmla="*/ T36 w 597"/>
                                      <a:gd name="T38" fmla="+- 0 319 259"/>
                                      <a:gd name="T39" fmla="*/ 319 h 702"/>
                                      <a:gd name="T40" fmla="+- 0 1087 774"/>
                                      <a:gd name="T41" fmla="*/ T40 w 597"/>
                                      <a:gd name="T42" fmla="+- 0 339 259"/>
                                      <a:gd name="T43" fmla="*/ 339 h 702"/>
                                      <a:gd name="T44" fmla="+- 0 1087 774"/>
                                      <a:gd name="T45" fmla="*/ T44 w 597"/>
                                      <a:gd name="T46" fmla="+- 0 367 259"/>
                                      <a:gd name="T47" fmla="*/ 367 h 702"/>
                                      <a:gd name="T48" fmla="+- 0 1083 774"/>
                                      <a:gd name="T49" fmla="*/ T48 w 597"/>
                                      <a:gd name="T50" fmla="+- 0 387 259"/>
                                      <a:gd name="T51" fmla="*/ 387 h 702"/>
                                      <a:gd name="T52" fmla="+- 0 1077 774"/>
                                      <a:gd name="T53" fmla="*/ T52 w 597"/>
                                      <a:gd name="T54" fmla="+- 0 403 259"/>
                                      <a:gd name="T55" fmla="*/ 403 h 702"/>
                                      <a:gd name="T56" fmla="+- 0 1068 774"/>
                                      <a:gd name="T57" fmla="*/ T56 w 597"/>
                                      <a:gd name="T58" fmla="+- 0 415 259"/>
                                      <a:gd name="T59" fmla="*/ 415 h 702"/>
                                      <a:gd name="T60" fmla="+- 0 1067 774"/>
                                      <a:gd name="T61" fmla="*/ T60 w 597"/>
                                      <a:gd name="T62" fmla="+- 0 415 259"/>
                                      <a:gd name="T63" fmla="*/ 415 h 702"/>
                                      <a:gd name="T64" fmla="+- 0 1066 774"/>
                                      <a:gd name="T65" fmla="*/ T64 w 597"/>
                                      <a:gd name="T66" fmla="+- 0 417 259"/>
                                      <a:gd name="T67" fmla="*/ 417 h 702"/>
                                      <a:gd name="T68" fmla="+- 0 1061 774"/>
                                      <a:gd name="T69" fmla="*/ T68 w 597"/>
                                      <a:gd name="T70" fmla="+- 0 423 259"/>
                                      <a:gd name="T71" fmla="*/ 423 h 702"/>
                                      <a:gd name="T72" fmla="+- 0 1055 774"/>
                                      <a:gd name="T73" fmla="*/ T72 w 597"/>
                                      <a:gd name="T74" fmla="+- 0 433 259"/>
                                      <a:gd name="T75" fmla="*/ 433 h 702"/>
                                      <a:gd name="T76" fmla="+- 0 1050 774"/>
                                      <a:gd name="T77" fmla="*/ T76 w 597"/>
                                      <a:gd name="T78" fmla="+- 0 447 259"/>
                                      <a:gd name="T79" fmla="*/ 447 h 702"/>
                                      <a:gd name="T80" fmla="+- 0 1048 774"/>
                                      <a:gd name="T81" fmla="*/ T80 w 597"/>
                                      <a:gd name="T82" fmla="+- 0 463 259"/>
                                      <a:gd name="T83" fmla="*/ 463 h 702"/>
                                      <a:gd name="T84" fmla="+- 0 1051 774"/>
                                      <a:gd name="T85" fmla="*/ T84 w 597"/>
                                      <a:gd name="T86" fmla="+- 0 481 259"/>
                                      <a:gd name="T87" fmla="*/ 481 h 702"/>
                                      <a:gd name="T88" fmla="+- 0 1062 774"/>
                                      <a:gd name="T89" fmla="*/ T88 w 597"/>
                                      <a:gd name="T90" fmla="+- 0 501 259"/>
                                      <a:gd name="T91" fmla="*/ 501 h 702"/>
                                      <a:gd name="T92" fmla="+- 0 1074 774"/>
                                      <a:gd name="T93" fmla="*/ T92 w 597"/>
                                      <a:gd name="T94" fmla="+- 0 513 259"/>
                                      <a:gd name="T95" fmla="*/ 513 h 702"/>
                                      <a:gd name="T96" fmla="+- 0 1106 774"/>
                                      <a:gd name="T97" fmla="*/ T96 w 597"/>
                                      <a:gd name="T98" fmla="+- 0 543 259"/>
                                      <a:gd name="T99" fmla="*/ 543 h 702"/>
                                      <a:gd name="T100" fmla="+- 0 1125 774"/>
                                      <a:gd name="T101" fmla="*/ T100 w 597"/>
                                      <a:gd name="T102" fmla="+- 0 563 259"/>
                                      <a:gd name="T103" fmla="*/ 563 h 702"/>
                                      <a:gd name="T104" fmla="+- 0 1146 774"/>
                                      <a:gd name="T105" fmla="*/ T104 w 597"/>
                                      <a:gd name="T106" fmla="+- 0 583 259"/>
                                      <a:gd name="T107" fmla="*/ 583 h 702"/>
                                      <a:gd name="T108" fmla="+- 0 1167 774"/>
                                      <a:gd name="T109" fmla="*/ T108 w 597"/>
                                      <a:gd name="T110" fmla="+- 0 603 259"/>
                                      <a:gd name="T111" fmla="*/ 603 h 702"/>
                                      <a:gd name="T112" fmla="+- 0 1190 774"/>
                                      <a:gd name="T113" fmla="*/ T112 w 597"/>
                                      <a:gd name="T114" fmla="+- 0 627 259"/>
                                      <a:gd name="T115" fmla="*/ 627 h 702"/>
                                      <a:gd name="T116" fmla="+- 0 1235 774"/>
                                      <a:gd name="T117" fmla="*/ T116 w 597"/>
                                      <a:gd name="T118" fmla="+- 0 671 259"/>
                                      <a:gd name="T119" fmla="*/ 671 h 702"/>
                                      <a:gd name="T120" fmla="+- 0 1357 774"/>
                                      <a:gd name="T121" fmla="*/ T120 w 597"/>
                                      <a:gd name="T122" fmla="+- 0 795 259"/>
                                      <a:gd name="T123" fmla="*/ 795 h 702"/>
                                      <a:gd name="T124" fmla="+- 0 1400 774"/>
                                      <a:gd name="T125" fmla="*/ T124 w 597"/>
                                      <a:gd name="T126" fmla="+- 0 837 259"/>
                                      <a:gd name="T127" fmla="*/ 837 h 702"/>
                                      <a:gd name="T128" fmla="+- 0 1371 774"/>
                                      <a:gd name="T129" fmla="*/ T128 w 597"/>
                                      <a:gd name="T130" fmla="+- 0 869 259"/>
                                      <a:gd name="T131" fmla="*/ 869 h 702"/>
                                      <a:gd name="T132" fmla="+- 0 1345 774"/>
                                      <a:gd name="T133" fmla="*/ T132 w 597"/>
                                      <a:gd name="T134" fmla="+- 0 869 259"/>
                                      <a:gd name="T135" fmla="*/ 869 h 702"/>
                                      <a:gd name="T136" fmla="+- 0 1363 774"/>
                                      <a:gd name="T137" fmla="*/ T136 w 597"/>
                                      <a:gd name="T138" fmla="+- 0 885 259"/>
                                      <a:gd name="T139" fmla="*/ 885 h 702"/>
                                      <a:gd name="T140" fmla="+- 0 1375 774"/>
                                      <a:gd name="T141" fmla="*/ T140 w 597"/>
                                      <a:gd name="T142" fmla="+- 0 885 259"/>
                                      <a:gd name="T143" fmla="*/ 885 h 702"/>
                                      <a:gd name="T144" fmla="+- 0 1380 774"/>
                                      <a:gd name="T145" fmla="*/ T144 w 597"/>
                                      <a:gd name="T146" fmla="+- 0 883 259"/>
                                      <a:gd name="T147" fmla="*/ 883 h 702"/>
                                      <a:gd name="T148" fmla="+- 0 1418 774"/>
                                      <a:gd name="T149" fmla="*/ T148 w 597"/>
                                      <a:gd name="T150" fmla="+- 0 843 259"/>
                                      <a:gd name="T151" fmla="*/ 843 h 702"/>
                                      <a:gd name="T152" fmla="+- 0 1418 774"/>
                                      <a:gd name="T153" fmla="*/ T152 w 597"/>
                                      <a:gd name="T154" fmla="+- 0 831 259"/>
                                      <a:gd name="T155" fmla="*/ 831 h 702"/>
                                      <a:gd name="T156" fmla="+- 0 1365 774"/>
                                      <a:gd name="T157" fmla="*/ T156 w 597"/>
                                      <a:gd name="T158" fmla="+- 0 777 259"/>
                                      <a:gd name="T159" fmla="*/ 777 h 702"/>
                                      <a:gd name="T160" fmla="+- 0 1310 774"/>
                                      <a:gd name="T161" fmla="*/ T160 w 597"/>
                                      <a:gd name="T162" fmla="+- 0 723 259"/>
                                      <a:gd name="T163" fmla="*/ 723 h 702"/>
                                      <a:gd name="T164" fmla="+- 0 1268 774"/>
                                      <a:gd name="T165" fmla="*/ T164 w 597"/>
                                      <a:gd name="T166" fmla="+- 0 681 259"/>
                                      <a:gd name="T167" fmla="*/ 681 h 702"/>
                                      <a:gd name="T168" fmla="+- 0 1224 774"/>
                                      <a:gd name="T169" fmla="*/ T168 w 597"/>
                                      <a:gd name="T170" fmla="+- 0 637 259"/>
                                      <a:gd name="T171" fmla="*/ 637 h 702"/>
                                      <a:gd name="T172" fmla="+- 0 1202 774"/>
                                      <a:gd name="T173" fmla="*/ T172 w 597"/>
                                      <a:gd name="T174" fmla="+- 0 615 259"/>
                                      <a:gd name="T175" fmla="*/ 615 h 702"/>
                                      <a:gd name="T176" fmla="+- 0 1181 774"/>
                                      <a:gd name="T177" fmla="*/ T176 w 597"/>
                                      <a:gd name="T178" fmla="+- 0 595 259"/>
                                      <a:gd name="T179" fmla="*/ 595 h 702"/>
                                      <a:gd name="T180" fmla="+- 0 1162 774"/>
                                      <a:gd name="T181" fmla="*/ T180 w 597"/>
                                      <a:gd name="T182" fmla="+- 0 575 259"/>
                                      <a:gd name="T183" fmla="*/ 575 h 702"/>
                                      <a:gd name="T184" fmla="+- 0 1143 774"/>
                                      <a:gd name="T185" fmla="*/ T184 w 597"/>
                                      <a:gd name="T186" fmla="+- 0 557 259"/>
                                      <a:gd name="T187" fmla="*/ 557 h 702"/>
                                      <a:gd name="T188" fmla="+- 0 1126 774"/>
                                      <a:gd name="T189" fmla="*/ T188 w 597"/>
                                      <a:gd name="T190" fmla="+- 0 539 259"/>
                                      <a:gd name="T191" fmla="*/ 539 h 702"/>
                                      <a:gd name="T192" fmla="+- 0 1098 774"/>
                                      <a:gd name="T193" fmla="*/ T192 w 597"/>
                                      <a:gd name="T194" fmla="+- 0 513 259"/>
                                      <a:gd name="T195" fmla="*/ 513 h 702"/>
                                      <a:gd name="T196" fmla="+- 0 1088 774"/>
                                      <a:gd name="T197" fmla="*/ T196 w 597"/>
                                      <a:gd name="T198" fmla="+- 0 503 259"/>
                                      <a:gd name="T199" fmla="*/ 503 h 702"/>
                                      <a:gd name="T200" fmla="+- 0 1072 774"/>
                                      <a:gd name="T201" fmla="*/ T200 w 597"/>
                                      <a:gd name="T202" fmla="+- 0 483 259"/>
                                      <a:gd name="T203" fmla="*/ 483 h 702"/>
                                      <a:gd name="T204" fmla="+- 0 1065 774"/>
                                      <a:gd name="T205" fmla="*/ T204 w 597"/>
                                      <a:gd name="T206" fmla="+- 0 467 259"/>
                                      <a:gd name="T207" fmla="*/ 467 h 702"/>
                                      <a:gd name="T208" fmla="+- 0 1066 774"/>
                                      <a:gd name="T209" fmla="*/ T208 w 597"/>
                                      <a:gd name="T210" fmla="+- 0 451 259"/>
                                      <a:gd name="T211" fmla="*/ 451 h 702"/>
                                      <a:gd name="T212" fmla="+- 0 1072 774"/>
                                      <a:gd name="T213" fmla="*/ T212 w 597"/>
                                      <a:gd name="T214" fmla="+- 0 437 259"/>
                                      <a:gd name="T215" fmla="*/ 437 h 702"/>
                                      <a:gd name="T216" fmla="+- 0 1080 774"/>
                                      <a:gd name="T217" fmla="*/ T216 w 597"/>
                                      <a:gd name="T218" fmla="+- 0 427 259"/>
                                      <a:gd name="T219" fmla="*/ 427 h 702"/>
                                      <a:gd name="T220" fmla="+- 0 1081 774"/>
                                      <a:gd name="T221" fmla="*/ T220 w 597"/>
                                      <a:gd name="T222" fmla="+- 0 425 259"/>
                                      <a:gd name="T223" fmla="*/ 425 h 702"/>
                                      <a:gd name="T224" fmla="+- 0 1093 774"/>
                                      <a:gd name="T225" fmla="*/ T224 w 597"/>
                                      <a:gd name="T226" fmla="+- 0 409 259"/>
                                      <a:gd name="T227" fmla="*/ 409 h 702"/>
                                      <a:gd name="T228" fmla="+- 0 1102 774"/>
                                      <a:gd name="T229" fmla="*/ T228 w 597"/>
                                      <a:gd name="T230" fmla="+- 0 391 259"/>
                                      <a:gd name="T231" fmla="*/ 391 h 702"/>
                                      <a:gd name="T232" fmla="+- 0 1106 774"/>
                                      <a:gd name="T233" fmla="*/ T232 w 597"/>
                                      <a:gd name="T234" fmla="+- 0 371 259"/>
                                      <a:gd name="T235" fmla="*/ 371 h 702"/>
                                      <a:gd name="T236" fmla="+- 0 1104 774"/>
                                      <a:gd name="T237" fmla="*/ T236 w 597"/>
                                      <a:gd name="T238" fmla="+- 0 345 259"/>
                                      <a:gd name="T239" fmla="*/ 345 h 702"/>
                                      <a:gd name="T240" fmla="+- 0 1074 774"/>
                                      <a:gd name="T241" fmla="*/ T240 w 597"/>
                                      <a:gd name="T242" fmla="+- 0 285 259"/>
                                      <a:gd name="T243" fmla="*/ 285 h 702"/>
                                      <a:gd name="T244" fmla="+- 0 1038 774"/>
                                      <a:gd name="T245" fmla="*/ T244 w 597"/>
                                      <a:gd name="T246" fmla="+- 0 265 259"/>
                                      <a:gd name="T247" fmla="*/ 265 h 702"/>
                                      <a:gd name="T248" fmla="+- 0 1018 774"/>
                                      <a:gd name="T249" fmla="*/ T248 w 597"/>
                                      <a:gd name="T250" fmla="+- 0 259 259"/>
                                      <a:gd name="T251" fmla="*/ 259 h 7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597" h="702">
                                        <a:moveTo>
                                          <a:pt x="244" y="0"/>
                                        </a:moveTo>
                                        <a:lnTo>
                                          <a:pt x="233" y="0"/>
                                        </a:lnTo>
                                        <a:lnTo>
                                          <a:pt x="212" y="2"/>
                                        </a:lnTo>
                                        <a:lnTo>
                                          <a:pt x="193" y="8"/>
                                        </a:lnTo>
                                        <a:lnTo>
                                          <a:pt x="175" y="18"/>
                                        </a:lnTo>
                                        <a:lnTo>
                                          <a:pt x="233" y="18"/>
                                        </a:lnTo>
                                        <a:lnTo>
                                          <a:pt x="255" y="20"/>
                                        </a:lnTo>
                                        <a:lnTo>
                                          <a:pt x="275" y="28"/>
                                        </a:lnTo>
                                        <a:lnTo>
                                          <a:pt x="292" y="42"/>
                                        </a:lnTo>
                                        <a:lnTo>
                                          <a:pt x="305" y="60"/>
                                        </a:lnTo>
                                        <a:lnTo>
                                          <a:pt x="313" y="80"/>
                                        </a:lnTo>
                                        <a:lnTo>
                                          <a:pt x="313" y="108"/>
                                        </a:lnTo>
                                        <a:lnTo>
                                          <a:pt x="309" y="128"/>
                                        </a:lnTo>
                                        <a:lnTo>
                                          <a:pt x="303" y="144"/>
                                        </a:lnTo>
                                        <a:lnTo>
                                          <a:pt x="294" y="156"/>
                                        </a:lnTo>
                                        <a:lnTo>
                                          <a:pt x="293" y="156"/>
                                        </a:lnTo>
                                        <a:lnTo>
                                          <a:pt x="292" y="158"/>
                                        </a:lnTo>
                                        <a:lnTo>
                                          <a:pt x="287" y="164"/>
                                        </a:lnTo>
                                        <a:lnTo>
                                          <a:pt x="281" y="174"/>
                                        </a:lnTo>
                                        <a:lnTo>
                                          <a:pt x="276" y="188"/>
                                        </a:lnTo>
                                        <a:lnTo>
                                          <a:pt x="274" y="204"/>
                                        </a:lnTo>
                                        <a:lnTo>
                                          <a:pt x="277" y="222"/>
                                        </a:lnTo>
                                        <a:lnTo>
                                          <a:pt x="288" y="242"/>
                                        </a:lnTo>
                                        <a:lnTo>
                                          <a:pt x="300" y="254"/>
                                        </a:lnTo>
                                        <a:lnTo>
                                          <a:pt x="332" y="284"/>
                                        </a:lnTo>
                                        <a:lnTo>
                                          <a:pt x="351" y="304"/>
                                        </a:lnTo>
                                        <a:lnTo>
                                          <a:pt x="372" y="324"/>
                                        </a:lnTo>
                                        <a:lnTo>
                                          <a:pt x="393" y="344"/>
                                        </a:lnTo>
                                        <a:lnTo>
                                          <a:pt x="416" y="368"/>
                                        </a:lnTo>
                                        <a:lnTo>
                                          <a:pt x="461" y="412"/>
                                        </a:lnTo>
                                        <a:lnTo>
                                          <a:pt x="583" y="536"/>
                                        </a:lnTo>
                                        <a:lnTo>
                                          <a:pt x="626" y="578"/>
                                        </a:lnTo>
                                        <a:lnTo>
                                          <a:pt x="597" y="610"/>
                                        </a:lnTo>
                                        <a:lnTo>
                                          <a:pt x="571" y="610"/>
                                        </a:lnTo>
                                        <a:lnTo>
                                          <a:pt x="589" y="626"/>
                                        </a:lnTo>
                                        <a:lnTo>
                                          <a:pt x="601" y="626"/>
                                        </a:lnTo>
                                        <a:lnTo>
                                          <a:pt x="606" y="624"/>
                                        </a:lnTo>
                                        <a:lnTo>
                                          <a:pt x="644" y="584"/>
                                        </a:lnTo>
                                        <a:lnTo>
                                          <a:pt x="644" y="572"/>
                                        </a:lnTo>
                                        <a:lnTo>
                                          <a:pt x="591" y="518"/>
                                        </a:lnTo>
                                        <a:lnTo>
                                          <a:pt x="536" y="464"/>
                                        </a:lnTo>
                                        <a:lnTo>
                                          <a:pt x="494" y="422"/>
                                        </a:lnTo>
                                        <a:lnTo>
                                          <a:pt x="450" y="378"/>
                                        </a:lnTo>
                                        <a:lnTo>
                                          <a:pt x="428" y="356"/>
                                        </a:lnTo>
                                        <a:lnTo>
                                          <a:pt x="407" y="336"/>
                                        </a:lnTo>
                                        <a:lnTo>
                                          <a:pt x="388" y="316"/>
                                        </a:lnTo>
                                        <a:lnTo>
                                          <a:pt x="369" y="298"/>
                                        </a:lnTo>
                                        <a:lnTo>
                                          <a:pt x="352" y="280"/>
                                        </a:lnTo>
                                        <a:lnTo>
                                          <a:pt x="324" y="254"/>
                                        </a:lnTo>
                                        <a:lnTo>
                                          <a:pt x="314" y="244"/>
                                        </a:lnTo>
                                        <a:lnTo>
                                          <a:pt x="298" y="224"/>
                                        </a:lnTo>
                                        <a:lnTo>
                                          <a:pt x="291" y="208"/>
                                        </a:lnTo>
                                        <a:lnTo>
                                          <a:pt x="292" y="192"/>
                                        </a:lnTo>
                                        <a:lnTo>
                                          <a:pt x="298" y="178"/>
                                        </a:lnTo>
                                        <a:lnTo>
                                          <a:pt x="306" y="168"/>
                                        </a:lnTo>
                                        <a:lnTo>
                                          <a:pt x="307" y="166"/>
                                        </a:lnTo>
                                        <a:lnTo>
                                          <a:pt x="319" y="150"/>
                                        </a:lnTo>
                                        <a:lnTo>
                                          <a:pt x="328" y="132"/>
                                        </a:lnTo>
                                        <a:lnTo>
                                          <a:pt x="332" y="112"/>
                                        </a:lnTo>
                                        <a:lnTo>
                                          <a:pt x="330" y="86"/>
                                        </a:lnTo>
                                        <a:lnTo>
                                          <a:pt x="300" y="26"/>
                                        </a:lnTo>
                                        <a:lnTo>
                                          <a:pt x="264" y="6"/>
                                        </a:lnTo>
                                        <a:lnTo>
                                          <a:pt x="24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46"/>
                                <wps:cNvSpPr>
                                  <a:spLocks/>
                                </wps:cNvSpPr>
                                <wps:spPr bwMode="auto">
                                  <a:xfrm>
                                    <a:off x="774" y="259"/>
                                    <a:ext cx="597" cy="702"/>
                                  </a:xfrm>
                                  <a:custGeom>
                                    <a:avLst/>
                                    <a:gdLst>
                                      <a:gd name="T0" fmla="+- 0 1034 774"/>
                                      <a:gd name="T1" fmla="*/ T0 w 597"/>
                                      <a:gd name="T2" fmla="+- 0 533 259"/>
                                      <a:gd name="T3" fmla="*/ 533 h 702"/>
                                      <a:gd name="T4" fmla="+- 0 1006 774"/>
                                      <a:gd name="T5" fmla="*/ T4 w 597"/>
                                      <a:gd name="T6" fmla="+- 0 533 259"/>
                                      <a:gd name="T7" fmla="*/ 533 h 702"/>
                                      <a:gd name="T8" fmla="+- 0 1014 774"/>
                                      <a:gd name="T9" fmla="*/ T8 w 597"/>
                                      <a:gd name="T10" fmla="+- 0 537 259"/>
                                      <a:gd name="T11" fmla="*/ 537 h 702"/>
                                      <a:gd name="T12" fmla="+- 0 1018 774"/>
                                      <a:gd name="T13" fmla="*/ T12 w 597"/>
                                      <a:gd name="T14" fmla="+- 0 539 259"/>
                                      <a:gd name="T15" fmla="*/ 539 h 702"/>
                                      <a:gd name="T16" fmla="+- 0 1200 774"/>
                                      <a:gd name="T17" fmla="*/ T16 w 597"/>
                                      <a:gd name="T18" fmla="+- 0 729 259"/>
                                      <a:gd name="T19" fmla="*/ 729 h 702"/>
                                      <a:gd name="T20" fmla="+- 0 1109 774"/>
                                      <a:gd name="T21" fmla="*/ T20 w 597"/>
                                      <a:gd name="T22" fmla="+- 0 831 259"/>
                                      <a:gd name="T23" fmla="*/ 831 h 702"/>
                                      <a:gd name="T24" fmla="+- 0 1109 774"/>
                                      <a:gd name="T25" fmla="*/ T24 w 597"/>
                                      <a:gd name="T26" fmla="+- 0 843 259"/>
                                      <a:gd name="T27" fmla="*/ 843 h 702"/>
                                      <a:gd name="T28" fmla="+- 0 1154 774"/>
                                      <a:gd name="T29" fmla="*/ T28 w 597"/>
                                      <a:gd name="T30" fmla="+- 0 883 259"/>
                                      <a:gd name="T31" fmla="*/ 883 h 702"/>
                                      <a:gd name="T32" fmla="+- 0 1170 774"/>
                                      <a:gd name="T33" fmla="*/ T32 w 597"/>
                                      <a:gd name="T34" fmla="+- 0 883 259"/>
                                      <a:gd name="T35" fmla="*/ 883 h 702"/>
                                      <a:gd name="T36" fmla="+- 0 1173 774"/>
                                      <a:gd name="T37" fmla="*/ T36 w 597"/>
                                      <a:gd name="T38" fmla="+- 0 879 259"/>
                                      <a:gd name="T39" fmla="*/ 879 h 702"/>
                                      <a:gd name="T40" fmla="+- 0 1175 774"/>
                                      <a:gd name="T41" fmla="*/ T40 w 597"/>
                                      <a:gd name="T42" fmla="+- 0 879 259"/>
                                      <a:gd name="T43" fmla="*/ 879 h 702"/>
                                      <a:gd name="T44" fmla="+- 0 1182 774"/>
                                      <a:gd name="T45" fmla="*/ T44 w 597"/>
                                      <a:gd name="T46" fmla="+- 0 875 259"/>
                                      <a:gd name="T47" fmla="*/ 875 h 702"/>
                                      <a:gd name="T48" fmla="+- 0 1219 774"/>
                                      <a:gd name="T49" fmla="*/ T48 w 597"/>
                                      <a:gd name="T50" fmla="+- 0 875 259"/>
                                      <a:gd name="T51" fmla="*/ 875 h 702"/>
                                      <a:gd name="T52" fmla="+- 0 1209 774"/>
                                      <a:gd name="T53" fmla="*/ T52 w 597"/>
                                      <a:gd name="T54" fmla="+- 0 867 259"/>
                                      <a:gd name="T55" fmla="*/ 867 h 702"/>
                                      <a:gd name="T56" fmla="+- 0 1162 774"/>
                                      <a:gd name="T57" fmla="*/ T56 w 597"/>
                                      <a:gd name="T58" fmla="+- 0 867 259"/>
                                      <a:gd name="T59" fmla="*/ 867 h 702"/>
                                      <a:gd name="T60" fmla="+- 0 1128 774"/>
                                      <a:gd name="T61" fmla="*/ T60 w 597"/>
                                      <a:gd name="T62" fmla="+- 0 835 259"/>
                                      <a:gd name="T63" fmla="*/ 835 h 702"/>
                                      <a:gd name="T64" fmla="+- 0 1224 774"/>
                                      <a:gd name="T65" fmla="*/ T64 w 597"/>
                                      <a:gd name="T66" fmla="+- 0 729 259"/>
                                      <a:gd name="T67" fmla="*/ 729 h 702"/>
                                      <a:gd name="T68" fmla="+- 0 1034 774"/>
                                      <a:gd name="T69" fmla="*/ T68 w 597"/>
                                      <a:gd name="T70" fmla="+- 0 533 259"/>
                                      <a:gd name="T71" fmla="*/ 533 h 7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597" h="702">
                                        <a:moveTo>
                                          <a:pt x="260" y="274"/>
                                        </a:moveTo>
                                        <a:lnTo>
                                          <a:pt x="232" y="274"/>
                                        </a:lnTo>
                                        <a:lnTo>
                                          <a:pt x="240" y="278"/>
                                        </a:lnTo>
                                        <a:lnTo>
                                          <a:pt x="244" y="280"/>
                                        </a:lnTo>
                                        <a:lnTo>
                                          <a:pt x="426" y="470"/>
                                        </a:lnTo>
                                        <a:lnTo>
                                          <a:pt x="335" y="572"/>
                                        </a:lnTo>
                                        <a:lnTo>
                                          <a:pt x="335" y="584"/>
                                        </a:lnTo>
                                        <a:lnTo>
                                          <a:pt x="380" y="624"/>
                                        </a:lnTo>
                                        <a:lnTo>
                                          <a:pt x="396" y="624"/>
                                        </a:lnTo>
                                        <a:lnTo>
                                          <a:pt x="399" y="620"/>
                                        </a:lnTo>
                                        <a:lnTo>
                                          <a:pt x="401" y="620"/>
                                        </a:lnTo>
                                        <a:lnTo>
                                          <a:pt x="408" y="616"/>
                                        </a:lnTo>
                                        <a:lnTo>
                                          <a:pt x="445" y="616"/>
                                        </a:lnTo>
                                        <a:lnTo>
                                          <a:pt x="435" y="608"/>
                                        </a:lnTo>
                                        <a:lnTo>
                                          <a:pt x="388" y="608"/>
                                        </a:lnTo>
                                        <a:lnTo>
                                          <a:pt x="354" y="576"/>
                                        </a:lnTo>
                                        <a:lnTo>
                                          <a:pt x="450" y="470"/>
                                        </a:lnTo>
                                        <a:lnTo>
                                          <a:pt x="260" y="274"/>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47"/>
                                <wps:cNvSpPr>
                                  <a:spLocks/>
                                </wps:cNvSpPr>
                                <wps:spPr bwMode="auto">
                                  <a:xfrm>
                                    <a:off x="774" y="259"/>
                                    <a:ext cx="597" cy="702"/>
                                  </a:xfrm>
                                  <a:custGeom>
                                    <a:avLst/>
                                    <a:gdLst>
                                      <a:gd name="T0" fmla="+- 0 1192 774"/>
                                      <a:gd name="T1" fmla="*/ T0 w 597"/>
                                      <a:gd name="T2" fmla="+- 0 857 259"/>
                                      <a:gd name="T3" fmla="*/ 857 h 702"/>
                                      <a:gd name="T4" fmla="+- 0 1174 774"/>
                                      <a:gd name="T5" fmla="*/ T4 w 597"/>
                                      <a:gd name="T6" fmla="+- 0 857 259"/>
                                      <a:gd name="T7" fmla="*/ 857 h 702"/>
                                      <a:gd name="T8" fmla="+- 0 1162 774"/>
                                      <a:gd name="T9" fmla="*/ T8 w 597"/>
                                      <a:gd name="T10" fmla="+- 0 867 259"/>
                                      <a:gd name="T11" fmla="*/ 867 h 702"/>
                                      <a:gd name="T12" fmla="+- 0 1209 774"/>
                                      <a:gd name="T13" fmla="*/ T12 w 597"/>
                                      <a:gd name="T14" fmla="+- 0 867 259"/>
                                      <a:gd name="T15" fmla="*/ 867 h 702"/>
                                      <a:gd name="T16" fmla="+- 0 1204 774"/>
                                      <a:gd name="T17" fmla="*/ T16 w 597"/>
                                      <a:gd name="T18" fmla="+- 0 863 259"/>
                                      <a:gd name="T19" fmla="*/ 863 h 702"/>
                                      <a:gd name="T20" fmla="+- 0 1192 774"/>
                                      <a:gd name="T21" fmla="*/ T20 w 597"/>
                                      <a:gd name="T22" fmla="+- 0 857 259"/>
                                      <a:gd name="T23" fmla="*/ 857 h 702"/>
                                    </a:gdLst>
                                    <a:ahLst/>
                                    <a:cxnLst>
                                      <a:cxn ang="0">
                                        <a:pos x="T1" y="T3"/>
                                      </a:cxn>
                                      <a:cxn ang="0">
                                        <a:pos x="T5" y="T7"/>
                                      </a:cxn>
                                      <a:cxn ang="0">
                                        <a:pos x="T9" y="T11"/>
                                      </a:cxn>
                                      <a:cxn ang="0">
                                        <a:pos x="T13" y="T15"/>
                                      </a:cxn>
                                      <a:cxn ang="0">
                                        <a:pos x="T17" y="T19"/>
                                      </a:cxn>
                                      <a:cxn ang="0">
                                        <a:pos x="T21" y="T23"/>
                                      </a:cxn>
                                    </a:cxnLst>
                                    <a:rect l="0" t="0" r="r" b="b"/>
                                    <a:pathLst>
                                      <a:path w="597" h="702">
                                        <a:moveTo>
                                          <a:pt x="418" y="598"/>
                                        </a:moveTo>
                                        <a:lnTo>
                                          <a:pt x="400" y="598"/>
                                        </a:lnTo>
                                        <a:lnTo>
                                          <a:pt x="388" y="608"/>
                                        </a:lnTo>
                                        <a:lnTo>
                                          <a:pt x="435" y="608"/>
                                        </a:lnTo>
                                        <a:lnTo>
                                          <a:pt x="430" y="604"/>
                                        </a:lnTo>
                                        <a:lnTo>
                                          <a:pt x="418" y="59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48"/>
                                <wps:cNvSpPr>
                                  <a:spLocks/>
                                </wps:cNvSpPr>
                                <wps:spPr bwMode="auto">
                                  <a:xfrm>
                                    <a:off x="774" y="259"/>
                                    <a:ext cx="597" cy="702"/>
                                  </a:xfrm>
                                  <a:custGeom>
                                    <a:avLst/>
                                    <a:gdLst>
                                      <a:gd name="T0" fmla="+- 0 890 774"/>
                                      <a:gd name="T1" fmla="*/ T0 w 597"/>
                                      <a:gd name="T2" fmla="+- 0 261 259"/>
                                      <a:gd name="T3" fmla="*/ 261 h 702"/>
                                      <a:gd name="T4" fmla="+- 0 819 774"/>
                                      <a:gd name="T5" fmla="*/ T4 w 597"/>
                                      <a:gd name="T6" fmla="+- 0 277 259"/>
                                      <a:gd name="T7" fmla="*/ 277 h 702"/>
                                      <a:gd name="T8" fmla="+- 0 779 774"/>
                                      <a:gd name="T9" fmla="*/ T8 w 597"/>
                                      <a:gd name="T10" fmla="+- 0 323 259"/>
                                      <a:gd name="T11" fmla="*/ 323 h 702"/>
                                      <a:gd name="T12" fmla="+- 0 774 774"/>
                                      <a:gd name="T13" fmla="*/ T12 w 597"/>
                                      <a:gd name="T14" fmla="+- 0 343 259"/>
                                      <a:gd name="T15" fmla="*/ 343 h 702"/>
                                      <a:gd name="T16" fmla="+- 0 775 774"/>
                                      <a:gd name="T17" fmla="*/ T16 w 597"/>
                                      <a:gd name="T18" fmla="+- 0 369 259"/>
                                      <a:gd name="T19" fmla="*/ 369 h 702"/>
                                      <a:gd name="T20" fmla="+- 0 779 774"/>
                                      <a:gd name="T21" fmla="*/ T20 w 597"/>
                                      <a:gd name="T22" fmla="+- 0 389 259"/>
                                      <a:gd name="T23" fmla="*/ 389 h 702"/>
                                      <a:gd name="T24" fmla="+- 0 786 774"/>
                                      <a:gd name="T25" fmla="*/ T24 w 597"/>
                                      <a:gd name="T26" fmla="+- 0 407 259"/>
                                      <a:gd name="T27" fmla="*/ 407 h 702"/>
                                      <a:gd name="T28" fmla="+- 0 795 774"/>
                                      <a:gd name="T29" fmla="*/ T28 w 597"/>
                                      <a:gd name="T30" fmla="+- 0 421 259"/>
                                      <a:gd name="T31" fmla="*/ 421 h 702"/>
                                      <a:gd name="T32" fmla="+- 0 789 774"/>
                                      <a:gd name="T33" fmla="*/ T32 w 597"/>
                                      <a:gd name="T34" fmla="+- 0 463 259"/>
                                      <a:gd name="T35" fmla="*/ 463 h 702"/>
                                      <a:gd name="T36" fmla="+- 0 808 774"/>
                                      <a:gd name="T37" fmla="*/ T36 w 597"/>
                                      <a:gd name="T38" fmla="+- 0 531 259"/>
                                      <a:gd name="T39" fmla="*/ 531 h 702"/>
                                      <a:gd name="T40" fmla="+- 0 856 774"/>
                                      <a:gd name="T41" fmla="*/ T40 w 597"/>
                                      <a:gd name="T42" fmla="+- 0 569 259"/>
                                      <a:gd name="T43" fmla="*/ 569 h 702"/>
                                      <a:gd name="T44" fmla="+- 0 877 774"/>
                                      <a:gd name="T45" fmla="*/ T44 w 597"/>
                                      <a:gd name="T46" fmla="+- 0 575 259"/>
                                      <a:gd name="T47" fmla="*/ 575 h 702"/>
                                      <a:gd name="T48" fmla="+- 0 901 774"/>
                                      <a:gd name="T49" fmla="*/ T48 w 597"/>
                                      <a:gd name="T50" fmla="+- 0 573 259"/>
                                      <a:gd name="T51" fmla="*/ 573 h 702"/>
                                      <a:gd name="T52" fmla="+- 0 921 774"/>
                                      <a:gd name="T53" fmla="*/ T52 w 597"/>
                                      <a:gd name="T54" fmla="+- 0 569 259"/>
                                      <a:gd name="T55" fmla="*/ 569 h 702"/>
                                      <a:gd name="T56" fmla="+- 0 938 774"/>
                                      <a:gd name="T57" fmla="*/ T56 w 597"/>
                                      <a:gd name="T58" fmla="+- 0 561 259"/>
                                      <a:gd name="T59" fmla="*/ 561 h 702"/>
                                      <a:gd name="T60" fmla="+- 0 944 774"/>
                                      <a:gd name="T61" fmla="*/ T60 w 597"/>
                                      <a:gd name="T62" fmla="+- 0 557 259"/>
                                      <a:gd name="T63" fmla="*/ 557 h 702"/>
                                      <a:gd name="T64" fmla="+- 0 901 774"/>
                                      <a:gd name="T65" fmla="*/ T64 w 597"/>
                                      <a:gd name="T66" fmla="+- 0 557 259"/>
                                      <a:gd name="T67" fmla="*/ 557 h 702"/>
                                      <a:gd name="T68" fmla="+- 0 875 774"/>
                                      <a:gd name="T69" fmla="*/ T68 w 597"/>
                                      <a:gd name="T70" fmla="+- 0 555 259"/>
                                      <a:gd name="T71" fmla="*/ 555 h 702"/>
                                      <a:gd name="T72" fmla="+- 0 820 774"/>
                                      <a:gd name="T73" fmla="*/ T72 w 597"/>
                                      <a:gd name="T74" fmla="+- 0 521 259"/>
                                      <a:gd name="T75" fmla="*/ 521 h 702"/>
                                      <a:gd name="T76" fmla="+- 0 806 774"/>
                                      <a:gd name="T77" fmla="*/ T76 w 597"/>
                                      <a:gd name="T78" fmla="+- 0 483 259"/>
                                      <a:gd name="T79" fmla="*/ 483 h 702"/>
                                      <a:gd name="T80" fmla="+- 0 808 774"/>
                                      <a:gd name="T81" fmla="*/ T80 w 597"/>
                                      <a:gd name="T82" fmla="+- 0 459 259"/>
                                      <a:gd name="T83" fmla="*/ 459 h 702"/>
                                      <a:gd name="T84" fmla="+- 0 814 774"/>
                                      <a:gd name="T85" fmla="*/ T84 w 597"/>
                                      <a:gd name="T86" fmla="+- 0 441 259"/>
                                      <a:gd name="T87" fmla="*/ 441 h 702"/>
                                      <a:gd name="T88" fmla="+- 0 823 774"/>
                                      <a:gd name="T89" fmla="*/ T88 w 597"/>
                                      <a:gd name="T90" fmla="+- 0 425 259"/>
                                      <a:gd name="T91" fmla="*/ 425 h 702"/>
                                      <a:gd name="T92" fmla="+- 0 808 774"/>
                                      <a:gd name="T93" fmla="*/ T92 w 597"/>
                                      <a:gd name="T94" fmla="+- 0 411 259"/>
                                      <a:gd name="T95" fmla="*/ 411 h 702"/>
                                      <a:gd name="T96" fmla="+- 0 797 774"/>
                                      <a:gd name="T97" fmla="*/ T96 w 597"/>
                                      <a:gd name="T98" fmla="+- 0 393 259"/>
                                      <a:gd name="T99" fmla="*/ 393 h 702"/>
                                      <a:gd name="T100" fmla="+- 0 791 774"/>
                                      <a:gd name="T101" fmla="*/ T100 w 597"/>
                                      <a:gd name="T102" fmla="+- 0 373 259"/>
                                      <a:gd name="T103" fmla="*/ 373 h 702"/>
                                      <a:gd name="T104" fmla="+- 0 793 774"/>
                                      <a:gd name="T105" fmla="*/ T104 w 597"/>
                                      <a:gd name="T106" fmla="+- 0 347 259"/>
                                      <a:gd name="T107" fmla="*/ 347 h 702"/>
                                      <a:gd name="T108" fmla="+- 0 826 774"/>
                                      <a:gd name="T109" fmla="*/ T108 w 597"/>
                                      <a:gd name="T110" fmla="+- 0 291 259"/>
                                      <a:gd name="T111" fmla="*/ 291 h 702"/>
                                      <a:gd name="T112" fmla="+- 0 863 774"/>
                                      <a:gd name="T113" fmla="*/ T112 w 597"/>
                                      <a:gd name="T114" fmla="+- 0 277 259"/>
                                      <a:gd name="T115" fmla="*/ 277 h 702"/>
                                      <a:gd name="T116" fmla="+- 0 949 774"/>
                                      <a:gd name="T117" fmla="*/ T116 w 597"/>
                                      <a:gd name="T118" fmla="+- 0 277 259"/>
                                      <a:gd name="T119" fmla="*/ 277 h 702"/>
                                      <a:gd name="T120" fmla="+- 0 929 774"/>
                                      <a:gd name="T121" fmla="*/ T120 w 597"/>
                                      <a:gd name="T122" fmla="+- 0 271 259"/>
                                      <a:gd name="T123" fmla="*/ 271 h 702"/>
                                      <a:gd name="T124" fmla="+- 0 909 774"/>
                                      <a:gd name="T125" fmla="*/ T124 w 597"/>
                                      <a:gd name="T126" fmla="+- 0 265 259"/>
                                      <a:gd name="T127" fmla="*/ 265 h 702"/>
                                      <a:gd name="T128" fmla="+- 0 890 774"/>
                                      <a:gd name="T129" fmla="*/ T128 w 597"/>
                                      <a:gd name="T130" fmla="+- 0 261 259"/>
                                      <a:gd name="T131" fmla="*/ 261 h 7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597" h="702">
                                        <a:moveTo>
                                          <a:pt x="116" y="2"/>
                                        </a:moveTo>
                                        <a:lnTo>
                                          <a:pt x="45" y="18"/>
                                        </a:lnTo>
                                        <a:lnTo>
                                          <a:pt x="5" y="64"/>
                                        </a:lnTo>
                                        <a:lnTo>
                                          <a:pt x="0" y="84"/>
                                        </a:lnTo>
                                        <a:lnTo>
                                          <a:pt x="1" y="110"/>
                                        </a:lnTo>
                                        <a:lnTo>
                                          <a:pt x="5" y="130"/>
                                        </a:lnTo>
                                        <a:lnTo>
                                          <a:pt x="12" y="148"/>
                                        </a:lnTo>
                                        <a:lnTo>
                                          <a:pt x="21" y="162"/>
                                        </a:lnTo>
                                        <a:lnTo>
                                          <a:pt x="15" y="204"/>
                                        </a:lnTo>
                                        <a:lnTo>
                                          <a:pt x="34" y="272"/>
                                        </a:lnTo>
                                        <a:lnTo>
                                          <a:pt x="82" y="310"/>
                                        </a:lnTo>
                                        <a:lnTo>
                                          <a:pt x="103" y="316"/>
                                        </a:lnTo>
                                        <a:lnTo>
                                          <a:pt x="127" y="314"/>
                                        </a:lnTo>
                                        <a:lnTo>
                                          <a:pt x="147" y="310"/>
                                        </a:lnTo>
                                        <a:lnTo>
                                          <a:pt x="164" y="302"/>
                                        </a:lnTo>
                                        <a:lnTo>
                                          <a:pt x="170" y="298"/>
                                        </a:lnTo>
                                        <a:lnTo>
                                          <a:pt x="127" y="298"/>
                                        </a:lnTo>
                                        <a:lnTo>
                                          <a:pt x="101" y="296"/>
                                        </a:lnTo>
                                        <a:lnTo>
                                          <a:pt x="46" y="262"/>
                                        </a:lnTo>
                                        <a:lnTo>
                                          <a:pt x="32" y="224"/>
                                        </a:lnTo>
                                        <a:lnTo>
                                          <a:pt x="34" y="200"/>
                                        </a:lnTo>
                                        <a:lnTo>
                                          <a:pt x="40" y="182"/>
                                        </a:lnTo>
                                        <a:lnTo>
                                          <a:pt x="49" y="166"/>
                                        </a:lnTo>
                                        <a:lnTo>
                                          <a:pt x="34" y="152"/>
                                        </a:lnTo>
                                        <a:lnTo>
                                          <a:pt x="23" y="134"/>
                                        </a:lnTo>
                                        <a:lnTo>
                                          <a:pt x="17" y="114"/>
                                        </a:lnTo>
                                        <a:lnTo>
                                          <a:pt x="19" y="88"/>
                                        </a:lnTo>
                                        <a:lnTo>
                                          <a:pt x="52" y="32"/>
                                        </a:lnTo>
                                        <a:lnTo>
                                          <a:pt x="89" y="18"/>
                                        </a:lnTo>
                                        <a:lnTo>
                                          <a:pt x="175" y="18"/>
                                        </a:lnTo>
                                        <a:lnTo>
                                          <a:pt x="155" y="12"/>
                                        </a:lnTo>
                                        <a:lnTo>
                                          <a:pt x="135" y="6"/>
                                        </a:lnTo>
                                        <a:lnTo>
                                          <a:pt x="116" y="2"/>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49"/>
                                <wps:cNvSpPr>
                                  <a:spLocks/>
                                </wps:cNvSpPr>
                                <wps:spPr bwMode="auto">
                                  <a:xfrm>
                                    <a:off x="774" y="259"/>
                                    <a:ext cx="597" cy="702"/>
                                  </a:xfrm>
                                  <a:custGeom>
                                    <a:avLst/>
                                    <a:gdLst>
                                      <a:gd name="T0" fmla="+- 0 1014 774"/>
                                      <a:gd name="T1" fmla="*/ T0 w 597"/>
                                      <a:gd name="T2" fmla="+- 0 517 259"/>
                                      <a:gd name="T3" fmla="*/ 517 h 702"/>
                                      <a:gd name="T4" fmla="+- 0 994 774"/>
                                      <a:gd name="T5" fmla="*/ T4 w 597"/>
                                      <a:gd name="T6" fmla="+- 0 517 259"/>
                                      <a:gd name="T7" fmla="*/ 517 h 702"/>
                                      <a:gd name="T8" fmla="+- 0 977 774"/>
                                      <a:gd name="T9" fmla="*/ T8 w 597"/>
                                      <a:gd name="T10" fmla="+- 0 519 259"/>
                                      <a:gd name="T11" fmla="*/ 519 h 702"/>
                                      <a:gd name="T12" fmla="+- 0 958 774"/>
                                      <a:gd name="T13" fmla="*/ T12 w 597"/>
                                      <a:gd name="T14" fmla="+- 0 527 259"/>
                                      <a:gd name="T15" fmla="*/ 527 h 702"/>
                                      <a:gd name="T16" fmla="+- 0 936 774"/>
                                      <a:gd name="T17" fmla="*/ T16 w 597"/>
                                      <a:gd name="T18" fmla="+- 0 543 259"/>
                                      <a:gd name="T19" fmla="*/ 543 h 702"/>
                                      <a:gd name="T20" fmla="+- 0 918 774"/>
                                      <a:gd name="T21" fmla="*/ T20 w 597"/>
                                      <a:gd name="T22" fmla="+- 0 551 259"/>
                                      <a:gd name="T23" fmla="*/ 551 h 702"/>
                                      <a:gd name="T24" fmla="+- 0 901 774"/>
                                      <a:gd name="T25" fmla="*/ T24 w 597"/>
                                      <a:gd name="T26" fmla="+- 0 557 259"/>
                                      <a:gd name="T27" fmla="*/ 557 h 702"/>
                                      <a:gd name="T28" fmla="+- 0 944 774"/>
                                      <a:gd name="T29" fmla="*/ T28 w 597"/>
                                      <a:gd name="T30" fmla="+- 0 557 259"/>
                                      <a:gd name="T31" fmla="*/ 557 h 702"/>
                                      <a:gd name="T32" fmla="+- 0 961 774"/>
                                      <a:gd name="T33" fmla="*/ T32 w 597"/>
                                      <a:gd name="T34" fmla="+- 0 545 259"/>
                                      <a:gd name="T35" fmla="*/ 545 h 702"/>
                                      <a:gd name="T36" fmla="+- 0 978 774"/>
                                      <a:gd name="T37" fmla="*/ T36 w 597"/>
                                      <a:gd name="T38" fmla="+- 0 537 259"/>
                                      <a:gd name="T39" fmla="*/ 537 h 702"/>
                                      <a:gd name="T40" fmla="+- 0 993 774"/>
                                      <a:gd name="T41" fmla="*/ T40 w 597"/>
                                      <a:gd name="T42" fmla="+- 0 533 259"/>
                                      <a:gd name="T43" fmla="*/ 533 h 702"/>
                                      <a:gd name="T44" fmla="+- 0 1034 774"/>
                                      <a:gd name="T45" fmla="*/ T44 w 597"/>
                                      <a:gd name="T46" fmla="+- 0 533 259"/>
                                      <a:gd name="T47" fmla="*/ 533 h 702"/>
                                      <a:gd name="T48" fmla="+- 0 1028 774"/>
                                      <a:gd name="T49" fmla="*/ T48 w 597"/>
                                      <a:gd name="T50" fmla="+- 0 527 259"/>
                                      <a:gd name="T51" fmla="*/ 527 h 702"/>
                                      <a:gd name="T52" fmla="+- 0 1014 774"/>
                                      <a:gd name="T53" fmla="*/ T52 w 597"/>
                                      <a:gd name="T54" fmla="+- 0 517 259"/>
                                      <a:gd name="T55" fmla="*/ 517 h 7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597" h="702">
                                        <a:moveTo>
                                          <a:pt x="240" y="258"/>
                                        </a:moveTo>
                                        <a:lnTo>
                                          <a:pt x="220" y="258"/>
                                        </a:lnTo>
                                        <a:lnTo>
                                          <a:pt x="203" y="260"/>
                                        </a:lnTo>
                                        <a:lnTo>
                                          <a:pt x="184" y="268"/>
                                        </a:lnTo>
                                        <a:lnTo>
                                          <a:pt x="162" y="284"/>
                                        </a:lnTo>
                                        <a:lnTo>
                                          <a:pt x="144" y="292"/>
                                        </a:lnTo>
                                        <a:lnTo>
                                          <a:pt x="127" y="298"/>
                                        </a:lnTo>
                                        <a:lnTo>
                                          <a:pt x="170" y="298"/>
                                        </a:lnTo>
                                        <a:lnTo>
                                          <a:pt x="187" y="286"/>
                                        </a:lnTo>
                                        <a:lnTo>
                                          <a:pt x="204" y="278"/>
                                        </a:lnTo>
                                        <a:lnTo>
                                          <a:pt x="219" y="274"/>
                                        </a:lnTo>
                                        <a:lnTo>
                                          <a:pt x="260" y="274"/>
                                        </a:lnTo>
                                        <a:lnTo>
                                          <a:pt x="254" y="268"/>
                                        </a:lnTo>
                                        <a:lnTo>
                                          <a:pt x="240" y="25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250"/>
                                <wps:cNvSpPr>
                                  <a:spLocks/>
                                </wps:cNvSpPr>
                                <wps:spPr bwMode="auto">
                                  <a:xfrm>
                                    <a:off x="774" y="259"/>
                                    <a:ext cx="597" cy="702"/>
                                  </a:xfrm>
                                  <a:custGeom>
                                    <a:avLst/>
                                    <a:gdLst>
                                      <a:gd name="T0" fmla="+- 0 903 774"/>
                                      <a:gd name="T1" fmla="*/ T0 w 597"/>
                                      <a:gd name="T2" fmla="+- 0 341 259"/>
                                      <a:gd name="T3" fmla="*/ 341 h 702"/>
                                      <a:gd name="T4" fmla="+- 0 901 774"/>
                                      <a:gd name="T5" fmla="*/ T4 w 597"/>
                                      <a:gd name="T6" fmla="+- 0 341 259"/>
                                      <a:gd name="T7" fmla="*/ 341 h 702"/>
                                      <a:gd name="T8" fmla="+- 0 879 774"/>
                                      <a:gd name="T9" fmla="*/ T8 w 597"/>
                                      <a:gd name="T10" fmla="+- 0 345 259"/>
                                      <a:gd name="T11" fmla="*/ 345 h 702"/>
                                      <a:gd name="T12" fmla="+- 0 864 774"/>
                                      <a:gd name="T13" fmla="*/ T12 w 597"/>
                                      <a:gd name="T14" fmla="+- 0 361 259"/>
                                      <a:gd name="T15" fmla="*/ 361 h 702"/>
                                      <a:gd name="T16" fmla="+- 0 863 774"/>
                                      <a:gd name="T17" fmla="*/ T16 w 597"/>
                                      <a:gd name="T18" fmla="+- 0 389 259"/>
                                      <a:gd name="T19" fmla="*/ 389 h 702"/>
                                      <a:gd name="T20" fmla="+- 0 868 774"/>
                                      <a:gd name="T21" fmla="*/ T20 w 597"/>
                                      <a:gd name="T22" fmla="+- 0 407 259"/>
                                      <a:gd name="T23" fmla="*/ 407 h 702"/>
                                      <a:gd name="T24" fmla="+- 0 879 774"/>
                                      <a:gd name="T25" fmla="*/ T24 w 597"/>
                                      <a:gd name="T26" fmla="+- 0 419 259"/>
                                      <a:gd name="T27" fmla="*/ 419 h 702"/>
                                      <a:gd name="T28" fmla="+- 0 872 774"/>
                                      <a:gd name="T29" fmla="*/ T28 w 597"/>
                                      <a:gd name="T30" fmla="+- 0 427 259"/>
                                      <a:gd name="T31" fmla="*/ 427 h 702"/>
                                      <a:gd name="T32" fmla="+- 0 866 774"/>
                                      <a:gd name="T33" fmla="*/ T32 w 597"/>
                                      <a:gd name="T34" fmla="+- 0 439 259"/>
                                      <a:gd name="T35" fmla="*/ 439 h 702"/>
                                      <a:gd name="T36" fmla="+- 0 866 774"/>
                                      <a:gd name="T37" fmla="*/ T36 w 597"/>
                                      <a:gd name="T38" fmla="+- 0 453 259"/>
                                      <a:gd name="T39" fmla="*/ 453 h 702"/>
                                      <a:gd name="T40" fmla="+- 0 871 774"/>
                                      <a:gd name="T41" fmla="*/ T40 w 597"/>
                                      <a:gd name="T42" fmla="+- 0 475 259"/>
                                      <a:gd name="T43" fmla="*/ 475 h 702"/>
                                      <a:gd name="T44" fmla="+- 0 887 774"/>
                                      <a:gd name="T45" fmla="*/ T44 w 597"/>
                                      <a:gd name="T46" fmla="+- 0 491 259"/>
                                      <a:gd name="T47" fmla="*/ 491 h 702"/>
                                      <a:gd name="T48" fmla="+- 0 908 774"/>
                                      <a:gd name="T49" fmla="*/ T48 w 597"/>
                                      <a:gd name="T50" fmla="+- 0 495 259"/>
                                      <a:gd name="T51" fmla="*/ 495 h 702"/>
                                      <a:gd name="T52" fmla="+- 0 917 774"/>
                                      <a:gd name="T53" fmla="*/ T52 w 597"/>
                                      <a:gd name="T54" fmla="+- 0 495 259"/>
                                      <a:gd name="T55" fmla="*/ 495 h 702"/>
                                      <a:gd name="T56" fmla="+- 0 925 774"/>
                                      <a:gd name="T57" fmla="*/ T56 w 597"/>
                                      <a:gd name="T58" fmla="+- 0 493 259"/>
                                      <a:gd name="T59" fmla="*/ 493 h 702"/>
                                      <a:gd name="T60" fmla="+- 0 936 774"/>
                                      <a:gd name="T61" fmla="*/ T60 w 597"/>
                                      <a:gd name="T62" fmla="+- 0 485 259"/>
                                      <a:gd name="T63" fmla="*/ 485 h 702"/>
                                      <a:gd name="T64" fmla="+- 0 941 774"/>
                                      <a:gd name="T65" fmla="*/ T64 w 597"/>
                                      <a:gd name="T66" fmla="+- 0 479 259"/>
                                      <a:gd name="T67" fmla="*/ 479 h 702"/>
                                      <a:gd name="T68" fmla="+- 0 901 774"/>
                                      <a:gd name="T69" fmla="*/ T68 w 597"/>
                                      <a:gd name="T70" fmla="+- 0 479 259"/>
                                      <a:gd name="T71" fmla="*/ 479 h 702"/>
                                      <a:gd name="T72" fmla="+- 0 895 774"/>
                                      <a:gd name="T73" fmla="*/ T72 w 597"/>
                                      <a:gd name="T74" fmla="+- 0 477 259"/>
                                      <a:gd name="T75" fmla="*/ 477 h 702"/>
                                      <a:gd name="T76" fmla="+- 0 885 774"/>
                                      <a:gd name="T77" fmla="*/ T76 w 597"/>
                                      <a:gd name="T78" fmla="+- 0 467 259"/>
                                      <a:gd name="T79" fmla="*/ 467 h 702"/>
                                      <a:gd name="T80" fmla="+- 0 883 774"/>
                                      <a:gd name="T81" fmla="*/ T80 w 597"/>
                                      <a:gd name="T82" fmla="+- 0 461 259"/>
                                      <a:gd name="T83" fmla="*/ 461 h 702"/>
                                      <a:gd name="T84" fmla="+- 0 883 774"/>
                                      <a:gd name="T85" fmla="*/ T84 w 597"/>
                                      <a:gd name="T86" fmla="+- 0 445 259"/>
                                      <a:gd name="T87" fmla="*/ 445 h 702"/>
                                      <a:gd name="T88" fmla="+- 0 886 774"/>
                                      <a:gd name="T89" fmla="*/ T88 w 597"/>
                                      <a:gd name="T90" fmla="+- 0 439 259"/>
                                      <a:gd name="T91" fmla="*/ 439 h 702"/>
                                      <a:gd name="T92" fmla="+- 0 897 774"/>
                                      <a:gd name="T93" fmla="*/ T92 w 597"/>
                                      <a:gd name="T94" fmla="+- 0 431 259"/>
                                      <a:gd name="T95" fmla="*/ 431 h 702"/>
                                      <a:gd name="T96" fmla="+- 0 900 774"/>
                                      <a:gd name="T97" fmla="*/ T96 w 597"/>
                                      <a:gd name="T98" fmla="+- 0 425 259"/>
                                      <a:gd name="T99" fmla="*/ 425 h 702"/>
                                      <a:gd name="T100" fmla="+- 0 899 774"/>
                                      <a:gd name="T101" fmla="*/ T100 w 597"/>
                                      <a:gd name="T102" fmla="+- 0 413 259"/>
                                      <a:gd name="T103" fmla="*/ 413 h 702"/>
                                      <a:gd name="T104" fmla="+- 0 895 774"/>
                                      <a:gd name="T105" fmla="*/ T104 w 597"/>
                                      <a:gd name="T106" fmla="+- 0 407 259"/>
                                      <a:gd name="T107" fmla="*/ 407 h 702"/>
                                      <a:gd name="T108" fmla="+- 0 881 774"/>
                                      <a:gd name="T109" fmla="*/ T108 w 597"/>
                                      <a:gd name="T110" fmla="+- 0 401 259"/>
                                      <a:gd name="T111" fmla="*/ 401 h 702"/>
                                      <a:gd name="T112" fmla="+- 0 876 774"/>
                                      <a:gd name="T113" fmla="*/ T112 w 597"/>
                                      <a:gd name="T114" fmla="+- 0 391 259"/>
                                      <a:gd name="T115" fmla="*/ 391 h 702"/>
                                      <a:gd name="T116" fmla="+- 0 876 774"/>
                                      <a:gd name="T117" fmla="*/ T116 w 597"/>
                                      <a:gd name="T118" fmla="+- 0 375 259"/>
                                      <a:gd name="T119" fmla="*/ 375 h 702"/>
                                      <a:gd name="T120" fmla="+- 0 878 774"/>
                                      <a:gd name="T121" fmla="*/ T120 w 597"/>
                                      <a:gd name="T122" fmla="+- 0 369 259"/>
                                      <a:gd name="T123" fmla="*/ 369 h 702"/>
                                      <a:gd name="T124" fmla="+- 0 888 774"/>
                                      <a:gd name="T125" fmla="*/ T124 w 597"/>
                                      <a:gd name="T126" fmla="+- 0 359 259"/>
                                      <a:gd name="T127" fmla="*/ 359 h 702"/>
                                      <a:gd name="T128" fmla="+- 0 894 774"/>
                                      <a:gd name="T129" fmla="*/ T128 w 597"/>
                                      <a:gd name="T130" fmla="+- 0 357 259"/>
                                      <a:gd name="T131" fmla="*/ 357 h 702"/>
                                      <a:gd name="T132" fmla="+- 0 933 774"/>
                                      <a:gd name="T133" fmla="*/ T132 w 597"/>
                                      <a:gd name="T134" fmla="+- 0 357 259"/>
                                      <a:gd name="T135" fmla="*/ 357 h 702"/>
                                      <a:gd name="T136" fmla="+- 0 923 774"/>
                                      <a:gd name="T137" fmla="*/ T136 w 597"/>
                                      <a:gd name="T138" fmla="+- 0 347 259"/>
                                      <a:gd name="T139" fmla="*/ 347 h 702"/>
                                      <a:gd name="T140" fmla="+- 0 903 774"/>
                                      <a:gd name="T141" fmla="*/ T140 w 597"/>
                                      <a:gd name="T142" fmla="+- 0 341 259"/>
                                      <a:gd name="T143" fmla="*/ 341 h 7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597" h="702">
                                        <a:moveTo>
                                          <a:pt x="129" y="82"/>
                                        </a:moveTo>
                                        <a:lnTo>
                                          <a:pt x="127" y="82"/>
                                        </a:lnTo>
                                        <a:lnTo>
                                          <a:pt x="105" y="86"/>
                                        </a:lnTo>
                                        <a:lnTo>
                                          <a:pt x="90" y="102"/>
                                        </a:lnTo>
                                        <a:lnTo>
                                          <a:pt x="89" y="130"/>
                                        </a:lnTo>
                                        <a:lnTo>
                                          <a:pt x="94" y="148"/>
                                        </a:lnTo>
                                        <a:lnTo>
                                          <a:pt x="105" y="160"/>
                                        </a:lnTo>
                                        <a:lnTo>
                                          <a:pt x="98" y="168"/>
                                        </a:lnTo>
                                        <a:lnTo>
                                          <a:pt x="92" y="180"/>
                                        </a:lnTo>
                                        <a:lnTo>
                                          <a:pt x="92" y="194"/>
                                        </a:lnTo>
                                        <a:lnTo>
                                          <a:pt x="97" y="216"/>
                                        </a:lnTo>
                                        <a:lnTo>
                                          <a:pt x="113" y="232"/>
                                        </a:lnTo>
                                        <a:lnTo>
                                          <a:pt x="134" y="236"/>
                                        </a:lnTo>
                                        <a:lnTo>
                                          <a:pt x="143" y="236"/>
                                        </a:lnTo>
                                        <a:lnTo>
                                          <a:pt x="151" y="234"/>
                                        </a:lnTo>
                                        <a:lnTo>
                                          <a:pt x="162" y="226"/>
                                        </a:lnTo>
                                        <a:lnTo>
                                          <a:pt x="167" y="220"/>
                                        </a:lnTo>
                                        <a:lnTo>
                                          <a:pt x="127" y="220"/>
                                        </a:lnTo>
                                        <a:lnTo>
                                          <a:pt x="121" y="218"/>
                                        </a:lnTo>
                                        <a:lnTo>
                                          <a:pt x="111" y="208"/>
                                        </a:lnTo>
                                        <a:lnTo>
                                          <a:pt x="109" y="202"/>
                                        </a:lnTo>
                                        <a:lnTo>
                                          <a:pt x="109" y="186"/>
                                        </a:lnTo>
                                        <a:lnTo>
                                          <a:pt x="112" y="180"/>
                                        </a:lnTo>
                                        <a:lnTo>
                                          <a:pt x="123" y="172"/>
                                        </a:lnTo>
                                        <a:lnTo>
                                          <a:pt x="126" y="166"/>
                                        </a:lnTo>
                                        <a:lnTo>
                                          <a:pt x="125" y="154"/>
                                        </a:lnTo>
                                        <a:lnTo>
                                          <a:pt x="121" y="148"/>
                                        </a:lnTo>
                                        <a:lnTo>
                                          <a:pt x="107" y="142"/>
                                        </a:lnTo>
                                        <a:lnTo>
                                          <a:pt x="102" y="132"/>
                                        </a:lnTo>
                                        <a:lnTo>
                                          <a:pt x="102" y="116"/>
                                        </a:lnTo>
                                        <a:lnTo>
                                          <a:pt x="104" y="110"/>
                                        </a:lnTo>
                                        <a:lnTo>
                                          <a:pt x="114" y="100"/>
                                        </a:lnTo>
                                        <a:lnTo>
                                          <a:pt x="120" y="98"/>
                                        </a:lnTo>
                                        <a:lnTo>
                                          <a:pt x="159" y="98"/>
                                        </a:lnTo>
                                        <a:lnTo>
                                          <a:pt x="149" y="88"/>
                                        </a:lnTo>
                                        <a:lnTo>
                                          <a:pt x="129" y="82"/>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251"/>
                                <wps:cNvSpPr>
                                  <a:spLocks/>
                                </wps:cNvSpPr>
                                <wps:spPr bwMode="auto">
                                  <a:xfrm>
                                    <a:off x="774" y="259"/>
                                    <a:ext cx="597" cy="702"/>
                                  </a:xfrm>
                                  <a:custGeom>
                                    <a:avLst/>
                                    <a:gdLst>
                                      <a:gd name="T0" fmla="+- 0 974 774"/>
                                      <a:gd name="T1" fmla="*/ T0 w 597"/>
                                      <a:gd name="T2" fmla="+- 0 477 259"/>
                                      <a:gd name="T3" fmla="*/ 477 h 702"/>
                                      <a:gd name="T4" fmla="+- 0 943 774"/>
                                      <a:gd name="T5" fmla="*/ T4 w 597"/>
                                      <a:gd name="T6" fmla="+- 0 477 259"/>
                                      <a:gd name="T7" fmla="*/ 477 h 702"/>
                                      <a:gd name="T8" fmla="+- 0 948 774"/>
                                      <a:gd name="T9" fmla="*/ T8 w 597"/>
                                      <a:gd name="T10" fmla="+- 0 479 259"/>
                                      <a:gd name="T11" fmla="*/ 479 h 702"/>
                                      <a:gd name="T12" fmla="+- 0 954 774"/>
                                      <a:gd name="T13" fmla="*/ T12 w 597"/>
                                      <a:gd name="T14" fmla="+- 0 481 259"/>
                                      <a:gd name="T15" fmla="*/ 481 h 702"/>
                                      <a:gd name="T16" fmla="+- 0 960 774"/>
                                      <a:gd name="T17" fmla="*/ T16 w 597"/>
                                      <a:gd name="T18" fmla="+- 0 481 259"/>
                                      <a:gd name="T19" fmla="*/ 481 h 702"/>
                                      <a:gd name="T20" fmla="+- 0 974 774"/>
                                      <a:gd name="T21" fmla="*/ T20 w 597"/>
                                      <a:gd name="T22" fmla="+- 0 477 259"/>
                                      <a:gd name="T23" fmla="*/ 477 h 702"/>
                                    </a:gdLst>
                                    <a:ahLst/>
                                    <a:cxnLst>
                                      <a:cxn ang="0">
                                        <a:pos x="T1" y="T3"/>
                                      </a:cxn>
                                      <a:cxn ang="0">
                                        <a:pos x="T5" y="T7"/>
                                      </a:cxn>
                                      <a:cxn ang="0">
                                        <a:pos x="T9" y="T11"/>
                                      </a:cxn>
                                      <a:cxn ang="0">
                                        <a:pos x="T13" y="T15"/>
                                      </a:cxn>
                                      <a:cxn ang="0">
                                        <a:pos x="T17" y="T19"/>
                                      </a:cxn>
                                      <a:cxn ang="0">
                                        <a:pos x="T21" y="T23"/>
                                      </a:cxn>
                                    </a:cxnLst>
                                    <a:rect l="0" t="0" r="r" b="b"/>
                                    <a:pathLst>
                                      <a:path w="597" h="702">
                                        <a:moveTo>
                                          <a:pt x="200" y="218"/>
                                        </a:moveTo>
                                        <a:lnTo>
                                          <a:pt x="169" y="218"/>
                                        </a:lnTo>
                                        <a:lnTo>
                                          <a:pt x="174" y="220"/>
                                        </a:lnTo>
                                        <a:lnTo>
                                          <a:pt x="180" y="222"/>
                                        </a:lnTo>
                                        <a:lnTo>
                                          <a:pt x="186" y="222"/>
                                        </a:lnTo>
                                        <a:lnTo>
                                          <a:pt x="200" y="21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52"/>
                                <wps:cNvSpPr>
                                  <a:spLocks/>
                                </wps:cNvSpPr>
                                <wps:spPr bwMode="auto">
                                  <a:xfrm>
                                    <a:off x="774" y="259"/>
                                    <a:ext cx="597" cy="702"/>
                                  </a:xfrm>
                                  <a:custGeom>
                                    <a:avLst/>
                                    <a:gdLst>
                                      <a:gd name="T0" fmla="+- 0 948 774"/>
                                      <a:gd name="T1" fmla="*/ T0 w 597"/>
                                      <a:gd name="T2" fmla="+- 0 459 259"/>
                                      <a:gd name="T3" fmla="*/ 459 h 702"/>
                                      <a:gd name="T4" fmla="+- 0 938 774"/>
                                      <a:gd name="T5" fmla="*/ T4 w 597"/>
                                      <a:gd name="T6" fmla="+- 0 459 259"/>
                                      <a:gd name="T7" fmla="*/ 459 h 702"/>
                                      <a:gd name="T8" fmla="+- 0 933 774"/>
                                      <a:gd name="T9" fmla="*/ T8 w 597"/>
                                      <a:gd name="T10" fmla="+- 0 461 259"/>
                                      <a:gd name="T11" fmla="*/ 461 h 702"/>
                                      <a:gd name="T12" fmla="+- 0 927 774"/>
                                      <a:gd name="T13" fmla="*/ T12 w 597"/>
                                      <a:gd name="T14" fmla="+- 0 469 259"/>
                                      <a:gd name="T15" fmla="*/ 469 h 702"/>
                                      <a:gd name="T16" fmla="+- 0 924 774"/>
                                      <a:gd name="T17" fmla="*/ T16 w 597"/>
                                      <a:gd name="T18" fmla="+- 0 473 259"/>
                                      <a:gd name="T19" fmla="*/ 473 h 702"/>
                                      <a:gd name="T20" fmla="+- 0 922 774"/>
                                      <a:gd name="T21" fmla="*/ T20 w 597"/>
                                      <a:gd name="T22" fmla="+- 0 475 259"/>
                                      <a:gd name="T23" fmla="*/ 475 h 702"/>
                                      <a:gd name="T24" fmla="+- 0 917 774"/>
                                      <a:gd name="T25" fmla="*/ T24 w 597"/>
                                      <a:gd name="T26" fmla="+- 0 477 259"/>
                                      <a:gd name="T27" fmla="*/ 477 h 702"/>
                                      <a:gd name="T28" fmla="+- 0 913 774"/>
                                      <a:gd name="T29" fmla="*/ T28 w 597"/>
                                      <a:gd name="T30" fmla="+- 0 479 259"/>
                                      <a:gd name="T31" fmla="*/ 479 h 702"/>
                                      <a:gd name="T32" fmla="+- 0 941 774"/>
                                      <a:gd name="T33" fmla="*/ T32 w 597"/>
                                      <a:gd name="T34" fmla="+- 0 479 259"/>
                                      <a:gd name="T35" fmla="*/ 479 h 702"/>
                                      <a:gd name="T36" fmla="+- 0 943 774"/>
                                      <a:gd name="T37" fmla="*/ T36 w 597"/>
                                      <a:gd name="T38" fmla="+- 0 477 259"/>
                                      <a:gd name="T39" fmla="*/ 477 h 702"/>
                                      <a:gd name="T40" fmla="+- 0 974 774"/>
                                      <a:gd name="T41" fmla="*/ T40 w 597"/>
                                      <a:gd name="T42" fmla="+- 0 477 259"/>
                                      <a:gd name="T43" fmla="*/ 477 h 702"/>
                                      <a:gd name="T44" fmla="+- 0 981 774"/>
                                      <a:gd name="T45" fmla="*/ T44 w 597"/>
                                      <a:gd name="T46" fmla="+- 0 475 259"/>
                                      <a:gd name="T47" fmla="*/ 475 h 702"/>
                                      <a:gd name="T48" fmla="+- 0 992 774"/>
                                      <a:gd name="T49" fmla="*/ T48 w 597"/>
                                      <a:gd name="T50" fmla="+- 0 463 259"/>
                                      <a:gd name="T51" fmla="*/ 463 h 702"/>
                                      <a:gd name="T52" fmla="+- 0 953 774"/>
                                      <a:gd name="T53" fmla="*/ T52 w 597"/>
                                      <a:gd name="T54" fmla="+- 0 463 259"/>
                                      <a:gd name="T55" fmla="*/ 463 h 702"/>
                                      <a:gd name="T56" fmla="+- 0 948 774"/>
                                      <a:gd name="T57" fmla="*/ T56 w 597"/>
                                      <a:gd name="T58" fmla="+- 0 459 259"/>
                                      <a:gd name="T59" fmla="*/ 459 h 7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597" h="702">
                                        <a:moveTo>
                                          <a:pt x="174" y="200"/>
                                        </a:moveTo>
                                        <a:lnTo>
                                          <a:pt x="164" y="200"/>
                                        </a:lnTo>
                                        <a:lnTo>
                                          <a:pt x="159" y="202"/>
                                        </a:lnTo>
                                        <a:lnTo>
                                          <a:pt x="153" y="210"/>
                                        </a:lnTo>
                                        <a:lnTo>
                                          <a:pt x="150" y="214"/>
                                        </a:lnTo>
                                        <a:lnTo>
                                          <a:pt x="148" y="216"/>
                                        </a:lnTo>
                                        <a:lnTo>
                                          <a:pt x="143" y="218"/>
                                        </a:lnTo>
                                        <a:lnTo>
                                          <a:pt x="139" y="220"/>
                                        </a:lnTo>
                                        <a:lnTo>
                                          <a:pt x="167" y="220"/>
                                        </a:lnTo>
                                        <a:lnTo>
                                          <a:pt x="169" y="218"/>
                                        </a:lnTo>
                                        <a:lnTo>
                                          <a:pt x="200" y="218"/>
                                        </a:lnTo>
                                        <a:lnTo>
                                          <a:pt x="207" y="216"/>
                                        </a:lnTo>
                                        <a:lnTo>
                                          <a:pt x="218" y="204"/>
                                        </a:lnTo>
                                        <a:lnTo>
                                          <a:pt x="179" y="204"/>
                                        </a:lnTo>
                                        <a:lnTo>
                                          <a:pt x="174" y="20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53"/>
                                <wps:cNvSpPr>
                                  <a:spLocks/>
                                </wps:cNvSpPr>
                                <wps:spPr bwMode="auto">
                                  <a:xfrm>
                                    <a:off x="774" y="259"/>
                                    <a:ext cx="597" cy="702"/>
                                  </a:xfrm>
                                  <a:custGeom>
                                    <a:avLst/>
                                    <a:gdLst>
                                      <a:gd name="T0" fmla="+- 0 971 774"/>
                                      <a:gd name="T1" fmla="*/ T0 w 597"/>
                                      <a:gd name="T2" fmla="+- 0 343 259"/>
                                      <a:gd name="T3" fmla="*/ 343 h 702"/>
                                      <a:gd name="T4" fmla="+- 0 957 774"/>
                                      <a:gd name="T5" fmla="*/ T4 w 597"/>
                                      <a:gd name="T6" fmla="+- 0 343 259"/>
                                      <a:gd name="T7" fmla="*/ 343 h 702"/>
                                      <a:gd name="T8" fmla="+- 0 945 774"/>
                                      <a:gd name="T9" fmla="*/ T8 w 597"/>
                                      <a:gd name="T10" fmla="+- 0 351 259"/>
                                      <a:gd name="T11" fmla="*/ 351 h 702"/>
                                      <a:gd name="T12" fmla="+- 0 937 774"/>
                                      <a:gd name="T13" fmla="*/ T12 w 597"/>
                                      <a:gd name="T14" fmla="+- 0 361 259"/>
                                      <a:gd name="T15" fmla="*/ 361 h 702"/>
                                      <a:gd name="T16" fmla="+- 0 978 774"/>
                                      <a:gd name="T17" fmla="*/ T16 w 597"/>
                                      <a:gd name="T18" fmla="+- 0 361 259"/>
                                      <a:gd name="T19" fmla="*/ 361 h 702"/>
                                      <a:gd name="T20" fmla="+- 0 984 774"/>
                                      <a:gd name="T21" fmla="*/ T20 w 597"/>
                                      <a:gd name="T22" fmla="+- 0 363 259"/>
                                      <a:gd name="T23" fmla="*/ 363 h 702"/>
                                      <a:gd name="T24" fmla="+- 0 994 774"/>
                                      <a:gd name="T25" fmla="*/ T24 w 597"/>
                                      <a:gd name="T26" fmla="+- 0 373 259"/>
                                      <a:gd name="T27" fmla="*/ 373 h 702"/>
                                      <a:gd name="T28" fmla="+- 0 996 774"/>
                                      <a:gd name="T29" fmla="*/ T28 w 597"/>
                                      <a:gd name="T30" fmla="+- 0 379 259"/>
                                      <a:gd name="T31" fmla="*/ 379 h 702"/>
                                      <a:gd name="T32" fmla="+- 0 996 774"/>
                                      <a:gd name="T33" fmla="*/ T32 w 597"/>
                                      <a:gd name="T34" fmla="+- 0 391 259"/>
                                      <a:gd name="T35" fmla="*/ 391 h 702"/>
                                      <a:gd name="T36" fmla="+- 0 994 774"/>
                                      <a:gd name="T37" fmla="*/ T36 w 597"/>
                                      <a:gd name="T38" fmla="+- 0 397 259"/>
                                      <a:gd name="T39" fmla="*/ 397 h 702"/>
                                      <a:gd name="T40" fmla="+- 0 990 774"/>
                                      <a:gd name="T41" fmla="*/ T40 w 597"/>
                                      <a:gd name="T42" fmla="+- 0 403 259"/>
                                      <a:gd name="T43" fmla="*/ 403 h 702"/>
                                      <a:gd name="T44" fmla="+- 0 989 774"/>
                                      <a:gd name="T45" fmla="*/ T44 w 597"/>
                                      <a:gd name="T46" fmla="+- 0 403 259"/>
                                      <a:gd name="T47" fmla="*/ 403 h 702"/>
                                      <a:gd name="T48" fmla="+- 0 988 774"/>
                                      <a:gd name="T49" fmla="*/ T48 w 597"/>
                                      <a:gd name="T50" fmla="+- 0 405 259"/>
                                      <a:gd name="T51" fmla="*/ 405 h 702"/>
                                      <a:gd name="T52" fmla="+- 0 978 774"/>
                                      <a:gd name="T53" fmla="*/ T52 w 597"/>
                                      <a:gd name="T54" fmla="+- 0 415 259"/>
                                      <a:gd name="T55" fmla="*/ 415 h 702"/>
                                      <a:gd name="T56" fmla="+- 0 977 774"/>
                                      <a:gd name="T57" fmla="*/ T56 w 597"/>
                                      <a:gd name="T58" fmla="+- 0 423 259"/>
                                      <a:gd name="T59" fmla="*/ 423 h 702"/>
                                      <a:gd name="T60" fmla="+- 0 982 774"/>
                                      <a:gd name="T61" fmla="*/ T60 w 597"/>
                                      <a:gd name="T62" fmla="+- 0 433 259"/>
                                      <a:gd name="T63" fmla="*/ 433 h 702"/>
                                      <a:gd name="T64" fmla="+- 0 983 774"/>
                                      <a:gd name="T65" fmla="*/ T64 w 597"/>
                                      <a:gd name="T66" fmla="+- 0 437 259"/>
                                      <a:gd name="T67" fmla="*/ 437 h 702"/>
                                      <a:gd name="T68" fmla="+- 0 983 774"/>
                                      <a:gd name="T69" fmla="*/ T68 w 597"/>
                                      <a:gd name="T70" fmla="+- 0 447 259"/>
                                      <a:gd name="T71" fmla="*/ 447 h 702"/>
                                      <a:gd name="T72" fmla="+- 0 980 774"/>
                                      <a:gd name="T73" fmla="*/ T72 w 597"/>
                                      <a:gd name="T74" fmla="+- 0 451 259"/>
                                      <a:gd name="T75" fmla="*/ 451 h 702"/>
                                      <a:gd name="T76" fmla="+- 0 972 774"/>
                                      <a:gd name="T77" fmla="*/ T76 w 597"/>
                                      <a:gd name="T78" fmla="+- 0 461 259"/>
                                      <a:gd name="T79" fmla="*/ 461 h 702"/>
                                      <a:gd name="T80" fmla="+- 0 966 774"/>
                                      <a:gd name="T81" fmla="*/ T80 w 597"/>
                                      <a:gd name="T82" fmla="+- 0 463 259"/>
                                      <a:gd name="T83" fmla="*/ 463 h 702"/>
                                      <a:gd name="T84" fmla="+- 0 992 774"/>
                                      <a:gd name="T85" fmla="*/ T84 w 597"/>
                                      <a:gd name="T86" fmla="+- 0 463 259"/>
                                      <a:gd name="T87" fmla="*/ 463 h 702"/>
                                      <a:gd name="T88" fmla="+- 0 996 774"/>
                                      <a:gd name="T89" fmla="*/ T88 w 597"/>
                                      <a:gd name="T90" fmla="+- 0 459 259"/>
                                      <a:gd name="T91" fmla="*/ 459 h 702"/>
                                      <a:gd name="T92" fmla="+- 0 1000 774"/>
                                      <a:gd name="T93" fmla="*/ T92 w 597"/>
                                      <a:gd name="T94" fmla="+- 0 433 259"/>
                                      <a:gd name="T95" fmla="*/ 433 h 702"/>
                                      <a:gd name="T96" fmla="+- 0 998 774"/>
                                      <a:gd name="T97" fmla="*/ T96 w 597"/>
                                      <a:gd name="T98" fmla="+- 0 427 259"/>
                                      <a:gd name="T99" fmla="*/ 427 h 702"/>
                                      <a:gd name="T100" fmla="+- 0 995 774"/>
                                      <a:gd name="T101" fmla="*/ T100 w 597"/>
                                      <a:gd name="T102" fmla="+- 0 421 259"/>
                                      <a:gd name="T103" fmla="*/ 421 h 702"/>
                                      <a:gd name="T104" fmla="+- 0 999 774"/>
                                      <a:gd name="T105" fmla="*/ T104 w 597"/>
                                      <a:gd name="T106" fmla="+- 0 417 259"/>
                                      <a:gd name="T107" fmla="*/ 417 h 702"/>
                                      <a:gd name="T108" fmla="+- 0 1001 774"/>
                                      <a:gd name="T109" fmla="*/ T108 w 597"/>
                                      <a:gd name="T110" fmla="+- 0 415 259"/>
                                      <a:gd name="T111" fmla="*/ 415 h 702"/>
                                      <a:gd name="T112" fmla="+- 0 1003 774"/>
                                      <a:gd name="T113" fmla="*/ T112 w 597"/>
                                      <a:gd name="T114" fmla="+- 0 413 259"/>
                                      <a:gd name="T115" fmla="*/ 413 h 702"/>
                                      <a:gd name="T116" fmla="+- 0 1010 774"/>
                                      <a:gd name="T117" fmla="*/ T116 w 597"/>
                                      <a:gd name="T118" fmla="+- 0 405 259"/>
                                      <a:gd name="T119" fmla="*/ 405 h 702"/>
                                      <a:gd name="T120" fmla="+- 0 1013 774"/>
                                      <a:gd name="T121" fmla="*/ T120 w 597"/>
                                      <a:gd name="T122" fmla="+- 0 395 259"/>
                                      <a:gd name="T123" fmla="*/ 395 h 702"/>
                                      <a:gd name="T124" fmla="+- 0 1013 774"/>
                                      <a:gd name="T125" fmla="*/ T124 w 597"/>
                                      <a:gd name="T126" fmla="+- 0 385 259"/>
                                      <a:gd name="T127" fmla="*/ 385 h 702"/>
                                      <a:gd name="T128" fmla="+- 0 1007 774"/>
                                      <a:gd name="T129" fmla="*/ T128 w 597"/>
                                      <a:gd name="T130" fmla="+- 0 365 259"/>
                                      <a:gd name="T131" fmla="*/ 365 h 702"/>
                                      <a:gd name="T132" fmla="+- 0 992 774"/>
                                      <a:gd name="T133" fmla="*/ T132 w 597"/>
                                      <a:gd name="T134" fmla="+- 0 349 259"/>
                                      <a:gd name="T135" fmla="*/ 349 h 702"/>
                                      <a:gd name="T136" fmla="+- 0 971 774"/>
                                      <a:gd name="T137" fmla="*/ T136 w 597"/>
                                      <a:gd name="T138" fmla="+- 0 343 259"/>
                                      <a:gd name="T139" fmla="*/ 343 h 7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597" h="702">
                                        <a:moveTo>
                                          <a:pt x="197" y="84"/>
                                        </a:moveTo>
                                        <a:lnTo>
                                          <a:pt x="183" y="84"/>
                                        </a:lnTo>
                                        <a:lnTo>
                                          <a:pt x="171" y="92"/>
                                        </a:lnTo>
                                        <a:lnTo>
                                          <a:pt x="163" y="102"/>
                                        </a:lnTo>
                                        <a:lnTo>
                                          <a:pt x="204" y="102"/>
                                        </a:lnTo>
                                        <a:lnTo>
                                          <a:pt x="210" y="104"/>
                                        </a:lnTo>
                                        <a:lnTo>
                                          <a:pt x="220" y="114"/>
                                        </a:lnTo>
                                        <a:lnTo>
                                          <a:pt x="222" y="120"/>
                                        </a:lnTo>
                                        <a:lnTo>
                                          <a:pt x="222" y="132"/>
                                        </a:lnTo>
                                        <a:lnTo>
                                          <a:pt x="220" y="138"/>
                                        </a:lnTo>
                                        <a:lnTo>
                                          <a:pt x="216" y="144"/>
                                        </a:lnTo>
                                        <a:lnTo>
                                          <a:pt x="215" y="144"/>
                                        </a:lnTo>
                                        <a:lnTo>
                                          <a:pt x="214" y="146"/>
                                        </a:lnTo>
                                        <a:lnTo>
                                          <a:pt x="204" y="156"/>
                                        </a:lnTo>
                                        <a:lnTo>
                                          <a:pt x="203" y="164"/>
                                        </a:lnTo>
                                        <a:lnTo>
                                          <a:pt x="208" y="174"/>
                                        </a:lnTo>
                                        <a:lnTo>
                                          <a:pt x="209" y="178"/>
                                        </a:lnTo>
                                        <a:lnTo>
                                          <a:pt x="209" y="188"/>
                                        </a:lnTo>
                                        <a:lnTo>
                                          <a:pt x="206" y="192"/>
                                        </a:lnTo>
                                        <a:lnTo>
                                          <a:pt x="198" y="202"/>
                                        </a:lnTo>
                                        <a:lnTo>
                                          <a:pt x="192" y="204"/>
                                        </a:lnTo>
                                        <a:lnTo>
                                          <a:pt x="218" y="204"/>
                                        </a:lnTo>
                                        <a:lnTo>
                                          <a:pt x="222" y="200"/>
                                        </a:lnTo>
                                        <a:lnTo>
                                          <a:pt x="226" y="174"/>
                                        </a:lnTo>
                                        <a:lnTo>
                                          <a:pt x="224" y="168"/>
                                        </a:lnTo>
                                        <a:lnTo>
                                          <a:pt x="221" y="162"/>
                                        </a:lnTo>
                                        <a:lnTo>
                                          <a:pt x="225" y="158"/>
                                        </a:lnTo>
                                        <a:lnTo>
                                          <a:pt x="227" y="156"/>
                                        </a:lnTo>
                                        <a:lnTo>
                                          <a:pt x="229" y="154"/>
                                        </a:lnTo>
                                        <a:lnTo>
                                          <a:pt x="236" y="146"/>
                                        </a:lnTo>
                                        <a:lnTo>
                                          <a:pt x="239" y="136"/>
                                        </a:lnTo>
                                        <a:lnTo>
                                          <a:pt x="239" y="126"/>
                                        </a:lnTo>
                                        <a:lnTo>
                                          <a:pt x="233" y="106"/>
                                        </a:lnTo>
                                        <a:lnTo>
                                          <a:pt x="218" y="90"/>
                                        </a:lnTo>
                                        <a:lnTo>
                                          <a:pt x="197" y="84"/>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54"/>
                                <wps:cNvSpPr>
                                  <a:spLocks/>
                                </wps:cNvSpPr>
                                <wps:spPr bwMode="auto">
                                  <a:xfrm>
                                    <a:off x="774" y="259"/>
                                    <a:ext cx="597" cy="702"/>
                                  </a:xfrm>
                                  <a:custGeom>
                                    <a:avLst/>
                                    <a:gdLst>
                                      <a:gd name="T0" fmla="+- 0 933 774"/>
                                      <a:gd name="T1" fmla="*/ T0 w 597"/>
                                      <a:gd name="T2" fmla="+- 0 357 259"/>
                                      <a:gd name="T3" fmla="*/ 357 h 702"/>
                                      <a:gd name="T4" fmla="+- 0 910 774"/>
                                      <a:gd name="T5" fmla="*/ T4 w 597"/>
                                      <a:gd name="T6" fmla="+- 0 357 259"/>
                                      <a:gd name="T7" fmla="*/ 357 h 702"/>
                                      <a:gd name="T8" fmla="+- 0 918 774"/>
                                      <a:gd name="T9" fmla="*/ T8 w 597"/>
                                      <a:gd name="T10" fmla="+- 0 361 259"/>
                                      <a:gd name="T11" fmla="*/ 361 h 702"/>
                                      <a:gd name="T12" fmla="+- 0 925 774"/>
                                      <a:gd name="T13" fmla="*/ T12 w 597"/>
                                      <a:gd name="T14" fmla="+- 0 375 259"/>
                                      <a:gd name="T15" fmla="*/ 375 h 702"/>
                                      <a:gd name="T16" fmla="+- 0 930 774"/>
                                      <a:gd name="T17" fmla="*/ T16 w 597"/>
                                      <a:gd name="T18" fmla="+- 0 377 259"/>
                                      <a:gd name="T19" fmla="*/ 377 h 702"/>
                                      <a:gd name="T20" fmla="+- 0 936 774"/>
                                      <a:gd name="T21" fmla="*/ T20 w 597"/>
                                      <a:gd name="T22" fmla="+- 0 379 259"/>
                                      <a:gd name="T23" fmla="*/ 379 h 702"/>
                                      <a:gd name="T24" fmla="+- 0 943 774"/>
                                      <a:gd name="T25" fmla="*/ T24 w 597"/>
                                      <a:gd name="T26" fmla="+- 0 379 259"/>
                                      <a:gd name="T27" fmla="*/ 379 h 702"/>
                                      <a:gd name="T28" fmla="+- 0 948 774"/>
                                      <a:gd name="T29" fmla="*/ T28 w 597"/>
                                      <a:gd name="T30" fmla="+- 0 375 259"/>
                                      <a:gd name="T31" fmla="*/ 375 h 702"/>
                                      <a:gd name="T32" fmla="+- 0 956 774"/>
                                      <a:gd name="T33" fmla="*/ T32 w 597"/>
                                      <a:gd name="T34" fmla="+- 0 365 259"/>
                                      <a:gd name="T35" fmla="*/ 365 h 702"/>
                                      <a:gd name="T36" fmla="+- 0 963 774"/>
                                      <a:gd name="T37" fmla="*/ T36 w 597"/>
                                      <a:gd name="T38" fmla="+- 0 361 259"/>
                                      <a:gd name="T39" fmla="*/ 361 h 702"/>
                                      <a:gd name="T40" fmla="+- 0 937 774"/>
                                      <a:gd name="T41" fmla="*/ T40 w 597"/>
                                      <a:gd name="T42" fmla="+- 0 361 259"/>
                                      <a:gd name="T43" fmla="*/ 361 h 702"/>
                                      <a:gd name="T44" fmla="+- 0 933 774"/>
                                      <a:gd name="T45" fmla="*/ T44 w 597"/>
                                      <a:gd name="T46" fmla="+- 0 357 259"/>
                                      <a:gd name="T47" fmla="*/ 357 h 7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97" h="702">
                                        <a:moveTo>
                                          <a:pt x="159" y="98"/>
                                        </a:moveTo>
                                        <a:lnTo>
                                          <a:pt x="136" y="98"/>
                                        </a:lnTo>
                                        <a:lnTo>
                                          <a:pt x="144" y="102"/>
                                        </a:lnTo>
                                        <a:lnTo>
                                          <a:pt x="151" y="116"/>
                                        </a:lnTo>
                                        <a:lnTo>
                                          <a:pt x="156" y="118"/>
                                        </a:lnTo>
                                        <a:lnTo>
                                          <a:pt x="162" y="120"/>
                                        </a:lnTo>
                                        <a:lnTo>
                                          <a:pt x="169" y="120"/>
                                        </a:lnTo>
                                        <a:lnTo>
                                          <a:pt x="174" y="116"/>
                                        </a:lnTo>
                                        <a:lnTo>
                                          <a:pt x="182" y="106"/>
                                        </a:lnTo>
                                        <a:lnTo>
                                          <a:pt x="189" y="102"/>
                                        </a:lnTo>
                                        <a:lnTo>
                                          <a:pt x="163" y="102"/>
                                        </a:lnTo>
                                        <a:lnTo>
                                          <a:pt x="159" y="9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255"/>
                                <wps:cNvSpPr>
                                  <a:spLocks/>
                                </wps:cNvSpPr>
                                <wps:spPr bwMode="auto">
                                  <a:xfrm>
                                    <a:off x="774" y="259"/>
                                    <a:ext cx="597" cy="702"/>
                                  </a:xfrm>
                                  <a:custGeom>
                                    <a:avLst/>
                                    <a:gdLst>
                                      <a:gd name="T0" fmla="+- 0 1006 774"/>
                                      <a:gd name="T1" fmla="*/ T0 w 597"/>
                                      <a:gd name="T2" fmla="+- 0 277 259"/>
                                      <a:gd name="T3" fmla="*/ 277 h 702"/>
                                      <a:gd name="T4" fmla="+- 0 873 774"/>
                                      <a:gd name="T5" fmla="*/ T4 w 597"/>
                                      <a:gd name="T6" fmla="+- 0 277 259"/>
                                      <a:gd name="T7" fmla="*/ 277 h 702"/>
                                      <a:gd name="T8" fmla="+- 0 894 774"/>
                                      <a:gd name="T9" fmla="*/ T8 w 597"/>
                                      <a:gd name="T10" fmla="+- 0 279 259"/>
                                      <a:gd name="T11" fmla="*/ 279 h 702"/>
                                      <a:gd name="T12" fmla="+- 0 913 774"/>
                                      <a:gd name="T13" fmla="*/ T12 w 597"/>
                                      <a:gd name="T14" fmla="+- 0 287 259"/>
                                      <a:gd name="T15" fmla="*/ 287 h 702"/>
                                      <a:gd name="T16" fmla="+- 0 929 774"/>
                                      <a:gd name="T17" fmla="*/ T16 w 597"/>
                                      <a:gd name="T18" fmla="+- 0 299 259"/>
                                      <a:gd name="T19" fmla="*/ 299 h 702"/>
                                      <a:gd name="T20" fmla="+- 0 967 774"/>
                                      <a:gd name="T21" fmla="*/ T20 w 597"/>
                                      <a:gd name="T22" fmla="+- 0 283 259"/>
                                      <a:gd name="T23" fmla="*/ 283 h 702"/>
                                      <a:gd name="T24" fmla="+- 0 986 774"/>
                                      <a:gd name="T25" fmla="*/ T24 w 597"/>
                                      <a:gd name="T26" fmla="+- 0 279 259"/>
                                      <a:gd name="T27" fmla="*/ 279 h 702"/>
                                      <a:gd name="T28" fmla="+- 0 1006 774"/>
                                      <a:gd name="T29" fmla="*/ T28 w 597"/>
                                      <a:gd name="T30" fmla="+- 0 277 259"/>
                                      <a:gd name="T31" fmla="*/ 277 h 70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597" h="702">
                                        <a:moveTo>
                                          <a:pt x="232" y="18"/>
                                        </a:moveTo>
                                        <a:lnTo>
                                          <a:pt x="99" y="18"/>
                                        </a:lnTo>
                                        <a:lnTo>
                                          <a:pt x="120" y="20"/>
                                        </a:lnTo>
                                        <a:lnTo>
                                          <a:pt x="139" y="28"/>
                                        </a:lnTo>
                                        <a:lnTo>
                                          <a:pt x="155" y="40"/>
                                        </a:lnTo>
                                        <a:lnTo>
                                          <a:pt x="193" y="24"/>
                                        </a:lnTo>
                                        <a:lnTo>
                                          <a:pt x="212" y="20"/>
                                        </a:lnTo>
                                        <a:lnTo>
                                          <a:pt x="232" y="1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F9A83BF" id="Group 265" o:spid="_x0000_s1026" style="position:absolute;margin-left:-59.55pt;margin-top:.3pt;width:42.5pt;height:42.5pt;z-index:-251642880" coordorigin="581,63" coordsize="1030,10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">
                      <v:group id="Group 225" o:spid="_x0000_s1027" style="position:absolute;left:582;top:64;width:957;height:1028" coordorigin="582,64" coordsize="957,10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sjb8QAAADcAAAADwAAAGRycy9kb3ducmV2LnhtbESPQYvCMBSE7wv+h/CE&#10;va1pXSxSjSKisgcRVgXx9miebbF5KU1s67/fCMIeh5n5hpkve1OJlhpXWlYQjyIQxJnVJecKzqft&#10;1xSE88gaK8uk4EkOlovBxxxTbTv+pfbocxEg7FJUUHhfp1K6rCCDbmRr4uDdbGPQB9nkUjfYBbip&#10;5DiKEmmw5LBQYE3rgrL78WEU7DrsVt/xpt3fb+vn9TQ5XPYxKfU57FczEJ56/x9+t3+0gnGS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sjb8QAAADcAAAA&#10;DwAAAAAAAAAAAAAAAACqAgAAZHJzL2Rvd25yZXYueG1sUEsFBgAAAAAEAAQA+gAAAJsDAAAAAA==&#10;">
                        <v:shape id="Freeform 226" o:spid="_x0000_s1028" style="position:absolute;left:582;top:64;width:957;height:1028;visibility:visible;mso-wrap-style:square;v-text-anchor:top" coordsize="957,10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U8q8MA&#10;AADcAAAADwAAAGRycy9kb3ducmV2LnhtbESPQYvCMBSE74L/ITzBi2iqYJVqFBEKguxBdy/ens2z&#10;rTYvpYla//1GEDwOM/MNs1y3phIPalxpWcF4FIEgzqwuOVfw95sO5yCcR9ZYWSYFL3KwXnU7S0y0&#10;ffKBHkefiwBhl6CCwvs6kdJlBRl0I1sTB+9iG4M+yCaXusFngJtKTqIolgZLDgsF1rQtKLsd70bB&#10;+Se/pvFgj1PeDEi20fh+MqlS/V67WYDw1Ppv+NPeaQWTeAbv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U8q8MAAADcAAAADwAAAAAAAAAAAAAAAACYAgAAZHJzL2Rv&#10;d25yZXYueG1sUEsFBgAAAAAEAAQA9QAAAIgDAAAAAA==&#10;" path="m941,l87,,64,3,13,42,,942r3,22l41,1015r900,14l957,1026r-870,l64,1023,14,984,2,942,2,87,27,27,87,3r869,l945,1,941,e" fillcolor="#a7a9ac" stroked="f">
                          <v:path arrowok="t" o:connecttype="custom" o:connectlocs="941,64;87,64;64,67;13,106;0,1006;3,1028;41,1079;941,1093;957,1090;87,1090;64,1087;14,1048;2,1006;2,151;27,91;87,67;956,67;945,65;941,64" o:connectangles="0,0,0,0,0,0,0,0,0,0,0,0,0,0,0,0,0,0,0"/>
                        </v:shape>
                      </v:group>
                      <v:group id="Group 227" o:spid="_x0000_s1029" style="position:absolute;left:669;top:67;width:941;height:1024" coordorigin="669,67" coordsize="941,10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gShsMAAADcAAAADwAAAGRycy9kb3ducmV2LnhtbERPTWvCQBC9F/oflhF6&#10;q5tYDBJdg0gtPQShKpTehuyYhGRnQ3ZN4r93D0KPj/e9ySbTioF6V1tWEM8jEMSF1TWXCi7nw/sK&#10;hPPIGlvLpOBODrLt68sGU21H/qHh5EsRQtilqKDyvkuldEVFBt3cdsSBu9reoA+wL6XucQzhppWL&#10;KEqkwZpDQ4Ud7SsqmtPNKPgacdx9xJ9D3lz397/z8vibx6TU22zarUF4mvy/+On+1goWS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BKGwwAAANwAAAAP&#10;AAAAAAAAAAAAAAAAAKoCAABkcnMvZG93bnJldi54bWxQSwUGAAAAAAQABAD6AAAAmgMAAAAA&#10;">
                        <v:shape id="Freeform 228" o:spid="_x0000_s1030" style="position:absolute;left:669;top:67;width:941;height:1024;visibility:visible;mso-wrap-style:square;v-text-anchor:top" coordsize="941,10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RUwcYA&#10;AADcAAAADwAAAGRycy9kb3ducmV2LnhtbESPT2vCQBTE74LfYXlCb81GC1HTbES0QqUn/9BeH9nX&#10;JCT7NmS3MX77bqHgcZiZ3zDZZjStGKh3tWUF8ygGQVxYXXOp4Ho5PK9AOI+ssbVMCu7kYJNPJxmm&#10;2t74RMPZlyJA2KWooPK+S6V0RUUGXWQ74uB9296gD7Ivpe7xFuCmlYs4TqTBmsNChR3tKiqa849R&#10;8LX9oN1yWB6Ol5fh2H3um2R9f1PqaTZuX0F4Gv0j/N9+1woWyRr+zo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gRUwcYAAADcAAAADwAAAAAAAAAAAAAAAACYAgAAZHJz&#10;L2Rvd25yZXYueG1sUEsFBgAAAAAEAAQA9QAAAIsDAAAAAA==&#10;" path="m869,l854,r23,3l897,11r39,51l939,84r,855l914,998r-60,25l,1023r870,l928,984,941,84,938,62,930,42,917,24,900,10,880,1,869,e" fillcolor="#a7a9ac" stroked="f">
                          <v:path arrowok="t" o:connecttype="custom" o:connectlocs="869,67;854,67;877,70;897,78;936,129;939,151;939,1006;914,1065;854,1090;0,1090;870,1090;928,1051;941,151;938,129;930,109;917,91;900,77;880,68;869,67" o:connectangles="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9" o:spid="_x0000_s1031" type="#_x0000_t75" style="position:absolute;left:617;top:100;width:958;height:9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FiRnAAAAA3AAAAA8AAABkcnMvZG93bnJldi54bWxET0tqwzAQ3RdyBzGB7hrZXsTGiRKSlELo&#10;yvkcYLCmlqk1MpYS2z19tSh0+Xj/7X6ynXjS4FvHCtJVAoK4drrlRsH99vFWgPABWWPnmBTM5GG/&#10;W7xssdRu5As9r6ERMYR9iQpMCH0ppa8NWfQr1xNH7ssNFkOEQyP1gGMMt53MkmQtLbYcGwz2dDJU&#10;f18fVkHL2Swv9r2QeTV+NqZKjz+cKvW6nA4bEIGm8C/+c5+1giyP8+OZeATk7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G8WJGcAAAADcAAAADwAAAAAAAAAAAAAAAACfAgAA&#10;ZHJzL2Rvd25yZXYueG1sUEsFBgAAAAAEAAQA9wAAAIwDAAAAAA==&#10;">
                          <v:imagedata r:id="rId27" o:title=""/>
                        </v:shape>
                      </v:group>
                      <v:group id="Group 230" o:spid="_x0000_s1032" style="position:absolute;left:617;top:100;width:958;height:958" coordorigin="617,100" coordsize="958,9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stxsQAAADcAAAADwAAAGRycy9kb3ducmV2LnhtbESPQYvCMBSE78L+h/AW&#10;vGlaF12pRhHZFQ8iqAvi7dE822LzUppsW/+9EQSPw8x8w8yXnSlFQ7UrLCuIhxEI4tTqgjMFf6ff&#10;wRSE88gaS8uk4E4OlouP3hwTbVs+UHP0mQgQdgkqyL2vEildmpNBN7QVcfCutjbog6wzqWtsA9yU&#10;chRFE2mw4LCQY0XrnNLb8d8o2LTYrr7in2Z3u67vl9N4f97FpFT/s1vNQHjq/Dv8am+1gt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6stxsQAAADcAAAA&#10;DwAAAAAAAAAAAAAAAACqAgAAZHJzL2Rvd25yZXYueG1sUEsFBgAAAAAEAAQA+gAAAJsDAAAAAA==&#10;">
                        <v:shape id="Freeform 231" o:spid="_x0000_s1033" style="position:absolute;left:617;top:100;width:958;height:958;visibility:visible;mso-wrap-style:square;v-text-anchor:top" coordsize="958,9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iyOcUA&#10;AADcAAAADwAAAGRycy9kb3ducmV2LnhtbESPQWvCQBSE74X+h+UVvNVNF6kSXaWUCrZ4afTi7ZF9&#10;JsHs22R3NfHfdwuFHoeZ+YZZbUbbihv50DjW8DLNQBCXzjRcaTgets8LECEiG2wdk4Y7BdisHx9W&#10;mBs38DfdiliJBOGQo4Y6xi6XMpQ1WQxT1xEn7+y8xZikr6TxOCS4baXKsldpseG0UGNH7zWVl+Jq&#10;NXzO+l4NX9l+74dTv1VF86Hmd60nT+PbEkSkMf6H/9o7o0HNFfyeSUd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LI5xQAAANwAAAAPAAAAAAAAAAAAAAAAAJgCAABkcnMv&#10;ZG93bnJldi54bWxQSwUGAAAAAAQABAD1AAAAigMAAAAA&#10;" path="m958,876r-26,60l81,957,59,954,9,914,,81,3,58,44,9,877,r22,3l949,43r9,833xe" filled="f" strokecolor="#d1d3d4" strokeweight=".03564mm">
                          <v:path arrowok="t" o:connecttype="custom" o:connectlocs="958,976;932,1036;81,1057;59,1054;9,1014;0,181;3,158;44,109;877,100;899,103;949,143;958,976" o:connectangles="0,0,0,0,0,0,0,0,0,0,0,0"/>
                        </v:shape>
                      </v:group>
                      <v:group id="Group 232" o:spid="_x0000_s1034" style="position:absolute;left:783;top:267;width:610;height:686" coordorigin="783,267" coordsize="610,6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UWKsYAAADcAAAADwAAAGRycy9kb3ducmV2LnhtbESPT2vCQBTE7wW/w/IK&#10;vdXNH2wldQ0itngQoSqU3h7ZZxKSfRuy2yR++25B6HGYmd8wq3wyrRiod7VlBfE8AkFcWF1zqeBy&#10;fn9egnAeWWNrmRTcyEG+nj2sMNN25E8aTr4UAcIuQwWV910mpSsqMujmtiMO3tX2Bn2QfSl1j2OA&#10;m1YmUfQiDdYcFirsaFtR0Zx+jIKPEcdNGu+GQ3Pd3r7Pi+PXISalnh6nzRsIT5P/D9/be60geU3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NRYqxgAAANwA&#10;AAAPAAAAAAAAAAAAAAAAAKoCAABkcnMvZG93bnJldi54bWxQSwUGAAAAAAQABAD6AAAAnQMAAAAA&#10;">
                        <v:shape id="Freeform 233" o:spid="_x0000_s1035" style="position:absolute;left:783;top:267;width:610;height:686;visibility:visible;mso-wrap-style:square;v-text-anchor:top" coordsize="610,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8QXcUA&#10;AADcAAAADwAAAGRycy9kb3ducmV2LnhtbESPQWvCQBSE7wX/w/KE3urGtNQQXUWKQmtPjRGvz+wz&#10;CWbfptnVpP/eLRR6HGbmG2axGkwjbtS52rKC6SQCQVxYXXOpIN9vnxIQziNrbCyTgh9ysFqOHhaY&#10;atvzF90yX4oAYZeigsr7NpXSFRUZdBPbEgfvbDuDPsiulLrDPsBNI+MoepUGaw4LFbb0VlFxya5G&#10;gf885fHh8Cw3Q6Kv9XHXTr/lh1KP42E9B+Fp8P/hv/a7VhDPXuD3TDg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jxBdxQAAANwAAAAPAAAAAAAAAAAAAAAAAJgCAABkcnMv&#10;ZG93bnJldi54bWxQSwUGAAAAAAQABAD1AAAAigMAAAAA&#10;" path="m553,598r-141,l418,600r13,13l435,620r-1,16l426,642r-2,2l423,646r,5l424,654r34,31l460,686r5,l467,685r86,-87e" fillcolor="#f7941d" stroked="f">
                          <v:path arrowok="t" o:connecttype="custom" o:connectlocs="553,865;412,865;418,867;431,880;435,887;434,903;426,909;424,911;423,913;423,918;424,921;458,952;460,953;465,953;467,952;553,865" o:connectangles="0,0,0,0,0,0,0,0,0,0,0,0,0,0,0,0"/>
                        </v:shape>
                        <v:shape id="Freeform 234" o:spid="_x0000_s1036" style="position:absolute;left:783;top:267;width:610;height:686;visibility:visible;mso-wrap-style:square;v-text-anchor:top" coordsize="610,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O1xsUA&#10;AADcAAAADwAAAGRycy9kb3ducmV2LnhtbESPQWvCQBSE7wX/w/KE3urGlNYQXUWKQmtPjRGvz+wz&#10;CWbfptnVpP/eLRR6HGbmG2axGkwjbtS52rKC6SQCQVxYXXOpIN9vnxIQziNrbCyTgh9ysFqOHhaY&#10;atvzF90yX4oAYZeigsr7NpXSFRUZdBPbEgfvbDuDPsiulLrDPsBNI+MoepUGaw4LFbb0VlFxya5G&#10;gf885fHh8Cw3Q6Kv9XHXTr/lh1KP42E9B+Fp8P/hv/a7VhDPXuD3TDg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w7XGxQAAANwAAAAPAAAAAAAAAAAAAAAAAJgCAABkcnMv&#10;ZG93bnJldi54bWxQSwUGAAAAAAQABAD1AAAAigMAAAAA&#10;" path="m610,589r-49,l584,609r2,l590,609r2,-1l610,589e" fillcolor="#f7941d" stroked="f">
                          <v:path arrowok="t" o:connecttype="custom" o:connectlocs="610,856;561,856;584,876;586,876;590,876;592,875;610,856" o:connectangles="0,0,0,0,0,0,0"/>
                        </v:shape>
                        <v:shape id="Freeform 235" o:spid="_x0000_s1037" style="position:absolute;left:783;top:267;width:610;height:686;visibility:visible;mso-wrap-style:square;v-text-anchor:top" coordsize="610,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rscUA&#10;AADcAAAADwAAAGRycy9kb3ducmV2LnhtbESPQWvCQBSE74X+h+UJvdVNUrAhuooUC2091Sb0+sy+&#10;JqHZtzG7xvjvXUHwOMzMN8xiNZpWDNS7xrKCeBqBIC6tbrhSkP+8P6cgnEfW2FomBWdysFo+Piww&#10;0/bE3zTsfCUChF2GCmrvu0xKV9Zk0E1tRxy8P9sb9EH2ldQ9ngLctDKJopk02HBYqLGjt5rK/93R&#10;KPDbfZ4UxYvcjKk+Nr9fXXyQn0o9Tcb1HISn0d/Dt/aHVpC8zuB6JhwBub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ESuxxQAAANwAAAAPAAAAAAAAAAAAAAAAAJgCAABkcnMv&#10;ZG93bnJldi54bWxQSwUGAAAAAAQABAD1AAAAigMAAAAA&#10;" path="m324,264r-85,l429,462,335,566r1,5l375,607r2,1l381,608r2,-1l385,606r9,-8l553,598r8,-9l610,589r16,-17l626,567,389,329,329,269r-5,-5e" fillcolor="#f7941d" stroked="f">
                          <v:path arrowok="t" o:connecttype="custom" o:connectlocs="324,531;239,531;429,729;335,833;336,838;375,874;377,875;381,875;383,874;385,873;394,865;553,865;561,856;610,856;626,839;626,834;389,596;329,536;324,531" o:connectangles="0,0,0,0,0,0,0,0,0,0,0,0,0,0,0,0,0,0,0"/>
                        </v:shape>
                        <v:shape id="Freeform 236" o:spid="_x0000_s1038" style="position:absolute;left:783;top:267;width:610;height:686;visibility:visible;mso-wrap-style:square;v-text-anchor:top" coordsize="610,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2OKsUA&#10;AADcAAAADwAAAGRycy9kb3ducmV2LnhtbESPQWvCQBSE70L/w/IEb7pJBJXoKlIq2HqqTej1mX1N&#10;QrNv0+wa4793C4Ueh5n5htnsBtOInjpXW1YQzyIQxIXVNZcKso/DdAXCeWSNjWVScCcHu+3TaIOp&#10;tjd+p/7sSxEg7FJUUHnfplK6oiKDbmZb4uB92c6gD7Irpe7wFuCmkUkULaTBmsNChS09V1R8n69G&#10;gT9dsiTP5/JlWOlr/fnWxj/yVanJeNivQXga/H/4r33UCpLlEn7PhCMgt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XY4qxQAAANwAAAAPAAAAAAAAAAAAAAAAAJgCAABkcnMv&#10;ZG93bnJldi54bWxQSwUGAAAAAAQABAD1AAAAigMAAAAA&#10;" path="m86,l18,39,,109r5,19l14,147r11,18l19,180r-3,20l16,227r7,19l69,289r49,9l135,293r19,-9l174,270r18,-9l211,258r106,l297,238,285,226r-4,-6l116,220r-9,-4l95,204r-4,-9l91,175r5,-9l107,158r1,-3l108,153r,-4l106,146r-6,-3l89,130,85,106,97,88r21,-7l314,81r,-1l309,58,299,39,284,23r-7,-5l144,18,127,8,108,2,86,e" fillcolor="#f7941d" stroked="f">
                          <v:path arrowok="t" o:connecttype="custom" o:connectlocs="86,267;18,306;0,376;5,395;14,414;25,432;19,447;16,467;16,494;23,513;69,556;118,565;135,560;154,551;174,537;192,528;211,525;317,525;297,505;285,493;281,487;116,487;107,483;95,471;91,462;91,442;96,433;107,425;108,422;108,420;108,416;106,413;100,410;89,397;85,373;97,355;118,348;314,348;314,347;309,325;299,306;284,290;277,285;144,285;127,275;108,269;86,267" o:connectangles="0,0,0,0,0,0,0,0,0,0,0,0,0,0,0,0,0,0,0,0,0,0,0,0,0,0,0,0,0,0,0,0,0,0,0,0,0,0,0,0,0,0,0,0,0,0,0"/>
                        </v:shape>
                        <v:shape id="Freeform 237" o:spid="_x0000_s1039" style="position:absolute;left:783;top:267;width:610;height:686;visibility:visible;mso-wrap-style:square;v-text-anchor:top" coordsize="610,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IaWMIA&#10;AADcAAAADwAAAGRycy9kb3ducmV2LnhtbERPy2rCQBTdF/yH4QrdNRMj2BAdpYiC1VV94PY2c5uE&#10;Zu7EzJikf99ZCC4P571YDaYWHbWusqxgEsUgiHOrKy4UnE/btxSE88gaa8uk4I8crJajlwVm2vb8&#10;Rd3RFyKEsMtQQel9k0np8pIMusg2xIH7sa1BH2BbSN1iH8JNLZM4nkmDFYeGEhtal5T/Hu9GgT98&#10;n5PLZSo3Q6rv1XXfTG7yU6nX8fAxB+Fp8E/xw73TCpL3sDacCUd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whpYwgAAANwAAAAPAAAAAAAAAAAAAAAAAJgCAABkcnMvZG93&#10;bnJldi54bWxQSwUGAAAAAAQABAD1AAAAhwMAAAAA&#10;" path="m317,258r-90,l239,264r85,l317,258e" fillcolor="#f7941d" stroked="f">
                          <v:path arrowok="t" o:connecttype="custom" o:connectlocs="317,525;227,525;239,531;239,531;324,531;317,525" o:connectangles="0,0,0,0,0,0"/>
                        </v:shape>
                        <v:shape id="Freeform 238" o:spid="_x0000_s1040" style="position:absolute;left:783;top:267;width:610;height:686;visibility:visible;mso-wrap-style:square;v-text-anchor:top" coordsize="610,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6/w8UA&#10;AADcAAAADwAAAGRycy9kb3ducmV2LnhtbESPQWvCQBSE7wX/w/KE3pqNKbQxuooUhdaeGhWvz+wz&#10;CWbfptnVpP/eLRR6HGbmG2a+HEwjbtS52rKCSRSDIC6srrlUsN9tnlIQziNrbCyTgh9ysFyMHuaY&#10;advzF91yX4oAYZehgsr7NpPSFRUZdJFtiYN3tp1BH2RXSt1hH+CmkUkcv0iDNYeFClt6q6i45Fej&#10;wH+e9snh8CzXQ6qv9XHbTr7lh1KP42E1A+Fp8P/hv/a7VpC8TuH3TDgCc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jr/DxQAAANwAAAAPAAAAAAAAAAAAAAAAAJgCAABkcnMv&#10;ZG93bnJldi54bWxQSwUGAAAAAAQABAD1AAAAigMAAAAA&#10;" path="m161,200r-3,l155,201r-5,7l147,211r-9,7l132,220r149,l275,207r,-3l172,204r-4,-1l163,201r-2,-1e" fillcolor="#f7941d" stroked="f">
                          <v:path arrowok="t" o:connecttype="custom" o:connectlocs="161,467;158,467;155,468;150,475;147,478;138,485;132,487;281,487;275,474;275,471;172,471;168,470;163,468;161,467" o:connectangles="0,0,0,0,0,0,0,0,0,0,0,0,0,0"/>
                        </v:shape>
                        <v:shape id="Freeform 239" o:spid="_x0000_s1041" style="position:absolute;left:783;top:267;width:610;height:686;visibility:visible;mso-wrap-style:square;v-text-anchor:top" coordsize="610,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FmecEA&#10;AADcAAAADwAAAGRycy9kb3ducmV2LnhtbERPy4rCMBTdC/5DuII7Ta0gpZoWEQdmxpUv3F6ba1ts&#10;bjpN1M7fm8XALA/nvcp704gnda62rGA2jUAQF1bXXCo4HT8mCQjnkTU2lknBLznIs+Fgham2L97T&#10;8+BLEULYpaig8r5NpXRFRQbd1LbEgbvZzqAPsCul7vAVwk0j4yhaSIM1h4YKW9pUVNwPD6PA766n&#10;+Hyey22f6Ed9+W5nP/JLqfGoXy9BeOr9v/jP/akVxEmYH86EIyC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hZnnBAAAA3AAAAA8AAAAAAAAAAAAAAAAAmAIAAGRycy9kb3du&#10;cmV2LnhtbFBLBQYAAAAABAAEAPUAAACGAwAAAAA=&#10;" path="m314,85r-117,l206,88r12,13l222,109r,17l219,133r-6,7l212,142r-2,2l204,150r-1,4l207,162r1,5l208,181r-3,8l193,201r-8,3l275,204r15,-50l291,153r9,-12l308,124r5,-20l314,85e" fillcolor="#f7941d" stroked="f">
                          <v:path arrowok="t" o:connecttype="custom" o:connectlocs="314,352;197,352;206,355;218,368;222,376;222,393;219,400;213,407;212,409;210,411;204,417;203,421;207,429;208,434;208,448;205,456;193,468;185,471;275,471;290,421;291,420;300,408;308,391;313,371;314,352" o:connectangles="0,0,0,0,0,0,0,0,0,0,0,0,0,0,0,0,0,0,0,0,0,0,0,0,0"/>
                        </v:shape>
                        <v:shape id="Freeform 240" o:spid="_x0000_s1042" style="position:absolute;left:783;top:267;width:610;height:686;visibility:visible;mso-wrap-style:square;v-text-anchor:top" coordsize="610,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3D4sQA&#10;AADcAAAADwAAAGRycy9kb3ducmV2LnhtbESPT4vCMBTE74LfITzBm6atIKUaRcQF/5zWVbw+m2db&#10;bF66TdT67TcLC3scZuY3zHzZmVo8qXWVZQXxOAJBnFtdcaHg9PUxSkE4j6yxtkwK3uRguej35php&#10;++JPeh59IQKEXYYKSu+bTEqXl2TQjW1DHLybbQ36INtC6hZfAW5qmUTRVBqsOCyU2NC6pPx+fBgF&#10;/nA9JefzRG66VD+qy76Jv+VOqeGgW81AeOr8f/ivvdUKkjSG3zPhCMjF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tw+LEAAAA3AAAAA8AAAAAAAAAAAAAAAAAmAIAAGRycy9k&#10;b3ducmV2LnhtbFBLBQYAAAAABAAEAPUAAACJAwAAAAA=&#10;" path="m314,81r-184,l141,87r7,13l151,102r6,l159,101r8,-11l177,85r137,l314,81e" fillcolor="#f7941d" stroked="f">
                          <v:path arrowok="t" o:connecttype="custom" o:connectlocs="314,348;130,348;141,354;148,367;151,369;157,369;159,368;167,357;177,352;314,352;314,348" o:connectangles="0,0,0,0,0,0,0,0,0,0,0"/>
                        </v:shape>
                        <v:shape id="Freeform 241" o:spid="_x0000_s1043" style="position:absolute;left:783;top:267;width:610;height:686;visibility:visible;mso-wrap-style:square;v-text-anchor:top" coordsize="610,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9dlcMA&#10;AADcAAAADwAAAGRycy9kb3ducmV2LnhtbESPT4vCMBTE74LfITzBm6ZWWEo1ioiC7p7WP3h9Ns+2&#10;2LzUJmr3228EweMwM79hpvPWVOJBjSstKxgNIxDEmdUl5woO+/UgAeE8ssbKMin4IwfzWbczxVTb&#10;J//SY+dzESDsUlRQeF+nUrqsIINuaGvi4F1sY9AH2eRSN/gMcFPJOIq+pMGSw0KBNS0Lyq67u1Hg&#10;f86H+Hgcy1Wb6Ht5+q5HN7lVqt9rFxMQnlr/Cb/bG60gTmJ4nQlH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9dlcMAAADcAAAADwAAAAAAAAAAAAAAAACYAgAAZHJzL2Rv&#10;d25yZXYueG1sUEsFBgAAAAAEAAQA9QAAAIgDAAAAAA==&#10;" path="m222,l204,2,185,6r-20,6l144,18r133,l266,11,245,3,222,e" fillcolor="#f7941d" stroked="f">
                          <v:path arrowok="t" o:connecttype="custom" o:connectlocs="222,267;204,269;185,273;165,279;144,285;277,285;266,278;245,270;222,267" o:connectangles="0,0,0,0,0,0,0,0,0"/>
                        </v:shape>
                      </v:group>
                      <v:group id="Group 242" o:spid="_x0000_s1044" style="position:absolute;left:774;top:259;width:597;height:702" coordorigin="774,259" coordsize="597,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shape id="Freeform 243" o:spid="_x0000_s1045"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CVsYA&#10;AADcAAAADwAAAGRycy9kb3ducmV2LnhtbESPQWvCQBSE7wX/w/IEL0U3FSkSXUWEYjz0UA0Vb4/s&#10;MwnJvg27q8b+erdQ6HGYmW+Y5bo3rbiR87VlBW+TBARxYXXNpYL8+DGeg/ABWWNrmRQ8yMN6NXhZ&#10;Yqrtnb/odgiliBD2KSqoQuhSKX1RkUE/sR1x9C7WGQxRulJqh/cIN62cJsm7NFhzXKiwo21FRXO4&#10;GgWv2Xee/Rw/0ezyU0ON3Lv95azUaNhvFiAC9eE//NfOtILpfAa/Z+IRkK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CVsYAAADcAAAADwAAAAAAAAAAAAAAAACYAgAAZHJz&#10;L2Rvd25yZXYueG1sUEsFBgAAAAAEAAQA9QAAAIsDAAAAAA==&#10;" path="m445,616r-24,l432,626r3,4l435,640r-5,4l426,648r-2,4l423,662r2,4l463,702r17,l496,686r-25,l441,658r15,-14l461,634r-8,-12l445,616e" stroked="f">
                          <v:path arrowok="t" o:connecttype="custom" o:connectlocs="445,875;421,875;432,885;435,889;435,899;430,903;426,907;424,911;423,921;425,925;463,961;480,961;496,945;471,945;441,917;456,903;461,893;453,881;445,875" o:connectangles="0,0,0,0,0,0,0,0,0,0,0,0,0,0,0,0,0,0,0"/>
                        </v:shape>
                        <v:shape id="Freeform 244" o:spid="_x0000_s1046"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9nzcYA&#10;AADcAAAADwAAAGRycy9kb3ducmV2LnhtbESPQWvCQBSE7wX/w/IEL0U3FSwSXUWEYjz0UA0Vb4/s&#10;MwnJvg27q8b+erdQ6HGYmW+Y5bo3rbiR87VlBW+TBARxYXXNpYL8+DGeg/ABWWNrmRQ8yMN6NXhZ&#10;Yqrtnb/odgiliBD2KSqoQuhSKX1RkUE/sR1x9C7WGQxRulJqh/cIN62cJsm7NFhzXKiwo21FRXO4&#10;GgWv2Xee/Rw/0ezyU0ON3Lv95azUaNhvFiAC9eE//NfOtILpfAa/Z+IRkK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w9nzcYAAADcAAAADwAAAAAAAAAAAAAAAACYAgAAZHJz&#10;L2Rvd25yZXYueG1sUEsFBgAAAAAEAAQA9QAAAIsDAAAAAA==&#10;" path="m570,586l471,686r25,l571,610r26,l570,586e" stroked="f">
                          <v:path arrowok="t" o:connecttype="custom" o:connectlocs="570,845;471,945;496,945;571,869;597,869;570,845" o:connectangles="0,0,0,0,0,0"/>
                        </v:shape>
                        <v:shape id="Freeform 245" o:spid="_x0000_s1047"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35usUA&#10;AADcAAAADwAAAGRycy9kb3ducmV2LnhtbESPQWvCQBSE74L/YXlCL6KbehCJriKCNB56UEOLt0f2&#10;mYRk34bdrab99V1B8DjMzDfMatObVtzI+dqygvdpAoK4sLrmUkF+3k8WIHxA1thaJgW/5GGzHg5W&#10;mGp75yPdTqEUEcI+RQVVCF0qpS8qMuintiOO3tU6gyFKV0rt8B7hppWzJJlLgzXHhQo72lVUNKcf&#10;o2CcfeXZ3/kTzUf+3VAjD+5wvSj1Nuq3SxCB+vAKP9uZVjBbzOFxJh4B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3fm6xQAAANwAAAAPAAAAAAAAAAAAAAAAAJgCAABkcnMv&#10;ZG93bnJldi54bWxQSwUGAAAAAAQABAD1AAAAigMAAAAA&#10;" path="m244,l233,,212,2,193,8,175,18r58,l255,20r20,8l292,42r13,18l313,80r,28l309,128r-6,16l294,156r-1,l292,158r-5,6l281,174r-5,14l274,204r3,18l288,242r12,12l332,284r19,20l372,324r21,20l416,368r45,44l583,536r43,42l597,610r-26,l589,626r12,l606,624r38,-40l644,572,591,518,536,464,494,422,450,378,428,356,407,336,388,316,369,298,352,280,324,254,314,244,298,224r-7,-16l292,192r6,-14l306,168r1,-2l319,150r9,-18l332,112,330,86,300,26,264,6,244,e" stroked="f">
                          <v:path arrowok="t" o:connecttype="custom" o:connectlocs="244,259;233,259;212,261;193,267;175,277;233,277;255,279;275,287;292,301;305,319;313,339;313,367;309,387;303,403;294,415;293,415;292,417;287,423;281,433;276,447;274,463;277,481;288,501;300,513;332,543;351,563;372,583;393,603;416,627;461,671;583,795;626,837;597,869;571,869;589,885;601,885;606,883;644,843;644,831;591,777;536,723;494,681;450,637;428,615;407,595;388,575;369,557;352,539;324,513;314,503;298,483;291,467;292,451;298,437;306,427;307,425;319,409;328,391;332,371;330,345;300,285;264,265;244,259" o:connectangles="0,0,0,0,0,0,0,0,0,0,0,0,0,0,0,0,0,0,0,0,0,0,0,0,0,0,0,0,0,0,0,0,0,0,0,0,0,0,0,0,0,0,0,0,0,0,0,0,0,0,0,0,0,0,0,0,0,0,0,0,0,0,0"/>
                        </v:shape>
                        <v:shape id="Freeform 246" o:spid="_x0000_s1048"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FcIcYA&#10;AADcAAAADwAAAGRycy9kb3ducmV2LnhtbESPQWvCQBSE7wX/w/IEL0U39WAluooIxXjooRoq3h7Z&#10;ZxKSfRt2V4399W6h0OMwM98wy3VvWnEj52vLCt4mCQjiwuqaSwX58WM8B+EDssbWMil4kIf1avCy&#10;xFTbO3/R7RBKESHsU1RQhdClUvqiIoN+Yjvi6F2sMxiidKXUDu8Rblo5TZKZNFhzXKiwo21FRXO4&#10;GgWv2Xee/Rw/0ezyU0ON3Lv95azUaNhvFiAC9eE//NfOtILp/B1+z8QjIF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FcIcYAAADcAAAADwAAAAAAAAAAAAAAAACYAgAAZHJz&#10;L2Rvd25yZXYueG1sUEsFBgAAAAAEAAQA9QAAAIsDAAAAAA==&#10;" path="m260,274r-28,l240,278r4,2l426,470,335,572r,12l380,624r16,l399,620r2,l408,616r37,l435,608r-47,l354,576,450,470,260,274e" stroked="f">
                          <v:path arrowok="t" o:connecttype="custom" o:connectlocs="260,533;232,533;240,537;244,539;426,729;335,831;335,843;380,883;396,883;399,879;401,879;408,875;445,875;435,867;388,867;354,835;450,729;260,533" o:connectangles="0,0,0,0,0,0,0,0,0,0,0,0,0,0,0,0,0,0"/>
                        </v:shape>
                        <v:shape id="Freeform 247" o:spid="_x0000_s1049"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7IU8MA&#10;AADcAAAADwAAAGRycy9kb3ducmV2LnhtbERPPWvDMBDdC/kP4gpZSiM3QzFOlFAKofaQobZpyXZY&#10;F9vYOhlJSZz++moodHy87+1+NqO4kvO9ZQUvqwQEcWN1z62Cujo8pyB8QNY4WiYFd/Kw3y0etphp&#10;e+NPupahFTGEfYYKuhCmTErfdGTQr+xEHLmzdQZDhK6V2uEthptRrpPkVRrsOTZ0ONF7R81QXoyC&#10;p/yrzn+qI5qP+nugQRauOJ+UWj7ObxsQgebwL/5z51rBOo1r45l4BO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7IU8MAAADcAAAADwAAAAAAAAAAAAAAAACYAgAAZHJzL2Rv&#10;d25yZXYueG1sUEsFBgAAAAAEAAQA9QAAAIgDAAAAAA==&#10;" path="m418,598r-18,l388,608r47,l430,604r-12,-6e" stroked="f">
                          <v:path arrowok="t" o:connecttype="custom" o:connectlocs="418,857;400,857;388,867;435,867;430,863;418,857" o:connectangles="0,0,0,0,0,0"/>
                        </v:shape>
                        <v:shape id="Freeform 248" o:spid="_x0000_s1050"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JtyMYA&#10;AADcAAAADwAAAGRycy9kb3ducmV2LnhtbESPQWvCQBSE7wX/w/KEXopu9CCaukopFOPBgxoUb4/s&#10;MwnJvg27W037691CweMwM98wy3VvWnEj52vLCibjBARxYXXNpYL8+DWag/ABWWNrmRT8kIf1avCy&#10;xFTbO+/pdgiliBD2KSqoQuhSKX1RkUE/th1x9K7WGQxRulJqh/cIN62cJslMGqw5LlTY0WdFRXP4&#10;NgreslOe/R53aDb5uaFGbt32elHqddh/vIMI1Idn+L+daQXT+QL+zsQj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JtyMYAAADcAAAADwAAAAAAAAAAAAAAAACYAgAAZHJz&#10;L2Rvd25yZXYueG1sUEsFBgAAAAAEAAQA9QAAAIsDAAAAAA==&#10;" path="m116,2l45,18,5,64,,84r1,26l5,130r7,18l21,162r-6,42l34,272r48,38l103,316r24,-2l147,310r17,-8l170,298r-43,l101,296,46,262,32,224r2,-24l40,182r9,-16l34,152,23,134,17,114,19,88,52,32,89,18r86,l155,12,135,6,116,2e" stroked="f">
                          <v:path arrowok="t" o:connecttype="custom" o:connectlocs="116,261;45,277;5,323;0,343;1,369;5,389;12,407;21,421;15,463;34,531;82,569;103,575;127,573;147,569;164,561;170,557;127,557;101,555;46,521;32,483;34,459;40,441;49,425;34,411;23,393;17,373;19,347;52,291;89,277;175,277;155,271;135,265;116,261" o:connectangles="0,0,0,0,0,0,0,0,0,0,0,0,0,0,0,0,0,0,0,0,0,0,0,0,0,0,0,0,0,0,0,0,0"/>
                        </v:shape>
                        <v:shape id="Freeform 249" o:spid="_x0000_s1051"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FSiMMA&#10;AADcAAAADwAAAGRycy9kb3ducmV2LnhtbERPz2vCMBS+D/wfwht4GZrqQbbOKEMQ68GDWia7PZpn&#10;W9q8lCRq9a83B2HHj+/3fNmbVlzJ+dqygsk4AUFcWF1zqSA/rkefIHxA1thaJgV38rBcDN7mmGp7&#10;4z1dD6EUMYR9igqqELpUSl9UZNCPbUccubN1BkOErpTa4S2Gm1ZOk2QmDdYcGyrsaFVR0RwuRsFH&#10;9ptnj+MOzSY/NdTIrdue/5Qavvc/3yAC9eFf/HJnWsH0K86PZ+IR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FSiMMAAADcAAAADwAAAAAAAAAAAAAAAACYAgAAZHJzL2Rv&#10;d25yZXYueG1sUEsFBgAAAAAEAAQA9QAAAIgDAAAAAA==&#10;" path="m240,258r-20,l203,260r-19,8l162,284r-18,8l127,298r43,l187,286r17,-8l219,274r41,l254,268,240,258e" stroked="f">
                          <v:path arrowok="t" o:connecttype="custom" o:connectlocs="240,517;220,517;203,519;184,527;162,543;144,551;127,557;170,557;187,545;204,537;219,533;260,533;254,527;240,517" o:connectangles="0,0,0,0,0,0,0,0,0,0,0,0,0,0"/>
                        </v:shape>
                        <v:shape id="Freeform 250" o:spid="_x0000_s1052"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33E8YA&#10;AADcAAAADwAAAGRycy9kb3ducmV2LnhtbESPQWvCQBSE7wX/w/KEXopu9FBq6ipFEOPBgxpavD2y&#10;zyQk+zbsrpr667tCweMwM98w82VvWnEl52vLCibjBARxYXXNpYL8uB59gPABWWNrmRT8koflYvAy&#10;x1TbG+/pegiliBD2KSqoQuhSKX1RkUE/th1x9M7WGQxRulJqh7cIN62cJsm7NFhzXKiwo1VFRXO4&#10;GAVv2Xee3Y87NJv8p6FGbt32fFLqddh/fYII1Idn+L+daQXT2QQeZ+IR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e33E8YAAADcAAAADwAAAAAAAAAAAAAAAACYAgAAZHJz&#10;L2Rvd25yZXYueG1sUEsFBgAAAAAEAAQA9QAAAIsDAAAAAA==&#10;" path="m129,82r-2,l105,86,90,102r-1,28l94,148r11,12l98,168r-6,12l92,194r5,22l113,232r21,4l143,236r8,-2l162,226r5,-6l127,220r-6,-2l111,208r-2,-6l109,186r3,-6l123,172r3,-6l125,154r-4,-6l107,142r-5,-10l102,116r2,-6l114,100r6,-2l159,98,149,88,129,82e" stroked="f">
                          <v:path arrowok="t" o:connecttype="custom" o:connectlocs="129,341;127,341;105,345;90,361;89,389;94,407;105,419;98,427;92,439;92,453;97,475;113,491;134,495;143,495;151,493;162,485;167,479;127,479;121,477;111,467;109,461;109,445;112,439;123,431;126,425;125,413;121,407;107,401;102,391;102,375;104,369;114,359;120,357;159,357;149,347;129,341" o:connectangles="0,0,0,0,0,0,0,0,0,0,0,0,0,0,0,0,0,0,0,0,0,0,0,0,0,0,0,0,0,0,0,0,0,0,0,0"/>
                        </v:shape>
                        <v:shape id="Freeform 251" o:spid="_x0000_s1053"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9pZMYA&#10;AADcAAAADwAAAGRycy9kb3ducmV2LnhtbESPQWvCQBSE74L/YXmFXqRumoPY1FWKUBoPHtTQ0tsj&#10;+0xCsm/D7lZTf70rCB6HmfmGWawG04kTOd9YVvA6TUAQl1Y3XCkoDp8vcxA+IGvsLJOCf/KwWo5H&#10;C8y0PfOOTvtQiQhhn6GCOoQ+k9KXNRn0U9sTR+9oncEQpaukdniOcNPJNElm0mDDcaHGntY1le3+&#10;zyiY5N9Ffjls0XwVPy21cuM2x1+lnp+Gj3cQgYbwCN/buVaQvqVwOxOP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9pZMYAAADcAAAADwAAAAAAAAAAAAAAAACYAgAAZHJz&#10;L2Rvd25yZXYueG1sUEsFBgAAAAAEAAQA9QAAAIsDAAAAAA==&#10;" path="m200,218r-31,l174,220r6,2l186,222r14,-4e" stroked="f">
                          <v:path arrowok="t" o:connecttype="custom" o:connectlocs="200,477;169,477;174,479;180,481;186,481;200,477" o:connectangles="0,0,0,0,0,0"/>
                        </v:shape>
                        <v:shape id="Freeform 252" o:spid="_x0000_s1054"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PM/8YA&#10;AADcAAAADwAAAGRycy9kb3ducmV2LnhtbESPQWvCQBSE74X+h+UVvBTdaEFs6ioiiPHQQzVUentk&#10;n0lI9m3YXTX213cLgsdhZr5h5svetOJCzteWFYxHCQjiwuqaSwX5YTOcgfABWWNrmRTcyMNy8fw0&#10;x1TbK3/RZR9KESHsU1RQhdClUvqiIoN+ZDvi6J2sMxiidKXUDq8Rblo5SZKpNFhzXKiwo3VFRbM/&#10;GwWv2Xee/R4+0WzzY0ON3Lnd6UepwUu/+gARqA+P8L2daQWT9zf4PxOP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nPM/8YAAADcAAAADwAAAAAAAAAAAAAAAACYAgAAZHJz&#10;L2Rvd25yZXYueG1sUEsFBgAAAAAEAAQA9QAAAIsDAAAAAA==&#10;" path="m174,200r-10,l159,202r-6,8l150,214r-2,2l143,218r-4,2l167,220r2,-2l200,218r7,-2l218,204r-39,l174,200e" stroked="f">
                          <v:path arrowok="t" o:connecttype="custom" o:connectlocs="174,459;164,459;159,461;153,469;150,473;148,475;143,477;139,479;167,479;169,477;200,477;207,475;218,463;179,463;174,459" o:connectangles="0,0,0,0,0,0,0,0,0,0,0,0,0,0,0"/>
                        </v:shape>
                        <v:shape id="Freeform 253" o:spid="_x0000_s1055"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pUi8YA&#10;AADcAAAADwAAAGRycy9kb3ducmV2LnhtbESPQWvCQBSE74X+h+UVvBTdKEVs6ioiiPHQQzVUentk&#10;n0lI9m3YXTX213cLgsdhZr5h5svetOJCzteWFYxHCQjiwuqaSwX5YTOcgfABWWNrmRTcyMNy8fw0&#10;x1TbK3/RZR9KESHsU1RQhdClUvqiIoN+ZDvi6J2sMxiidKXUDq8Rblo5SZKpNFhzXKiwo3VFRbM/&#10;GwWv2Xee/R4+0WzzY0ON3Lnd6UepwUu/+gARqA+P8L2daQWT9zf4PxOP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ZpUi8YAAADcAAAADwAAAAAAAAAAAAAAAACYAgAAZHJz&#10;L2Rvd25yZXYueG1sUEsFBgAAAAAEAAQA9QAAAIsDAAAAAA==&#10;" path="m197,84r-14,l171,92r-8,10l204,102r6,2l220,114r2,6l222,132r-2,6l216,144r-1,l214,146r-10,10l203,164r5,10l209,178r,10l206,192r-8,10l192,204r26,l222,200r4,-26l224,168r-3,-6l225,158r2,-2l229,154r7,-8l239,136r,-10l233,106,218,90,197,84e" stroked="f">
                          <v:path arrowok="t" o:connecttype="custom" o:connectlocs="197,343;183,343;171,351;163,361;204,361;210,363;220,373;222,379;222,391;220,397;216,403;215,403;214,405;204,415;203,423;208,433;209,437;209,447;206,451;198,461;192,463;218,463;222,459;226,433;224,427;221,421;225,417;227,415;229,413;236,405;239,395;239,385;233,365;218,349;197,343" o:connectangles="0,0,0,0,0,0,0,0,0,0,0,0,0,0,0,0,0,0,0,0,0,0,0,0,0,0,0,0,0,0,0,0,0,0,0"/>
                        </v:shape>
                        <v:shape id="Freeform 254" o:spid="_x0000_s1056"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bxEMYA&#10;AADcAAAADwAAAGRycy9kb3ducmV2LnhtbESPQWvCQBSE74X+h+UVvBTdKFRs6ioiiPHQQzVUentk&#10;n0lI9m3YXTX213cLgsdhZr5h5svetOJCzteWFYxHCQjiwuqaSwX5YTOcgfABWWNrmRTcyMNy8fw0&#10;x1TbK3/RZR9KESHsU1RQhdClUvqiIoN+ZDvi6J2sMxiidKXUDq8Rblo5SZKpNFhzXKiwo3VFRbM/&#10;GwWv2Xee/R4+0WzzY0ON3Lnd6UepwUu/+gARqA+P8L2daQWT9zf4PxOP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tbxEMYAAADcAAAADwAAAAAAAAAAAAAAAACYAgAAZHJz&#10;L2Rvd25yZXYueG1sUEsFBgAAAAAEAAQA9QAAAIsDAAAAAA==&#10;" path="m159,98r-23,l144,102r7,14l156,118r6,2l169,120r5,-4l182,106r7,-4l163,102r-4,-4e" stroked="f">
                          <v:path arrowok="t" o:connecttype="custom" o:connectlocs="159,357;136,357;144,361;151,375;156,377;162,379;169,379;174,375;182,365;189,361;163,361;159,357" o:connectangles="0,0,0,0,0,0,0,0,0,0,0,0"/>
                        </v:shape>
                        <v:shape id="Freeform 255" o:spid="_x0000_s1057" style="position:absolute;left:774;top:259;width:597;height:702;visibility:visible;mso-wrap-style:square;v-text-anchor:top" coordsize="597,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RvZ8YA&#10;AADcAAAADwAAAGRycy9kb3ducmV2LnhtbESPQWvCQBSE7wX/w/KEXopu6kE0dZVSKI0HD2pQvD2y&#10;zyQk+zbsbjXtr3cFweMwM98wi1VvWnEh52vLCt7HCQjiwuqaSwX5/ns0A+EDssbWMin4Iw+r5eBl&#10;gam2V97SZRdKESHsU1RQhdClUvqiIoN+bDvi6J2tMxiidKXUDq8Rblo5SZKpNFhzXKiwo6+Kimb3&#10;axS8ZYc8+99v0Pzkx4YauXbr80mp12H/+QEiUB+e4Uc70wom8yncz8Qj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gRvZ8YAAADcAAAADwAAAAAAAAAAAAAAAACYAgAAZHJz&#10;L2Rvd25yZXYueG1sUEsFBgAAAAAEAAQA9QAAAIsDAAAAAA==&#10;" path="m232,18l99,18r21,2l139,28r16,12l193,24r19,-4l232,18e" stroked="f">
                          <v:path arrowok="t" o:connecttype="custom" o:connectlocs="232,277;99,277;120,279;139,287;155,299;193,283;212,279;232,277" o:connectangles="0,0,0,0,0,0,0,0"/>
                        </v:shape>
                      </v:group>
                      <w10:wrap type="tight"/>
                    </v:group>
                  </w:pict>
                </mc:Fallback>
              </mc:AlternateContent>
            </w:r>
          </w:p>
        </w:tc>
        <w:tc>
          <w:tcPr>
            <w:tcW w:w="7592" w:type="dxa"/>
          </w:tcPr>
          <w:p w14:paraId="7772AEC5" w14:textId="6309F747" w:rsidR="00FC28F4" w:rsidRDefault="00FC28F4">
            <w:pPr>
              <w:spacing w:before="80" w:after="120"/>
              <w:rPr>
                <w:rFonts w:cs="Arial"/>
                <w:szCs w:val="20"/>
              </w:rPr>
            </w:pPr>
            <w:r w:rsidRPr="002407D6">
              <w:rPr>
                <w:rFonts w:cs="Arial"/>
                <w:b/>
                <w:szCs w:val="20"/>
              </w:rPr>
              <w:t>Gateway</w:t>
            </w:r>
            <w:r>
              <w:rPr>
                <w:rFonts w:cs="Arial"/>
                <w:szCs w:val="20"/>
              </w:rPr>
              <w:t xml:space="preserve">: </w:t>
            </w:r>
            <w:r>
              <w:t xml:space="preserve">The responses to these indicators in the online tool ‘unlock’ other indicators or modules if they are relevant for the reporting organisation. </w:t>
            </w:r>
          </w:p>
        </w:tc>
      </w:tr>
      <w:tr w:rsidR="00FC28F4" w14:paraId="0A85EA8E" w14:textId="77777777" w:rsidTr="00EE0D2A">
        <w:tc>
          <w:tcPr>
            <w:tcW w:w="1066" w:type="dxa"/>
          </w:tcPr>
          <w:p w14:paraId="0E17CF1C" w14:textId="641502FA" w:rsidR="00FC28F4" w:rsidRDefault="00FC28F4" w:rsidP="00EE0D2A">
            <w:pPr>
              <w:spacing w:before="80" w:after="120"/>
              <w:rPr>
                <w:rFonts w:cs="Arial"/>
                <w:szCs w:val="20"/>
              </w:rPr>
            </w:pPr>
            <w:r w:rsidRPr="00A2560B">
              <w:rPr>
                <w:rFonts w:cs="Arial"/>
                <w:noProof/>
                <w:szCs w:val="20"/>
                <w:lang w:eastAsia="en-GB"/>
              </w:rPr>
              <mc:AlternateContent>
                <mc:Choice Requires="wpg">
                  <w:drawing>
                    <wp:anchor distT="0" distB="0" distL="114300" distR="114300" simplePos="0" relativeHeight="251675648" behindDoc="1" locked="0" layoutInCell="1" allowOverlap="1" wp14:anchorId="239CBC67" wp14:editId="4EF48D04">
                      <wp:simplePos x="0" y="0"/>
                      <wp:positionH relativeFrom="page">
                        <wp:posOffset>0</wp:posOffset>
                      </wp:positionH>
                      <wp:positionV relativeFrom="paragraph">
                        <wp:posOffset>0</wp:posOffset>
                      </wp:positionV>
                      <wp:extent cx="539750" cy="539750"/>
                      <wp:effectExtent l="0" t="0" r="0" b="0"/>
                      <wp:wrapTight wrapText="bothSides">
                        <wp:wrapPolygon edited="0">
                          <wp:start x="0" y="0"/>
                          <wp:lineTo x="0" y="20584"/>
                          <wp:lineTo x="20584" y="20584"/>
                          <wp:lineTo x="20584" y="0"/>
                          <wp:lineTo x="0" y="0"/>
                        </wp:wrapPolygon>
                      </wp:wrapTight>
                      <wp:docPr id="169"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9750" cy="539750"/>
                                <a:chOff x="581" y="-27"/>
                                <a:chExt cx="1030" cy="1030"/>
                              </a:xfrm>
                            </wpg:grpSpPr>
                            <wpg:grpSp>
                              <wpg:cNvPr id="170" name="Group 129"/>
                              <wpg:cNvGrpSpPr>
                                <a:grpSpLocks/>
                              </wpg:cNvGrpSpPr>
                              <wpg:grpSpPr bwMode="auto">
                                <a:xfrm>
                                  <a:off x="582" y="-26"/>
                                  <a:ext cx="957" cy="1028"/>
                                  <a:chOff x="582" y="-26"/>
                                  <a:chExt cx="957" cy="1028"/>
                                </a:xfrm>
                              </wpg:grpSpPr>
                              <wps:wsp>
                                <wps:cNvPr id="171" name="Freeform 130"/>
                                <wps:cNvSpPr>
                                  <a:spLocks/>
                                </wps:cNvSpPr>
                                <wps:spPr bwMode="auto">
                                  <a:xfrm>
                                    <a:off x="582" y="-26"/>
                                    <a:ext cx="957" cy="1028"/>
                                  </a:xfrm>
                                  <a:custGeom>
                                    <a:avLst/>
                                    <a:gdLst>
                                      <a:gd name="T0" fmla="+- 0 1523 582"/>
                                      <a:gd name="T1" fmla="*/ T0 w 957"/>
                                      <a:gd name="T2" fmla="+- 0 -26 -26"/>
                                      <a:gd name="T3" fmla="*/ -26 h 1028"/>
                                      <a:gd name="T4" fmla="+- 0 669 582"/>
                                      <a:gd name="T5" fmla="*/ T4 w 957"/>
                                      <a:gd name="T6" fmla="+- 0 -26 -26"/>
                                      <a:gd name="T7" fmla="*/ -26 h 1028"/>
                                      <a:gd name="T8" fmla="+- 0 646 582"/>
                                      <a:gd name="T9" fmla="*/ T8 w 957"/>
                                      <a:gd name="T10" fmla="+- 0 -23 -26"/>
                                      <a:gd name="T11" fmla="*/ -23 h 1028"/>
                                      <a:gd name="T12" fmla="+- 0 595 582"/>
                                      <a:gd name="T13" fmla="*/ T12 w 957"/>
                                      <a:gd name="T14" fmla="+- 0 15 -26"/>
                                      <a:gd name="T15" fmla="*/ 15 h 1028"/>
                                      <a:gd name="T16" fmla="+- 0 582 582"/>
                                      <a:gd name="T17" fmla="*/ T16 w 957"/>
                                      <a:gd name="T18" fmla="+- 0 915 -26"/>
                                      <a:gd name="T19" fmla="*/ 915 h 1028"/>
                                      <a:gd name="T20" fmla="+- 0 585 582"/>
                                      <a:gd name="T21" fmla="*/ T20 w 957"/>
                                      <a:gd name="T22" fmla="+- 0 937 -26"/>
                                      <a:gd name="T23" fmla="*/ 937 h 1028"/>
                                      <a:gd name="T24" fmla="+- 0 623 582"/>
                                      <a:gd name="T25" fmla="*/ T24 w 957"/>
                                      <a:gd name="T26" fmla="+- 0 989 -26"/>
                                      <a:gd name="T27" fmla="*/ 989 h 1028"/>
                                      <a:gd name="T28" fmla="+- 0 1523 582"/>
                                      <a:gd name="T29" fmla="*/ T28 w 957"/>
                                      <a:gd name="T30" fmla="+- 0 1002 -26"/>
                                      <a:gd name="T31" fmla="*/ 1002 h 1028"/>
                                      <a:gd name="T32" fmla="+- 0 1539 582"/>
                                      <a:gd name="T33" fmla="*/ T32 w 957"/>
                                      <a:gd name="T34" fmla="+- 0 1000 -26"/>
                                      <a:gd name="T35" fmla="*/ 1000 h 1028"/>
                                      <a:gd name="T36" fmla="+- 0 669 582"/>
                                      <a:gd name="T37" fmla="*/ T36 w 957"/>
                                      <a:gd name="T38" fmla="+- 0 1000 -26"/>
                                      <a:gd name="T39" fmla="*/ 1000 h 1028"/>
                                      <a:gd name="T40" fmla="+- 0 646 582"/>
                                      <a:gd name="T41" fmla="*/ T40 w 957"/>
                                      <a:gd name="T42" fmla="+- 0 997 -26"/>
                                      <a:gd name="T43" fmla="*/ 997 h 1028"/>
                                      <a:gd name="T44" fmla="+- 0 596 582"/>
                                      <a:gd name="T45" fmla="*/ T44 w 957"/>
                                      <a:gd name="T46" fmla="+- 0 958 -26"/>
                                      <a:gd name="T47" fmla="*/ 958 h 1028"/>
                                      <a:gd name="T48" fmla="+- 0 584 582"/>
                                      <a:gd name="T49" fmla="*/ T48 w 957"/>
                                      <a:gd name="T50" fmla="+- 0 915 -26"/>
                                      <a:gd name="T51" fmla="*/ 915 h 1028"/>
                                      <a:gd name="T52" fmla="+- 0 584 582"/>
                                      <a:gd name="T53" fmla="*/ T52 w 957"/>
                                      <a:gd name="T54" fmla="+- 0 61 -26"/>
                                      <a:gd name="T55" fmla="*/ 61 h 1028"/>
                                      <a:gd name="T56" fmla="+- 0 609 582"/>
                                      <a:gd name="T57" fmla="*/ T56 w 957"/>
                                      <a:gd name="T58" fmla="+- 0 1 -26"/>
                                      <a:gd name="T59" fmla="*/ 1 h 1028"/>
                                      <a:gd name="T60" fmla="+- 0 669 582"/>
                                      <a:gd name="T61" fmla="*/ T60 w 957"/>
                                      <a:gd name="T62" fmla="+- 0 -24 -26"/>
                                      <a:gd name="T63" fmla="*/ -24 h 1028"/>
                                      <a:gd name="T64" fmla="+- 0 1538 582"/>
                                      <a:gd name="T65" fmla="*/ T64 w 957"/>
                                      <a:gd name="T66" fmla="+- 0 -24 -26"/>
                                      <a:gd name="T67" fmla="*/ -24 h 1028"/>
                                      <a:gd name="T68" fmla="+- 0 1527 582"/>
                                      <a:gd name="T69" fmla="*/ T68 w 957"/>
                                      <a:gd name="T70" fmla="+- 0 -26 -26"/>
                                      <a:gd name="T71" fmla="*/ -26 h 1028"/>
                                      <a:gd name="T72" fmla="+- 0 1523 582"/>
                                      <a:gd name="T73" fmla="*/ T72 w 957"/>
                                      <a:gd name="T74" fmla="+- 0 -26 -26"/>
                                      <a:gd name="T75" fmla="*/ -26 h 10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57" h="1028">
                                        <a:moveTo>
                                          <a:pt x="941" y="0"/>
                                        </a:moveTo>
                                        <a:lnTo>
                                          <a:pt x="87" y="0"/>
                                        </a:lnTo>
                                        <a:lnTo>
                                          <a:pt x="64" y="3"/>
                                        </a:lnTo>
                                        <a:lnTo>
                                          <a:pt x="13" y="41"/>
                                        </a:lnTo>
                                        <a:lnTo>
                                          <a:pt x="0" y="941"/>
                                        </a:lnTo>
                                        <a:lnTo>
                                          <a:pt x="3" y="963"/>
                                        </a:lnTo>
                                        <a:lnTo>
                                          <a:pt x="41" y="1015"/>
                                        </a:lnTo>
                                        <a:lnTo>
                                          <a:pt x="941" y="1028"/>
                                        </a:lnTo>
                                        <a:lnTo>
                                          <a:pt x="957" y="1026"/>
                                        </a:lnTo>
                                        <a:lnTo>
                                          <a:pt x="87" y="1026"/>
                                        </a:lnTo>
                                        <a:lnTo>
                                          <a:pt x="64" y="1023"/>
                                        </a:lnTo>
                                        <a:lnTo>
                                          <a:pt x="14" y="984"/>
                                        </a:lnTo>
                                        <a:lnTo>
                                          <a:pt x="2" y="941"/>
                                        </a:lnTo>
                                        <a:lnTo>
                                          <a:pt x="2" y="87"/>
                                        </a:lnTo>
                                        <a:lnTo>
                                          <a:pt x="27" y="27"/>
                                        </a:lnTo>
                                        <a:lnTo>
                                          <a:pt x="87" y="2"/>
                                        </a:lnTo>
                                        <a:lnTo>
                                          <a:pt x="956" y="2"/>
                                        </a:lnTo>
                                        <a:lnTo>
                                          <a:pt x="945" y="0"/>
                                        </a:lnTo>
                                        <a:lnTo>
                                          <a:pt x="941" y="0"/>
                                        </a:lnTo>
                                      </a:path>
                                    </a:pathLst>
                                  </a:custGeom>
                                  <a:solidFill>
                                    <a:srgbClr val="A7A9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2" name="Group 131"/>
                              <wpg:cNvGrpSpPr>
                                <a:grpSpLocks/>
                              </wpg:cNvGrpSpPr>
                              <wpg:grpSpPr bwMode="auto">
                                <a:xfrm>
                                  <a:off x="669" y="-24"/>
                                  <a:ext cx="941" cy="1024"/>
                                  <a:chOff x="669" y="-24"/>
                                  <a:chExt cx="941" cy="1024"/>
                                </a:xfrm>
                              </wpg:grpSpPr>
                              <wps:wsp>
                                <wps:cNvPr id="173" name="Freeform 132"/>
                                <wps:cNvSpPr>
                                  <a:spLocks/>
                                </wps:cNvSpPr>
                                <wps:spPr bwMode="auto">
                                  <a:xfrm>
                                    <a:off x="669" y="-24"/>
                                    <a:ext cx="941" cy="1024"/>
                                  </a:xfrm>
                                  <a:custGeom>
                                    <a:avLst/>
                                    <a:gdLst>
                                      <a:gd name="T0" fmla="+- 0 1538 669"/>
                                      <a:gd name="T1" fmla="*/ T0 w 941"/>
                                      <a:gd name="T2" fmla="+- 0 -24 -24"/>
                                      <a:gd name="T3" fmla="*/ -24 h 1024"/>
                                      <a:gd name="T4" fmla="+- 0 1523 669"/>
                                      <a:gd name="T5" fmla="*/ T4 w 941"/>
                                      <a:gd name="T6" fmla="+- 0 -24 -24"/>
                                      <a:gd name="T7" fmla="*/ -24 h 1024"/>
                                      <a:gd name="T8" fmla="+- 0 1545 669"/>
                                      <a:gd name="T9" fmla="*/ T8 w 941"/>
                                      <a:gd name="T10" fmla="+- 0 -21 -24"/>
                                      <a:gd name="T11" fmla="*/ -21 h 1024"/>
                                      <a:gd name="T12" fmla="+- 0 1566 669"/>
                                      <a:gd name="T13" fmla="*/ T12 w 941"/>
                                      <a:gd name="T14" fmla="+- 0 -13 -24"/>
                                      <a:gd name="T15" fmla="*/ -13 h 1024"/>
                                      <a:gd name="T16" fmla="+- 0 1583 669"/>
                                      <a:gd name="T17" fmla="*/ T16 w 941"/>
                                      <a:gd name="T18" fmla="+- 0 1 -24"/>
                                      <a:gd name="T19" fmla="*/ 1 h 1024"/>
                                      <a:gd name="T20" fmla="+- 0 1596 669"/>
                                      <a:gd name="T21" fmla="*/ T20 w 941"/>
                                      <a:gd name="T22" fmla="+- 0 18 -24"/>
                                      <a:gd name="T23" fmla="*/ 18 h 1024"/>
                                      <a:gd name="T24" fmla="+- 0 1605 669"/>
                                      <a:gd name="T25" fmla="*/ T24 w 941"/>
                                      <a:gd name="T26" fmla="+- 0 38 -24"/>
                                      <a:gd name="T27" fmla="*/ 38 h 1024"/>
                                      <a:gd name="T28" fmla="+- 0 1608 669"/>
                                      <a:gd name="T29" fmla="*/ T28 w 941"/>
                                      <a:gd name="T30" fmla="+- 0 61 -24"/>
                                      <a:gd name="T31" fmla="*/ 61 h 1024"/>
                                      <a:gd name="T32" fmla="+- 0 1608 669"/>
                                      <a:gd name="T33" fmla="*/ T32 w 941"/>
                                      <a:gd name="T34" fmla="+- 0 915 -24"/>
                                      <a:gd name="T35" fmla="*/ 915 h 1024"/>
                                      <a:gd name="T36" fmla="+- 0 1583 669"/>
                                      <a:gd name="T37" fmla="*/ T36 w 941"/>
                                      <a:gd name="T38" fmla="+- 0 975 -24"/>
                                      <a:gd name="T39" fmla="*/ 975 h 1024"/>
                                      <a:gd name="T40" fmla="+- 0 1523 669"/>
                                      <a:gd name="T41" fmla="*/ T40 w 941"/>
                                      <a:gd name="T42" fmla="+- 0 1000 -24"/>
                                      <a:gd name="T43" fmla="*/ 1000 h 1024"/>
                                      <a:gd name="T44" fmla="+- 0 669 669"/>
                                      <a:gd name="T45" fmla="*/ T44 w 941"/>
                                      <a:gd name="T46" fmla="+- 0 1000 -24"/>
                                      <a:gd name="T47" fmla="*/ 1000 h 1024"/>
                                      <a:gd name="T48" fmla="+- 0 1539 669"/>
                                      <a:gd name="T49" fmla="*/ T48 w 941"/>
                                      <a:gd name="T50" fmla="+- 0 1000 -24"/>
                                      <a:gd name="T51" fmla="*/ 1000 h 1024"/>
                                      <a:gd name="T52" fmla="+- 0 1597 669"/>
                                      <a:gd name="T53" fmla="*/ T52 w 941"/>
                                      <a:gd name="T54" fmla="+- 0 961 -24"/>
                                      <a:gd name="T55" fmla="*/ 961 h 1024"/>
                                      <a:gd name="T56" fmla="+- 0 1610 669"/>
                                      <a:gd name="T57" fmla="*/ T56 w 941"/>
                                      <a:gd name="T58" fmla="+- 0 61 -24"/>
                                      <a:gd name="T59" fmla="*/ 61 h 1024"/>
                                      <a:gd name="T60" fmla="+- 0 1607 669"/>
                                      <a:gd name="T61" fmla="*/ T60 w 941"/>
                                      <a:gd name="T62" fmla="+- 0 38 -24"/>
                                      <a:gd name="T63" fmla="*/ 38 h 1024"/>
                                      <a:gd name="T64" fmla="+- 0 1599 669"/>
                                      <a:gd name="T65" fmla="*/ T64 w 941"/>
                                      <a:gd name="T66" fmla="+- 0 18 -24"/>
                                      <a:gd name="T67" fmla="*/ 18 h 1024"/>
                                      <a:gd name="T68" fmla="+- 0 1586 669"/>
                                      <a:gd name="T69" fmla="*/ T68 w 941"/>
                                      <a:gd name="T70" fmla="+- 0 0 -24"/>
                                      <a:gd name="T71" fmla="*/ 0 h 1024"/>
                                      <a:gd name="T72" fmla="+- 0 1569 669"/>
                                      <a:gd name="T73" fmla="*/ T72 w 941"/>
                                      <a:gd name="T74" fmla="+- 0 -13 -24"/>
                                      <a:gd name="T75" fmla="*/ -13 h 1024"/>
                                      <a:gd name="T76" fmla="+- 0 1549 669"/>
                                      <a:gd name="T77" fmla="*/ T76 w 941"/>
                                      <a:gd name="T78" fmla="+- 0 -22 -24"/>
                                      <a:gd name="T79" fmla="*/ -22 h 1024"/>
                                      <a:gd name="T80" fmla="+- 0 1538 669"/>
                                      <a:gd name="T81" fmla="*/ T80 w 941"/>
                                      <a:gd name="T82" fmla="+- 0 -24 -24"/>
                                      <a:gd name="T83" fmla="*/ -24 h 10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41" h="1024">
                                        <a:moveTo>
                                          <a:pt x="869" y="0"/>
                                        </a:moveTo>
                                        <a:lnTo>
                                          <a:pt x="854" y="0"/>
                                        </a:lnTo>
                                        <a:lnTo>
                                          <a:pt x="876" y="3"/>
                                        </a:lnTo>
                                        <a:lnTo>
                                          <a:pt x="897" y="11"/>
                                        </a:lnTo>
                                        <a:lnTo>
                                          <a:pt x="914" y="25"/>
                                        </a:lnTo>
                                        <a:lnTo>
                                          <a:pt x="927" y="42"/>
                                        </a:lnTo>
                                        <a:lnTo>
                                          <a:pt x="936" y="62"/>
                                        </a:lnTo>
                                        <a:lnTo>
                                          <a:pt x="939" y="85"/>
                                        </a:lnTo>
                                        <a:lnTo>
                                          <a:pt x="939" y="939"/>
                                        </a:lnTo>
                                        <a:lnTo>
                                          <a:pt x="914" y="999"/>
                                        </a:lnTo>
                                        <a:lnTo>
                                          <a:pt x="854" y="1024"/>
                                        </a:lnTo>
                                        <a:lnTo>
                                          <a:pt x="0" y="1024"/>
                                        </a:lnTo>
                                        <a:lnTo>
                                          <a:pt x="870" y="1024"/>
                                        </a:lnTo>
                                        <a:lnTo>
                                          <a:pt x="928" y="985"/>
                                        </a:lnTo>
                                        <a:lnTo>
                                          <a:pt x="941" y="85"/>
                                        </a:lnTo>
                                        <a:lnTo>
                                          <a:pt x="938" y="62"/>
                                        </a:lnTo>
                                        <a:lnTo>
                                          <a:pt x="930" y="42"/>
                                        </a:lnTo>
                                        <a:lnTo>
                                          <a:pt x="917" y="24"/>
                                        </a:lnTo>
                                        <a:lnTo>
                                          <a:pt x="900" y="11"/>
                                        </a:lnTo>
                                        <a:lnTo>
                                          <a:pt x="880" y="2"/>
                                        </a:lnTo>
                                        <a:lnTo>
                                          <a:pt x="869" y="0"/>
                                        </a:lnTo>
                                      </a:path>
                                    </a:pathLst>
                                  </a:custGeom>
                                  <a:solidFill>
                                    <a:srgbClr val="A7A9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74" name="Picture 13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617" y="9"/>
                                    <a:ext cx="958" cy="958"/>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75" name="Group 134"/>
                              <wpg:cNvGrpSpPr>
                                <a:grpSpLocks/>
                              </wpg:cNvGrpSpPr>
                              <wpg:grpSpPr bwMode="auto">
                                <a:xfrm>
                                  <a:off x="617" y="9"/>
                                  <a:ext cx="958" cy="958"/>
                                  <a:chOff x="617" y="9"/>
                                  <a:chExt cx="958" cy="958"/>
                                </a:xfrm>
                              </wpg:grpSpPr>
                              <wps:wsp>
                                <wps:cNvPr id="176" name="Freeform 135"/>
                                <wps:cNvSpPr>
                                  <a:spLocks/>
                                </wps:cNvSpPr>
                                <wps:spPr bwMode="auto">
                                  <a:xfrm>
                                    <a:off x="617" y="9"/>
                                    <a:ext cx="958" cy="958"/>
                                  </a:xfrm>
                                  <a:custGeom>
                                    <a:avLst/>
                                    <a:gdLst>
                                      <a:gd name="T0" fmla="+- 0 1575 617"/>
                                      <a:gd name="T1" fmla="*/ T0 w 958"/>
                                      <a:gd name="T2" fmla="+- 0 886 9"/>
                                      <a:gd name="T3" fmla="*/ 886 h 958"/>
                                      <a:gd name="T4" fmla="+- 0 1549 617"/>
                                      <a:gd name="T5" fmla="*/ T4 w 958"/>
                                      <a:gd name="T6" fmla="+- 0 945 9"/>
                                      <a:gd name="T7" fmla="*/ 945 h 958"/>
                                      <a:gd name="T8" fmla="+- 0 698 617"/>
                                      <a:gd name="T9" fmla="*/ T8 w 958"/>
                                      <a:gd name="T10" fmla="+- 0 967 9"/>
                                      <a:gd name="T11" fmla="*/ 967 h 958"/>
                                      <a:gd name="T12" fmla="+- 0 676 617"/>
                                      <a:gd name="T13" fmla="*/ T12 w 958"/>
                                      <a:gd name="T14" fmla="+- 0 964 9"/>
                                      <a:gd name="T15" fmla="*/ 964 h 958"/>
                                      <a:gd name="T16" fmla="+- 0 626 617"/>
                                      <a:gd name="T17" fmla="*/ T16 w 958"/>
                                      <a:gd name="T18" fmla="+- 0 923 9"/>
                                      <a:gd name="T19" fmla="*/ 923 h 958"/>
                                      <a:gd name="T20" fmla="+- 0 617 617"/>
                                      <a:gd name="T21" fmla="*/ T20 w 958"/>
                                      <a:gd name="T22" fmla="+- 0 90 9"/>
                                      <a:gd name="T23" fmla="*/ 90 h 958"/>
                                      <a:gd name="T24" fmla="+- 0 620 617"/>
                                      <a:gd name="T25" fmla="*/ T24 w 958"/>
                                      <a:gd name="T26" fmla="+- 0 67 9"/>
                                      <a:gd name="T27" fmla="*/ 67 h 958"/>
                                      <a:gd name="T28" fmla="+- 0 661 617"/>
                                      <a:gd name="T29" fmla="*/ T28 w 958"/>
                                      <a:gd name="T30" fmla="+- 0 18 9"/>
                                      <a:gd name="T31" fmla="*/ 18 h 958"/>
                                      <a:gd name="T32" fmla="+- 0 1494 617"/>
                                      <a:gd name="T33" fmla="*/ T32 w 958"/>
                                      <a:gd name="T34" fmla="+- 0 9 9"/>
                                      <a:gd name="T35" fmla="*/ 9 h 958"/>
                                      <a:gd name="T36" fmla="+- 0 1516 617"/>
                                      <a:gd name="T37" fmla="*/ T36 w 958"/>
                                      <a:gd name="T38" fmla="+- 0 12 9"/>
                                      <a:gd name="T39" fmla="*/ 12 h 958"/>
                                      <a:gd name="T40" fmla="+- 0 1566 617"/>
                                      <a:gd name="T41" fmla="*/ T40 w 958"/>
                                      <a:gd name="T42" fmla="+- 0 53 9"/>
                                      <a:gd name="T43" fmla="*/ 53 h 958"/>
                                      <a:gd name="T44" fmla="+- 0 1575 617"/>
                                      <a:gd name="T45" fmla="*/ T44 w 958"/>
                                      <a:gd name="T46" fmla="+- 0 886 9"/>
                                      <a:gd name="T47" fmla="*/ 886 h 9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958" h="958">
                                        <a:moveTo>
                                          <a:pt x="958" y="877"/>
                                        </a:moveTo>
                                        <a:lnTo>
                                          <a:pt x="932" y="936"/>
                                        </a:lnTo>
                                        <a:lnTo>
                                          <a:pt x="81" y="958"/>
                                        </a:lnTo>
                                        <a:lnTo>
                                          <a:pt x="59" y="955"/>
                                        </a:lnTo>
                                        <a:lnTo>
                                          <a:pt x="9" y="914"/>
                                        </a:lnTo>
                                        <a:lnTo>
                                          <a:pt x="0" y="81"/>
                                        </a:lnTo>
                                        <a:lnTo>
                                          <a:pt x="3" y="58"/>
                                        </a:lnTo>
                                        <a:lnTo>
                                          <a:pt x="44" y="9"/>
                                        </a:lnTo>
                                        <a:lnTo>
                                          <a:pt x="877" y="0"/>
                                        </a:lnTo>
                                        <a:lnTo>
                                          <a:pt x="899" y="3"/>
                                        </a:lnTo>
                                        <a:lnTo>
                                          <a:pt x="949" y="44"/>
                                        </a:lnTo>
                                        <a:lnTo>
                                          <a:pt x="958" y="877"/>
                                        </a:lnTo>
                                        <a:close/>
                                      </a:path>
                                    </a:pathLst>
                                  </a:custGeom>
                                  <a:noFill/>
                                  <a:ln w="1283">
                                    <a:solidFill>
                                      <a:srgbClr val="D1D3D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 name="Group 136"/>
                              <wpg:cNvGrpSpPr>
                                <a:grpSpLocks/>
                              </wpg:cNvGrpSpPr>
                              <wpg:grpSpPr bwMode="auto">
                                <a:xfrm>
                                  <a:off x="1000" y="281"/>
                                  <a:ext cx="193" cy="195"/>
                                  <a:chOff x="1000" y="281"/>
                                  <a:chExt cx="193" cy="195"/>
                                </a:xfrm>
                              </wpg:grpSpPr>
                              <wps:wsp>
                                <wps:cNvPr id="178" name="Freeform 137"/>
                                <wps:cNvSpPr>
                                  <a:spLocks/>
                                </wps:cNvSpPr>
                                <wps:spPr bwMode="auto">
                                  <a:xfrm>
                                    <a:off x="1000" y="281"/>
                                    <a:ext cx="193" cy="195"/>
                                  </a:xfrm>
                                  <a:custGeom>
                                    <a:avLst/>
                                    <a:gdLst>
                                      <a:gd name="T0" fmla="+- 0 1079 1000"/>
                                      <a:gd name="T1" fmla="*/ T0 w 193"/>
                                      <a:gd name="T2" fmla="+- 0 281 281"/>
                                      <a:gd name="T3" fmla="*/ 281 h 195"/>
                                      <a:gd name="T4" fmla="+- 0 1016 1000"/>
                                      <a:gd name="T5" fmla="*/ T4 w 193"/>
                                      <a:gd name="T6" fmla="+- 0 327 281"/>
                                      <a:gd name="T7" fmla="*/ 327 h 195"/>
                                      <a:gd name="T8" fmla="+- 0 1000 1000"/>
                                      <a:gd name="T9" fmla="*/ T8 w 193"/>
                                      <a:gd name="T10" fmla="+- 0 399 281"/>
                                      <a:gd name="T11" fmla="*/ 399 h 195"/>
                                      <a:gd name="T12" fmla="+- 0 1007 1000"/>
                                      <a:gd name="T13" fmla="*/ T12 w 193"/>
                                      <a:gd name="T14" fmla="+- 0 420 281"/>
                                      <a:gd name="T15" fmla="*/ 420 h 195"/>
                                      <a:gd name="T16" fmla="+- 0 1053 1000"/>
                                      <a:gd name="T17" fmla="*/ T16 w 193"/>
                                      <a:gd name="T18" fmla="+- 0 466 281"/>
                                      <a:gd name="T19" fmla="*/ 466 h 195"/>
                                      <a:gd name="T20" fmla="+- 0 1096 1000"/>
                                      <a:gd name="T21" fmla="*/ T20 w 193"/>
                                      <a:gd name="T22" fmla="+- 0 476 281"/>
                                      <a:gd name="T23" fmla="*/ 476 h 195"/>
                                      <a:gd name="T24" fmla="+- 0 1106 1000"/>
                                      <a:gd name="T25" fmla="*/ T24 w 193"/>
                                      <a:gd name="T26" fmla="+- 0 475 281"/>
                                      <a:gd name="T27" fmla="*/ 475 h 195"/>
                                      <a:gd name="T28" fmla="+- 0 1162 1000"/>
                                      <a:gd name="T29" fmla="*/ T28 w 193"/>
                                      <a:gd name="T30" fmla="+- 0 449 281"/>
                                      <a:gd name="T31" fmla="*/ 449 h 195"/>
                                      <a:gd name="T32" fmla="+- 0 1192 1000"/>
                                      <a:gd name="T33" fmla="*/ T32 w 193"/>
                                      <a:gd name="T34" fmla="+- 0 390 281"/>
                                      <a:gd name="T35" fmla="*/ 390 h 195"/>
                                      <a:gd name="T36" fmla="+- 0 1193 1000"/>
                                      <a:gd name="T37" fmla="*/ T36 w 193"/>
                                      <a:gd name="T38" fmla="+- 0 364 281"/>
                                      <a:gd name="T39" fmla="*/ 364 h 195"/>
                                      <a:gd name="T40" fmla="+- 0 1188 1000"/>
                                      <a:gd name="T41" fmla="*/ T40 w 193"/>
                                      <a:gd name="T42" fmla="+- 0 344 281"/>
                                      <a:gd name="T43" fmla="*/ 344 h 195"/>
                                      <a:gd name="T44" fmla="+- 0 1149 1000"/>
                                      <a:gd name="T45" fmla="*/ T44 w 193"/>
                                      <a:gd name="T46" fmla="+- 0 298 281"/>
                                      <a:gd name="T47" fmla="*/ 298 h 195"/>
                                      <a:gd name="T48" fmla="+- 0 1079 1000"/>
                                      <a:gd name="T49" fmla="*/ T48 w 193"/>
                                      <a:gd name="T50" fmla="+- 0 281 281"/>
                                      <a:gd name="T51" fmla="*/ 281 h 1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3" h="195">
                                        <a:moveTo>
                                          <a:pt x="79" y="0"/>
                                        </a:moveTo>
                                        <a:lnTo>
                                          <a:pt x="16" y="46"/>
                                        </a:lnTo>
                                        <a:lnTo>
                                          <a:pt x="0" y="118"/>
                                        </a:lnTo>
                                        <a:lnTo>
                                          <a:pt x="7" y="139"/>
                                        </a:lnTo>
                                        <a:lnTo>
                                          <a:pt x="53" y="185"/>
                                        </a:lnTo>
                                        <a:lnTo>
                                          <a:pt x="96" y="195"/>
                                        </a:lnTo>
                                        <a:lnTo>
                                          <a:pt x="106" y="194"/>
                                        </a:lnTo>
                                        <a:lnTo>
                                          <a:pt x="162" y="168"/>
                                        </a:lnTo>
                                        <a:lnTo>
                                          <a:pt x="192" y="109"/>
                                        </a:lnTo>
                                        <a:lnTo>
                                          <a:pt x="193" y="83"/>
                                        </a:lnTo>
                                        <a:lnTo>
                                          <a:pt x="188" y="63"/>
                                        </a:lnTo>
                                        <a:lnTo>
                                          <a:pt x="149" y="17"/>
                                        </a:lnTo>
                                        <a:lnTo>
                                          <a:pt x="79"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9" name="Group 138"/>
                              <wpg:cNvGrpSpPr>
                                <a:grpSpLocks/>
                              </wpg:cNvGrpSpPr>
                              <wpg:grpSpPr bwMode="auto">
                                <a:xfrm>
                                  <a:off x="990" y="271"/>
                                  <a:ext cx="212" cy="214"/>
                                  <a:chOff x="990" y="271"/>
                                  <a:chExt cx="212" cy="214"/>
                                </a:xfrm>
                              </wpg:grpSpPr>
                              <wps:wsp>
                                <wps:cNvPr id="180" name="Freeform 139"/>
                                <wps:cNvSpPr>
                                  <a:spLocks/>
                                </wps:cNvSpPr>
                                <wps:spPr bwMode="auto">
                                  <a:xfrm>
                                    <a:off x="990" y="271"/>
                                    <a:ext cx="212" cy="214"/>
                                  </a:xfrm>
                                  <a:custGeom>
                                    <a:avLst/>
                                    <a:gdLst>
                                      <a:gd name="T0" fmla="+- 0 1096 990"/>
                                      <a:gd name="T1" fmla="*/ T0 w 212"/>
                                      <a:gd name="T2" fmla="+- 0 271 271"/>
                                      <a:gd name="T3" fmla="*/ 271 h 214"/>
                                      <a:gd name="T4" fmla="+- 0 1033 990"/>
                                      <a:gd name="T5" fmla="*/ T4 w 212"/>
                                      <a:gd name="T6" fmla="+- 0 291 271"/>
                                      <a:gd name="T7" fmla="*/ 291 h 214"/>
                                      <a:gd name="T8" fmla="+- 0 995 990"/>
                                      <a:gd name="T9" fmla="*/ T8 w 212"/>
                                      <a:gd name="T10" fmla="+- 0 343 271"/>
                                      <a:gd name="T11" fmla="*/ 343 h 214"/>
                                      <a:gd name="T12" fmla="+- 0 990 990"/>
                                      <a:gd name="T13" fmla="*/ T12 w 212"/>
                                      <a:gd name="T14" fmla="+- 0 365 271"/>
                                      <a:gd name="T15" fmla="*/ 365 h 214"/>
                                      <a:gd name="T16" fmla="+- 0 992 990"/>
                                      <a:gd name="T17" fmla="*/ T16 w 212"/>
                                      <a:gd name="T18" fmla="+- 0 390 271"/>
                                      <a:gd name="T19" fmla="*/ 390 h 214"/>
                                      <a:gd name="T20" fmla="+- 0 1020 990"/>
                                      <a:gd name="T21" fmla="*/ T20 w 212"/>
                                      <a:gd name="T22" fmla="+- 0 451 271"/>
                                      <a:gd name="T23" fmla="*/ 451 h 214"/>
                                      <a:gd name="T24" fmla="+- 0 1073 990"/>
                                      <a:gd name="T25" fmla="*/ T24 w 212"/>
                                      <a:gd name="T26" fmla="+- 0 482 271"/>
                                      <a:gd name="T27" fmla="*/ 482 h 214"/>
                                      <a:gd name="T28" fmla="+- 0 1095 990"/>
                                      <a:gd name="T29" fmla="*/ T28 w 212"/>
                                      <a:gd name="T30" fmla="+- 0 485 271"/>
                                      <a:gd name="T31" fmla="*/ 485 h 214"/>
                                      <a:gd name="T32" fmla="+- 0 1118 990"/>
                                      <a:gd name="T33" fmla="*/ T32 w 212"/>
                                      <a:gd name="T34" fmla="+- 0 482 271"/>
                                      <a:gd name="T35" fmla="*/ 482 h 214"/>
                                      <a:gd name="T36" fmla="+- 0 1139 990"/>
                                      <a:gd name="T37" fmla="*/ T36 w 212"/>
                                      <a:gd name="T38" fmla="+- 0 475 271"/>
                                      <a:gd name="T39" fmla="*/ 475 h 214"/>
                                      <a:gd name="T40" fmla="+- 0 1155 990"/>
                                      <a:gd name="T41" fmla="*/ T40 w 212"/>
                                      <a:gd name="T42" fmla="+- 0 466 271"/>
                                      <a:gd name="T43" fmla="*/ 466 h 214"/>
                                      <a:gd name="T44" fmla="+- 0 1110 990"/>
                                      <a:gd name="T45" fmla="*/ T44 w 212"/>
                                      <a:gd name="T46" fmla="+- 0 466 271"/>
                                      <a:gd name="T47" fmla="*/ 466 h 214"/>
                                      <a:gd name="T48" fmla="+- 0 1084 990"/>
                                      <a:gd name="T49" fmla="*/ T48 w 212"/>
                                      <a:gd name="T50" fmla="+- 0 464 271"/>
                                      <a:gd name="T51" fmla="*/ 464 h 214"/>
                                      <a:gd name="T52" fmla="+- 0 1026 990"/>
                                      <a:gd name="T53" fmla="*/ T52 w 212"/>
                                      <a:gd name="T54" fmla="+- 0 433 271"/>
                                      <a:gd name="T55" fmla="*/ 433 h 214"/>
                                      <a:gd name="T56" fmla="+- 0 1008 990"/>
                                      <a:gd name="T57" fmla="*/ T56 w 212"/>
                                      <a:gd name="T58" fmla="+- 0 397 271"/>
                                      <a:gd name="T59" fmla="*/ 397 h 214"/>
                                      <a:gd name="T60" fmla="+- 0 1010 990"/>
                                      <a:gd name="T61" fmla="*/ T60 w 212"/>
                                      <a:gd name="T62" fmla="+- 0 370 271"/>
                                      <a:gd name="T63" fmla="*/ 370 h 214"/>
                                      <a:gd name="T64" fmla="+- 0 1039 990"/>
                                      <a:gd name="T65" fmla="*/ T64 w 212"/>
                                      <a:gd name="T66" fmla="+- 0 310 271"/>
                                      <a:gd name="T67" fmla="*/ 310 h 214"/>
                                      <a:gd name="T68" fmla="+- 0 1096 990"/>
                                      <a:gd name="T69" fmla="*/ T68 w 212"/>
                                      <a:gd name="T70" fmla="+- 0 288 271"/>
                                      <a:gd name="T71" fmla="*/ 288 h 214"/>
                                      <a:gd name="T72" fmla="+- 0 1152 990"/>
                                      <a:gd name="T73" fmla="*/ T72 w 212"/>
                                      <a:gd name="T74" fmla="+- 0 288 271"/>
                                      <a:gd name="T75" fmla="*/ 288 h 214"/>
                                      <a:gd name="T76" fmla="+- 0 1139 990"/>
                                      <a:gd name="T77" fmla="*/ T76 w 212"/>
                                      <a:gd name="T78" fmla="+- 0 280 271"/>
                                      <a:gd name="T79" fmla="*/ 280 h 214"/>
                                      <a:gd name="T80" fmla="+- 0 1119 990"/>
                                      <a:gd name="T81" fmla="*/ T80 w 212"/>
                                      <a:gd name="T82" fmla="+- 0 273 271"/>
                                      <a:gd name="T83" fmla="*/ 273 h 214"/>
                                      <a:gd name="T84" fmla="+- 0 1098 990"/>
                                      <a:gd name="T85" fmla="*/ T84 w 212"/>
                                      <a:gd name="T86" fmla="+- 0 271 271"/>
                                      <a:gd name="T87" fmla="*/ 271 h 214"/>
                                      <a:gd name="T88" fmla="+- 0 1096 990"/>
                                      <a:gd name="T89" fmla="*/ T88 w 212"/>
                                      <a:gd name="T90" fmla="+- 0 271 271"/>
                                      <a:gd name="T91" fmla="*/ 271 h 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212" h="214">
                                        <a:moveTo>
                                          <a:pt x="106" y="0"/>
                                        </a:moveTo>
                                        <a:lnTo>
                                          <a:pt x="43" y="20"/>
                                        </a:lnTo>
                                        <a:lnTo>
                                          <a:pt x="5" y="72"/>
                                        </a:lnTo>
                                        <a:lnTo>
                                          <a:pt x="0" y="94"/>
                                        </a:lnTo>
                                        <a:lnTo>
                                          <a:pt x="2" y="119"/>
                                        </a:lnTo>
                                        <a:lnTo>
                                          <a:pt x="30" y="180"/>
                                        </a:lnTo>
                                        <a:lnTo>
                                          <a:pt x="83" y="211"/>
                                        </a:lnTo>
                                        <a:lnTo>
                                          <a:pt x="105" y="214"/>
                                        </a:lnTo>
                                        <a:lnTo>
                                          <a:pt x="128" y="211"/>
                                        </a:lnTo>
                                        <a:lnTo>
                                          <a:pt x="149" y="204"/>
                                        </a:lnTo>
                                        <a:lnTo>
                                          <a:pt x="165" y="195"/>
                                        </a:lnTo>
                                        <a:lnTo>
                                          <a:pt x="120" y="195"/>
                                        </a:lnTo>
                                        <a:lnTo>
                                          <a:pt x="94" y="193"/>
                                        </a:lnTo>
                                        <a:lnTo>
                                          <a:pt x="36" y="162"/>
                                        </a:lnTo>
                                        <a:lnTo>
                                          <a:pt x="18" y="126"/>
                                        </a:lnTo>
                                        <a:lnTo>
                                          <a:pt x="20" y="99"/>
                                        </a:lnTo>
                                        <a:lnTo>
                                          <a:pt x="49" y="39"/>
                                        </a:lnTo>
                                        <a:lnTo>
                                          <a:pt x="106" y="17"/>
                                        </a:lnTo>
                                        <a:lnTo>
                                          <a:pt x="162" y="17"/>
                                        </a:lnTo>
                                        <a:lnTo>
                                          <a:pt x="149" y="9"/>
                                        </a:lnTo>
                                        <a:lnTo>
                                          <a:pt x="129" y="2"/>
                                        </a:lnTo>
                                        <a:lnTo>
                                          <a:pt x="108" y="0"/>
                                        </a:lnTo>
                                        <a:lnTo>
                                          <a:pt x="106"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40"/>
                                <wps:cNvSpPr>
                                  <a:spLocks/>
                                </wps:cNvSpPr>
                                <wps:spPr bwMode="auto">
                                  <a:xfrm>
                                    <a:off x="990" y="271"/>
                                    <a:ext cx="212" cy="214"/>
                                  </a:xfrm>
                                  <a:custGeom>
                                    <a:avLst/>
                                    <a:gdLst>
                                      <a:gd name="T0" fmla="+- 0 1152 990"/>
                                      <a:gd name="T1" fmla="*/ T0 w 212"/>
                                      <a:gd name="T2" fmla="+- 0 288 271"/>
                                      <a:gd name="T3" fmla="*/ 288 h 214"/>
                                      <a:gd name="T4" fmla="+- 0 1096 990"/>
                                      <a:gd name="T5" fmla="*/ T4 w 212"/>
                                      <a:gd name="T6" fmla="+- 0 288 271"/>
                                      <a:gd name="T7" fmla="*/ 288 h 214"/>
                                      <a:gd name="T8" fmla="+- 0 1119 990"/>
                                      <a:gd name="T9" fmla="*/ T8 w 212"/>
                                      <a:gd name="T10" fmla="+- 0 291 271"/>
                                      <a:gd name="T11" fmla="*/ 291 h 214"/>
                                      <a:gd name="T12" fmla="+- 0 1139 990"/>
                                      <a:gd name="T13" fmla="*/ T12 w 212"/>
                                      <a:gd name="T14" fmla="+- 0 299 271"/>
                                      <a:gd name="T15" fmla="*/ 299 h 214"/>
                                      <a:gd name="T16" fmla="+- 0 1157 990"/>
                                      <a:gd name="T17" fmla="*/ T16 w 212"/>
                                      <a:gd name="T18" fmla="+- 0 311 271"/>
                                      <a:gd name="T19" fmla="*/ 311 h 214"/>
                                      <a:gd name="T20" fmla="+- 0 1171 990"/>
                                      <a:gd name="T21" fmla="*/ T20 w 212"/>
                                      <a:gd name="T22" fmla="+- 0 328 271"/>
                                      <a:gd name="T23" fmla="*/ 328 h 214"/>
                                      <a:gd name="T24" fmla="+- 0 1181 990"/>
                                      <a:gd name="T25" fmla="*/ T24 w 212"/>
                                      <a:gd name="T26" fmla="+- 0 347 271"/>
                                      <a:gd name="T27" fmla="*/ 347 h 214"/>
                                      <a:gd name="T28" fmla="+- 0 1185 990"/>
                                      <a:gd name="T29" fmla="*/ T28 w 212"/>
                                      <a:gd name="T30" fmla="+- 0 369 271"/>
                                      <a:gd name="T31" fmla="*/ 369 h 214"/>
                                      <a:gd name="T32" fmla="+- 0 1183 990"/>
                                      <a:gd name="T33" fmla="*/ T32 w 212"/>
                                      <a:gd name="T34" fmla="+- 0 394 271"/>
                                      <a:gd name="T35" fmla="*/ 394 h 214"/>
                                      <a:gd name="T36" fmla="+- 0 1149 990"/>
                                      <a:gd name="T37" fmla="*/ T36 w 212"/>
                                      <a:gd name="T38" fmla="+- 0 450 271"/>
                                      <a:gd name="T39" fmla="*/ 450 h 214"/>
                                      <a:gd name="T40" fmla="+- 0 1110 990"/>
                                      <a:gd name="T41" fmla="*/ T40 w 212"/>
                                      <a:gd name="T42" fmla="+- 0 466 271"/>
                                      <a:gd name="T43" fmla="*/ 466 h 214"/>
                                      <a:gd name="T44" fmla="+- 0 1155 990"/>
                                      <a:gd name="T45" fmla="*/ T44 w 212"/>
                                      <a:gd name="T46" fmla="+- 0 466 271"/>
                                      <a:gd name="T47" fmla="*/ 466 h 214"/>
                                      <a:gd name="T48" fmla="+- 0 1197 990"/>
                                      <a:gd name="T49" fmla="*/ T48 w 212"/>
                                      <a:gd name="T50" fmla="+- 0 413 271"/>
                                      <a:gd name="T51" fmla="*/ 413 h 214"/>
                                      <a:gd name="T52" fmla="+- 0 1202 990"/>
                                      <a:gd name="T53" fmla="*/ T52 w 212"/>
                                      <a:gd name="T54" fmla="+- 0 392 271"/>
                                      <a:gd name="T55" fmla="*/ 392 h 214"/>
                                      <a:gd name="T56" fmla="+- 0 1200 990"/>
                                      <a:gd name="T57" fmla="*/ T56 w 212"/>
                                      <a:gd name="T58" fmla="+- 0 366 271"/>
                                      <a:gd name="T59" fmla="*/ 366 h 214"/>
                                      <a:gd name="T60" fmla="+- 0 1194 990"/>
                                      <a:gd name="T61" fmla="*/ T60 w 212"/>
                                      <a:gd name="T62" fmla="+- 0 342 271"/>
                                      <a:gd name="T63" fmla="*/ 342 h 214"/>
                                      <a:gd name="T64" fmla="+- 0 1185 990"/>
                                      <a:gd name="T65" fmla="*/ T64 w 212"/>
                                      <a:gd name="T66" fmla="+- 0 322 271"/>
                                      <a:gd name="T67" fmla="*/ 322 h 214"/>
                                      <a:gd name="T68" fmla="+- 0 1172 990"/>
                                      <a:gd name="T69" fmla="*/ T68 w 212"/>
                                      <a:gd name="T70" fmla="+- 0 305 271"/>
                                      <a:gd name="T71" fmla="*/ 305 h 214"/>
                                      <a:gd name="T72" fmla="+- 0 1157 990"/>
                                      <a:gd name="T73" fmla="*/ T72 w 212"/>
                                      <a:gd name="T74" fmla="+- 0 290 271"/>
                                      <a:gd name="T75" fmla="*/ 290 h 214"/>
                                      <a:gd name="T76" fmla="+- 0 1152 990"/>
                                      <a:gd name="T77" fmla="*/ T76 w 212"/>
                                      <a:gd name="T78" fmla="+- 0 288 271"/>
                                      <a:gd name="T79" fmla="*/ 288 h 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212" h="214">
                                        <a:moveTo>
                                          <a:pt x="162" y="17"/>
                                        </a:moveTo>
                                        <a:lnTo>
                                          <a:pt x="106" y="17"/>
                                        </a:lnTo>
                                        <a:lnTo>
                                          <a:pt x="129" y="20"/>
                                        </a:lnTo>
                                        <a:lnTo>
                                          <a:pt x="149" y="28"/>
                                        </a:lnTo>
                                        <a:lnTo>
                                          <a:pt x="167" y="40"/>
                                        </a:lnTo>
                                        <a:lnTo>
                                          <a:pt x="181" y="57"/>
                                        </a:lnTo>
                                        <a:lnTo>
                                          <a:pt x="191" y="76"/>
                                        </a:lnTo>
                                        <a:lnTo>
                                          <a:pt x="195" y="98"/>
                                        </a:lnTo>
                                        <a:lnTo>
                                          <a:pt x="193" y="123"/>
                                        </a:lnTo>
                                        <a:lnTo>
                                          <a:pt x="159" y="179"/>
                                        </a:lnTo>
                                        <a:lnTo>
                                          <a:pt x="120" y="195"/>
                                        </a:lnTo>
                                        <a:lnTo>
                                          <a:pt x="165" y="195"/>
                                        </a:lnTo>
                                        <a:lnTo>
                                          <a:pt x="207" y="142"/>
                                        </a:lnTo>
                                        <a:lnTo>
                                          <a:pt x="212" y="121"/>
                                        </a:lnTo>
                                        <a:lnTo>
                                          <a:pt x="210" y="95"/>
                                        </a:lnTo>
                                        <a:lnTo>
                                          <a:pt x="204" y="71"/>
                                        </a:lnTo>
                                        <a:lnTo>
                                          <a:pt x="195" y="51"/>
                                        </a:lnTo>
                                        <a:lnTo>
                                          <a:pt x="182" y="34"/>
                                        </a:lnTo>
                                        <a:lnTo>
                                          <a:pt x="167" y="19"/>
                                        </a:lnTo>
                                        <a:lnTo>
                                          <a:pt x="162" y="17"/>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2" name="Group 141"/>
                              <wpg:cNvGrpSpPr>
                                <a:grpSpLocks/>
                              </wpg:cNvGrpSpPr>
                              <wpg:grpSpPr bwMode="auto">
                                <a:xfrm>
                                  <a:off x="735" y="563"/>
                                  <a:ext cx="296" cy="213"/>
                                  <a:chOff x="735" y="563"/>
                                  <a:chExt cx="296" cy="213"/>
                                </a:xfrm>
                              </wpg:grpSpPr>
                              <wps:wsp>
                                <wps:cNvPr id="183" name="Freeform 142"/>
                                <wps:cNvSpPr>
                                  <a:spLocks/>
                                </wps:cNvSpPr>
                                <wps:spPr bwMode="auto">
                                  <a:xfrm>
                                    <a:off x="735" y="563"/>
                                    <a:ext cx="296" cy="213"/>
                                  </a:xfrm>
                                  <a:custGeom>
                                    <a:avLst/>
                                    <a:gdLst>
                                      <a:gd name="T0" fmla="+- 0 906 735"/>
                                      <a:gd name="T1" fmla="*/ T0 w 296"/>
                                      <a:gd name="T2" fmla="+- 0 563 563"/>
                                      <a:gd name="T3" fmla="*/ 563 h 213"/>
                                      <a:gd name="T4" fmla="+- 0 842 735"/>
                                      <a:gd name="T5" fmla="*/ T4 w 296"/>
                                      <a:gd name="T6" fmla="+- 0 565 563"/>
                                      <a:gd name="T7" fmla="*/ 565 h 213"/>
                                      <a:gd name="T8" fmla="+- 0 782 735"/>
                                      <a:gd name="T9" fmla="*/ T8 w 296"/>
                                      <a:gd name="T10" fmla="+- 0 591 563"/>
                                      <a:gd name="T11" fmla="*/ 591 h 213"/>
                                      <a:gd name="T12" fmla="+- 0 744 735"/>
                                      <a:gd name="T13" fmla="*/ T12 w 296"/>
                                      <a:gd name="T14" fmla="+- 0 643 563"/>
                                      <a:gd name="T15" fmla="*/ 643 h 213"/>
                                      <a:gd name="T16" fmla="+- 0 735 735"/>
                                      <a:gd name="T17" fmla="*/ T16 w 296"/>
                                      <a:gd name="T18" fmla="+- 0 686 563"/>
                                      <a:gd name="T19" fmla="*/ 686 h 213"/>
                                      <a:gd name="T20" fmla="+- 0 735 735"/>
                                      <a:gd name="T21" fmla="*/ T20 w 296"/>
                                      <a:gd name="T22" fmla="+- 0 772 563"/>
                                      <a:gd name="T23" fmla="*/ 772 h 213"/>
                                      <a:gd name="T24" fmla="+- 0 739 735"/>
                                      <a:gd name="T25" fmla="*/ T24 w 296"/>
                                      <a:gd name="T26" fmla="+- 0 776 563"/>
                                      <a:gd name="T27" fmla="*/ 776 h 213"/>
                                      <a:gd name="T28" fmla="+- 0 1028 735"/>
                                      <a:gd name="T29" fmla="*/ T28 w 296"/>
                                      <a:gd name="T30" fmla="+- 0 776 563"/>
                                      <a:gd name="T31" fmla="*/ 776 h 213"/>
                                      <a:gd name="T32" fmla="+- 0 1031 735"/>
                                      <a:gd name="T33" fmla="*/ T32 w 296"/>
                                      <a:gd name="T34" fmla="+- 0 772 563"/>
                                      <a:gd name="T35" fmla="*/ 772 h 213"/>
                                      <a:gd name="T36" fmla="+- 0 1031 735"/>
                                      <a:gd name="T37" fmla="*/ T36 w 296"/>
                                      <a:gd name="T38" fmla="+- 0 767 563"/>
                                      <a:gd name="T39" fmla="*/ 767 h 213"/>
                                      <a:gd name="T40" fmla="+- 0 1030 735"/>
                                      <a:gd name="T41" fmla="*/ T40 w 296"/>
                                      <a:gd name="T42" fmla="+- 0 669 563"/>
                                      <a:gd name="T43" fmla="*/ 669 h 213"/>
                                      <a:gd name="T44" fmla="+- 0 1004 735"/>
                                      <a:gd name="T45" fmla="*/ T44 w 296"/>
                                      <a:gd name="T46" fmla="+- 0 609 563"/>
                                      <a:gd name="T47" fmla="*/ 609 h 213"/>
                                      <a:gd name="T48" fmla="+- 0 951 735"/>
                                      <a:gd name="T49" fmla="*/ T48 w 296"/>
                                      <a:gd name="T50" fmla="+- 0 571 563"/>
                                      <a:gd name="T51" fmla="*/ 571 h 213"/>
                                      <a:gd name="T52" fmla="+- 0 906 735"/>
                                      <a:gd name="T53" fmla="*/ T52 w 296"/>
                                      <a:gd name="T54" fmla="+- 0 563 563"/>
                                      <a:gd name="T55" fmla="*/ 563 h 2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96" h="213">
                                        <a:moveTo>
                                          <a:pt x="171" y="0"/>
                                        </a:moveTo>
                                        <a:lnTo>
                                          <a:pt x="107" y="2"/>
                                        </a:lnTo>
                                        <a:lnTo>
                                          <a:pt x="47" y="28"/>
                                        </a:lnTo>
                                        <a:lnTo>
                                          <a:pt x="9" y="80"/>
                                        </a:lnTo>
                                        <a:lnTo>
                                          <a:pt x="0" y="123"/>
                                        </a:lnTo>
                                        <a:lnTo>
                                          <a:pt x="0" y="209"/>
                                        </a:lnTo>
                                        <a:lnTo>
                                          <a:pt x="4" y="213"/>
                                        </a:lnTo>
                                        <a:lnTo>
                                          <a:pt x="293" y="213"/>
                                        </a:lnTo>
                                        <a:lnTo>
                                          <a:pt x="296" y="209"/>
                                        </a:lnTo>
                                        <a:lnTo>
                                          <a:pt x="296" y="204"/>
                                        </a:lnTo>
                                        <a:lnTo>
                                          <a:pt x="295" y="106"/>
                                        </a:lnTo>
                                        <a:lnTo>
                                          <a:pt x="269" y="46"/>
                                        </a:lnTo>
                                        <a:lnTo>
                                          <a:pt x="216" y="8"/>
                                        </a:lnTo>
                                        <a:lnTo>
                                          <a:pt x="171"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4" name="Group 143"/>
                              <wpg:cNvGrpSpPr>
                                <a:grpSpLocks/>
                              </wpg:cNvGrpSpPr>
                              <wpg:grpSpPr bwMode="auto">
                                <a:xfrm>
                                  <a:off x="727" y="555"/>
                                  <a:ext cx="313" cy="230"/>
                                  <a:chOff x="727" y="555"/>
                                  <a:chExt cx="313" cy="230"/>
                                </a:xfrm>
                              </wpg:grpSpPr>
                              <wps:wsp>
                                <wps:cNvPr id="185" name="Freeform 144"/>
                                <wps:cNvSpPr>
                                  <a:spLocks/>
                                </wps:cNvSpPr>
                                <wps:spPr bwMode="auto">
                                  <a:xfrm>
                                    <a:off x="727" y="555"/>
                                    <a:ext cx="313" cy="230"/>
                                  </a:xfrm>
                                  <a:custGeom>
                                    <a:avLst/>
                                    <a:gdLst>
                                      <a:gd name="T0" fmla="+- 0 906 727"/>
                                      <a:gd name="T1" fmla="*/ T0 w 313"/>
                                      <a:gd name="T2" fmla="+- 0 555 555"/>
                                      <a:gd name="T3" fmla="*/ 555 h 230"/>
                                      <a:gd name="T4" fmla="+- 0 861 727"/>
                                      <a:gd name="T5" fmla="*/ T4 w 313"/>
                                      <a:gd name="T6" fmla="+- 0 555 555"/>
                                      <a:gd name="T7" fmla="*/ 555 h 230"/>
                                      <a:gd name="T8" fmla="+- 0 838 727"/>
                                      <a:gd name="T9" fmla="*/ T8 w 313"/>
                                      <a:gd name="T10" fmla="+- 0 557 555"/>
                                      <a:gd name="T11" fmla="*/ 557 h 230"/>
                                      <a:gd name="T12" fmla="+- 0 777 727"/>
                                      <a:gd name="T13" fmla="*/ T12 w 313"/>
                                      <a:gd name="T14" fmla="+- 0 583 555"/>
                                      <a:gd name="T15" fmla="*/ 583 h 230"/>
                                      <a:gd name="T16" fmla="+- 0 738 727"/>
                                      <a:gd name="T17" fmla="*/ T16 w 313"/>
                                      <a:gd name="T18" fmla="+- 0 634 555"/>
                                      <a:gd name="T19" fmla="*/ 634 h 230"/>
                                      <a:gd name="T20" fmla="+- 0 727 727"/>
                                      <a:gd name="T21" fmla="*/ T20 w 313"/>
                                      <a:gd name="T22" fmla="+- 0 767 555"/>
                                      <a:gd name="T23" fmla="*/ 767 h 230"/>
                                      <a:gd name="T24" fmla="+- 0 727 727"/>
                                      <a:gd name="T25" fmla="*/ T24 w 313"/>
                                      <a:gd name="T26" fmla="+- 0 777 555"/>
                                      <a:gd name="T27" fmla="*/ 777 h 230"/>
                                      <a:gd name="T28" fmla="+- 0 734 727"/>
                                      <a:gd name="T29" fmla="*/ T28 w 313"/>
                                      <a:gd name="T30" fmla="+- 0 785 555"/>
                                      <a:gd name="T31" fmla="*/ 785 h 230"/>
                                      <a:gd name="T32" fmla="+- 0 1032 727"/>
                                      <a:gd name="T33" fmla="*/ T32 w 313"/>
                                      <a:gd name="T34" fmla="+- 0 785 555"/>
                                      <a:gd name="T35" fmla="*/ 785 h 230"/>
                                      <a:gd name="T36" fmla="+- 0 1040 727"/>
                                      <a:gd name="T37" fmla="*/ T36 w 313"/>
                                      <a:gd name="T38" fmla="+- 0 777 555"/>
                                      <a:gd name="T39" fmla="*/ 777 h 230"/>
                                      <a:gd name="T40" fmla="+- 0 1040 727"/>
                                      <a:gd name="T41" fmla="*/ T40 w 313"/>
                                      <a:gd name="T42" fmla="+- 0 767 555"/>
                                      <a:gd name="T43" fmla="*/ 767 h 230"/>
                                      <a:gd name="T44" fmla="+- 0 744 727"/>
                                      <a:gd name="T45" fmla="*/ T44 w 313"/>
                                      <a:gd name="T46" fmla="+- 0 767 555"/>
                                      <a:gd name="T47" fmla="*/ 767 h 230"/>
                                      <a:gd name="T48" fmla="+- 0 744 727"/>
                                      <a:gd name="T49" fmla="*/ T48 w 313"/>
                                      <a:gd name="T50" fmla="+- 0 686 555"/>
                                      <a:gd name="T51" fmla="*/ 686 h 230"/>
                                      <a:gd name="T52" fmla="+- 0 763 727"/>
                                      <a:gd name="T53" fmla="*/ T52 w 313"/>
                                      <a:gd name="T54" fmla="+- 0 624 555"/>
                                      <a:gd name="T55" fmla="*/ 624 h 230"/>
                                      <a:gd name="T56" fmla="+- 0 812 727"/>
                                      <a:gd name="T57" fmla="*/ T56 w 313"/>
                                      <a:gd name="T58" fmla="+- 0 582 555"/>
                                      <a:gd name="T59" fmla="*/ 582 h 230"/>
                                      <a:gd name="T60" fmla="+- 0 971 727"/>
                                      <a:gd name="T61" fmla="*/ T60 w 313"/>
                                      <a:gd name="T62" fmla="+- 0 572 555"/>
                                      <a:gd name="T63" fmla="*/ 572 h 230"/>
                                      <a:gd name="T64" fmla="+- 0 959 727"/>
                                      <a:gd name="T65" fmla="*/ T64 w 313"/>
                                      <a:gd name="T66" fmla="+- 0 565 555"/>
                                      <a:gd name="T67" fmla="*/ 565 h 230"/>
                                      <a:gd name="T68" fmla="+- 0 938 727"/>
                                      <a:gd name="T69" fmla="*/ T68 w 313"/>
                                      <a:gd name="T70" fmla="+- 0 558 555"/>
                                      <a:gd name="T71" fmla="*/ 558 h 230"/>
                                      <a:gd name="T72" fmla="+- 0 915 727"/>
                                      <a:gd name="T73" fmla="*/ T72 w 313"/>
                                      <a:gd name="T74" fmla="+- 0 555 555"/>
                                      <a:gd name="T75" fmla="*/ 555 h 230"/>
                                      <a:gd name="T76" fmla="+- 0 906 727"/>
                                      <a:gd name="T77" fmla="*/ T76 w 313"/>
                                      <a:gd name="T78" fmla="+- 0 555 555"/>
                                      <a:gd name="T79" fmla="*/ 555 h 2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313" h="230">
                                        <a:moveTo>
                                          <a:pt x="179" y="0"/>
                                        </a:moveTo>
                                        <a:lnTo>
                                          <a:pt x="134" y="0"/>
                                        </a:lnTo>
                                        <a:lnTo>
                                          <a:pt x="111" y="2"/>
                                        </a:lnTo>
                                        <a:lnTo>
                                          <a:pt x="50" y="28"/>
                                        </a:lnTo>
                                        <a:lnTo>
                                          <a:pt x="11" y="79"/>
                                        </a:lnTo>
                                        <a:lnTo>
                                          <a:pt x="0" y="212"/>
                                        </a:lnTo>
                                        <a:lnTo>
                                          <a:pt x="0" y="222"/>
                                        </a:lnTo>
                                        <a:lnTo>
                                          <a:pt x="7" y="230"/>
                                        </a:lnTo>
                                        <a:lnTo>
                                          <a:pt x="305" y="230"/>
                                        </a:lnTo>
                                        <a:lnTo>
                                          <a:pt x="313" y="222"/>
                                        </a:lnTo>
                                        <a:lnTo>
                                          <a:pt x="313" y="212"/>
                                        </a:lnTo>
                                        <a:lnTo>
                                          <a:pt x="17" y="212"/>
                                        </a:lnTo>
                                        <a:lnTo>
                                          <a:pt x="17" y="131"/>
                                        </a:lnTo>
                                        <a:lnTo>
                                          <a:pt x="36" y="69"/>
                                        </a:lnTo>
                                        <a:lnTo>
                                          <a:pt x="85" y="27"/>
                                        </a:lnTo>
                                        <a:lnTo>
                                          <a:pt x="244" y="17"/>
                                        </a:lnTo>
                                        <a:lnTo>
                                          <a:pt x="232" y="10"/>
                                        </a:lnTo>
                                        <a:lnTo>
                                          <a:pt x="211" y="3"/>
                                        </a:lnTo>
                                        <a:lnTo>
                                          <a:pt x="188" y="0"/>
                                        </a:lnTo>
                                        <a:lnTo>
                                          <a:pt x="179"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45"/>
                                <wps:cNvSpPr>
                                  <a:spLocks/>
                                </wps:cNvSpPr>
                                <wps:spPr bwMode="auto">
                                  <a:xfrm>
                                    <a:off x="727" y="555"/>
                                    <a:ext cx="313" cy="230"/>
                                  </a:xfrm>
                                  <a:custGeom>
                                    <a:avLst/>
                                    <a:gdLst>
                                      <a:gd name="T0" fmla="+- 0 971 727"/>
                                      <a:gd name="T1" fmla="*/ T0 w 313"/>
                                      <a:gd name="T2" fmla="+- 0 572 555"/>
                                      <a:gd name="T3" fmla="*/ 572 h 230"/>
                                      <a:gd name="T4" fmla="+- 0 906 727"/>
                                      <a:gd name="T5" fmla="*/ T4 w 313"/>
                                      <a:gd name="T6" fmla="+- 0 572 555"/>
                                      <a:gd name="T7" fmla="*/ 572 h 230"/>
                                      <a:gd name="T8" fmla="+- 0 929 727"/>
                                      <a:gd name="T9" fmla="*/ T8 w 313"/>
                                      <a:gd name="T10" fmla="+- 0 574 555"/>
                                      <a:gd name="T11" fmla="*/ 574 h 230"/>
                                      <a:gd name="T12" fmla="+- 0 951 727"/>
                                      <a:gd name="T13" fmla="*/ T12 w 313"/>
                                      <a:gd name="T14" fmla="+- 0 580 555"/>
                                      <a:gd name="T15" fmla="*/ 580 h 230"/>
                                      <a:gd name="T16" fmla="+- 0 1002 727"/>
                                      <a:gd name="T17" fmla="*/ T16 w 313"/>
                                      <a:gd name="T18" fmla="+- 0 620 555"/>
                                      <a:gd name="T19" fmla="*/ 620 h 230"/>
                                      <a:gd name="T20" fmla="+- 0 1023 727"/>
                                      <a:gd name="T21" fmla="*/ T20 w 313"/>
                                      <a:gd name="T22" fmla="+- 0 682 555"/>
                                      <a:gd name="T23" fmla="*/ 682 h 230"/>
                                      <a:gd name="T24" fmla="+- 0 1023 727"/>
                                      <a:gd name="T25" fmla="*/ T24 w 313"/>
                                      <a:gd name="T26" fmla="+- 0 767 555"/>
                                      <a:gd name="T27" fmla="*/ 767 h 230"/>
                                      <a:gd name="T28" fmla="+- 0 1040 727"/>
                                      <a:gd name="T29" fmla="*/ T28 w 313"/>
                                      <a:gd name="T30" fmla="+- 0 767 555"/>
                                      <a:gd name="T31" fmla="*/ 767 h 230"/>
                                      <a:gd name="T32" fmla="+- 0 1040 727"/>
                                      <a:gd name="T33" fmla="*/ T32 w 313"/>
                                      <a:gd name="T34" fmla="+- 0 686 555"/>
                                      <a:gd name="T35" fmla="*/ 686 h 230"/>
                                      <a:gd name="T36" fmla="+- 0 1038 727"/>
                                      <a:gd name="T37" fmla="*/ T36 w 313"/>
                                      <a:gd name="T38" fmla="+- 0 664 555"/>
                                      <a:gd name="T39" fmla="*/ 664 h 230"/>
                                      <a:gd name="T40" fmla="+- 0 1011 727"/>
                                      <a:gd name="T41" fmla="*/ T40 w 313"/>
                                      <a:gd name="T42" fmla="+- 0 604 555"/>
                                      <a:gd name="T43" fmla="*/ 604 h 230"/>
                                      <a:gd name="T44" fmla="+- 0 979 727"/>
                                      <a:gd name="T45" fmla="*/ T44 w 313"/>
                                      <a:gd name="T46" fmla="+- 0 576 555"/>
                                      <a:gd name="T47" fmla="*/ 576 h 230"/>
                                      <a:gd name="T48" fmla="+- 0 971 727"/>
                                      <a:gd name="T49" fmla="*/ T48 w 313"/>
                                      <a:gd name="T50" fmla="+- 0 572 555"/>
                                      <a:gd name="T51" fmla="*/ 572 h 2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13" h="230">
                                        <a:moveTo>
                                          <a:pt x="244" y="17"/>
                                        </a:moveTo>
                                        <a:lnTo>
                                          <a:pt x="179" y="17"/>
                                        </a:lnTo>
                                        <a:lnTo>
                                          <a:pt x="202" y="19"/>
                                        </a:lnTo>
                                        <a:lnTo>
                                          <a:pt x="224" y="25"/>
                                        </a:lnTo>
                                        <a:lnTo>
                                          <a:pt x="275" y="65"/>
                                        </a:lnTo>
                                        <a:lnTo>
                                          <a:pt x="296" y="127"/>
                                        </a:lnTo>
                                        <a:lnTo>
                                          <a:pt x="296" y="212"/>
                                        </a:lnTo>
                                        <a:lnTo>
                                          <a:pt x="313" y="212"/>
                                        </a:lnTo>
                                        <a:lnTo>
                                          <a:pt x="313" y="131"/>
                                        </a:lnTo>
                                        <a:lnTo>
                                          <a:pt x="311" y="109"/>
                                        </a:lnTo>
                                        <a:lnTo>
                                          <a:pt x="284" y="49"/>
                                        </a:lnTo>
                                        <a:lnTo>
                                          <a:pt x="252" y="21"/>
                                        </a:lnTo>
                                        <a:lnTo>
                                          <a:pt x="244" y="17"/>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7" name="Group 146"/>
                              <wpg:cNvGrpSpPr>
                                <a:grpSpLocks/>
                              </wpg:cNvGrpSpPr>
                              <wpg:grpSpPr bwMode="auto">
                                <a:xfrm>
                                  <a:off x="796" y="385"/>
                                  <a:ext cx="174" cy="172"/>
                                  <a:chOff x="796" y="385"/>
                                  <a:chExt cx="174" cy="172"/>
                                </a:xfrm>
                              </wpg:grpSpPr>
                              <wps:wsp>
                                <wps:cNvPr id="188" name="Freeform 147"/>
                                <wps:cNvSpPr>
                                  <a:spLocks/>
                                </wps:cNvSpPr>
                                <wps:spPr bwMode="auto">
                                  <a:xfrm>
                                    <a:off x="796" y="385"/>
                                    <a:ext cx="174" cy="172"/>
                                  </a:xfrm>
                                  <a:custGeom>
                                    <a:avLst/>
                                    <a:gdLst>
                                      <a:gd name="T0" fmla="+- 0 878 796"/>
                                      <a:gd name="T1" fmla="*/ T0 w 174"/>
                                      <a:gd name="T2" fmla="+- 0 385 385"/>
                                      <a:gd name="T3" fmla="*/ 385 h 172"/>
                                      <a:gd name="T4" fmla="+- 0 820 796"/>
                                      <a:gd name="T5" fmla="*/ T4 w 174"/>
                                      <a:gd name="T6" fmla="+- 0 412 385"/>
                                      <a:gd name="T7" fmla="*/ 412 h 172"/>
                                      <a:gd name="T8" fmla="+- 0 796 796"/>
                                      <a:gd name="T9" fmla="*/ T8 w 174"/>
                                      <a:gd name="T10" fmla="+- 0 474 385"/>
                                      <a:gd name="T11" fmla="*/ 474 h 172"/>
                                      <a:gd name="T12" fmla="+- 0 800 796"/>
                                      <a:gd name="T13" fmla="*/ T12 w 174"/>
                                      <a:gd name="T14" fmla="+- 0 496 385"/>
                                      <a:gd name="T15" fmla="*/ 496 h 172"/>
                                      <a:gd name="T16" fmla="+- 0 840 796"/>
                                      <a:gd name="T17" fmla="*/ T16 w 174"/>
                                      <a:gd name="T18" fmla="+- 0 545 385"/>
                                      <a:gd name="T19" fmla="*/ 545 h 172"/>
                                      <a:gd name="T20" fmla="+- 0 883 796"/>
                                      <a:gd name="T21" fmla="*/ T20 w 174"/>
                                      <a:gd name="T22" fmla="+- 0 557 385"/>
                                      <a:gd name="T23" fmla="*/ 557 h 172"/>
                                      <a:gd name="T24" fmla="+- 0 892 796"/>
                                      <a:gd name="T25" fmla="*/ T24 w 174"/>
                                      <a:gd name="T26" fmla="+- 0 556 385"/>
                                      <a:gd name="T27" fmla="*/ 556 h 172"/>
                                      <a:gd name="T28" fmla="+- 0 948 796"/>
                                      <a:gd name="T29" fmla="*/ T28 w 174"/>
                                      <a:gd name="T30" fmla="+- 0 528 385"/>
                                      <a:gd name="T31" fmla="*/ 528 h 172"/>
                                      <a:gd name="T32" fmla="+- 0 970 796"/>
                                      <a:gd name="T33" fmla="*/ T32 w 174"/>
                                      <a:gd name="T34" fmla="+- 0 464 385"/>
                                      <a:gd name="T35" fmla="*/ 464 h 172"/>
                                      <a:gd name="T36" fmla="+- 0 966 796"/>
                                      <a:gd name="T37" fmla="*/ T36 w 174"/>
                                      <a:gd name="T38" fmla="+- 0 443 385"/>
                                      <a:gd name="T39" fmla="*/ 443 h 172"/>
                                      <a:gd name="T40" fmla="+- 0 924 796"/>
                                      <a:gd name="T41" fmla="*/ T40 w 174"/>
                                      <a:gd name="T42" fmla="+- 0 396 385"/>
                                      <a:gd name="T43" fmla="*/ 396 h 172"/>
                                      <a:gd name="T44" fmla="+- 0 878 796"/>
                                      <a:gd name="T45" fmla="*/ T44 w 174"/>
                                      <a:gd name="T46" fmla="+- 0 385 385"/>
                                      <a:gd name="T47" fmla="*/ 385 h 1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74" h="172">
                                        <a:moveTo>
                                          <a:pt x="82" y="0"/>
                                        </a:moveTo>
                                        <a:lnTo>
                                          <a:pt x="24" y="27"/>
                                        </a:lnTo>
                                        <a:lnTo>
                                          <a:pt x="0" y="89"/>
                                        </a:lnTo>
                                        <a:lnTo>
                                          <a:pt x="4" y="111"/>
                                        </a:lnTo>
                                        <a:lnTo>
                                          <a:pt x="44" y="160"/>
                                        </a:lnTo>
                                        <a:lnTo>
                                          <a:pt x="87" y="172"/>
                                        </a:lnTo>
                                        <a:lnTo>
                                          <a:pt x="96" y="171"/>
                                        </a:lnTo>
                                        <a:lnTo>
                                          <a:pt x="152" y="143"/>
                                        </a:lnTo>
                                        <a:lnTo>
                                          <a:pt x="174" y="79"/>
                                        </a:lnTo>
                                        <a:lnTo>
                                          <a:pt x="170" y="58"/>
                                        </a:lnTo>
                                        <a:lnTo>
                                          <a:pt x="128" y="11"/>
                                        </a:lnTo>
                                        <a:lnTo>
                                          <a:pt x="82"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9" name="Group 148"/>
                              <wpg:cNvGrpSpPr>
                                <a:grpSpLocks/>
                              </wpg:cNvGrpSpPr>
                              <wpg:grpSpPr bwMode="auto">
                                <a:xfrm>
                                  <a:off x="789" y="377"/>
                                  <a:ext cx="190" cy="188"/>
                                  <a:chOff x="789" y="377"/>
                                  <a:chExt cx="190" cy="188"/>
                                </a:xfrm>
                              </wpg:grpSpPr>
                              <wps:wsp>
                                <wps:cNvPr id="190" name="Freeform 149"/>
                                <wps:cNvSpPr>
                                  <a:spLocks/>
                                </wps:cNvSpPr>
                                <wps:spPr bwMode="auto">
                                  <a:xfrm>
                                    <a:off x="789" y="377"/>
                                    <a:ext cx="190" cy="188"/>
                                  </a:xfrm>
                                  <a:custGeom>
                                    <a:avLst/>
                                    <a:gdLst>
                                      <a:gd name="T0" fmla="+- 0 883 789"/>
                                      <a:gd name="T1" fmla="*/ T0 w 190"/>
                                      <a:gd name="T2" fmla="+- 0 377 377"/>
                                      <a:gd name="T3" fmla="*/ 377 h 188"/>
                                      <a:gd name="T4" fmla="+- 0 822 789"/>
                                      <a:gd name="T5" fmla="*/ T4 w 190"/>
                                      <a:gd name="T6" fmla="+- 0 399 377"/>
                                      <a:gd name="T7" fmla="*/ 399 h 188"/>
                                      <a:gd name="T8" fmla="+- 0 789 789"/>
                                      <a:gd name="T9" fmla="*/ T8 w 190"/>
                                      <a:gd name="T10" fmla="+- 0 455 377"/>
                                      <a:gd name="T11" fmla="*/ 455 h 188"/>
                                      <a:gd name="T12" fmla="+- 0 791 789"/>
                                      <a:gd name="T13" fmla="*/ T12 w 190"/>
                                      <a:gd name="T14" fmla="+- 0 481 377"/>
                                      <a:gd name="T15" fmla="*/ 481 h 188"/>
                                      <a:gd name="T16" fmla="+- 0 820 789"/>
                                      <a:gd name="T17" fmla="*/ T16 w 190"/>
                                      <a:gd name="T18" fmla="+- 0 540 377"/>
                                      <a:gd name="T19" fmla="*/ 540 h 188"/>
                                      <a:gd name="T20" fmla="+- 0 876 789"/>
                                      <a:gd name="T21" fmla="*/ T20 w 190"/>
                                      <a:gd name="T22" fmla="+- 0 565 377"/>
                                      <a:gd name="T23" fmla="*/ 565 h 188"/>
                                      <a:gd name="T24" fmla="+- 0 900 789"/>
                                      <a:gd name="T25" fmla="*/ T24 w 190"/>
                                      <a:gd name="T26" fmla="+- 0 563 377"/>
                                      <a:gd name="T27" fmla="*/ 563 h 188"/>
                                      <a:gd name="T28" fmla="+- 0 922 789"/>
                                      <a:gd name="T29" fmla="*/ T28 w 190"/>
                                      <a:gd name="T30" fmla="+- 0 556 377"/>
                                      <a:gd name="T31" fmla="*/ 556 h 188"/>
                                      <a:gd name="T32" fmla="+- 0 940 789"/>
                                      <a:gd name="T33" fmla="*/ T32 w 190"/>
                                      <a:gd name="T34" fmla="+- 0 546 377"/>
                                      <a:gd name="T35" fmla="*/ 546 h 188"/>
                                      <a:gd name="T36" fmla="+- 0 904 789"/>
                                      <a:gd name="T37" fmla="*/ T36 w 190"/>
                                      <a:gd name="T38" fmla="+- 0 546 377"/>
                                      <a:gd name="T39" fmla="*/ 546 h 188"/>
                                      <a:gd name="T40" fmla="+- 0 876 789"/>
                                      <a:gd name="T41" fmla="*/ T40 w 190"/>
                                      <a:gd name="T42" fmla="+- 0 544 377"/>
                                      <a:gd name="T43" fmla="*/ 544 h 188"/>
                                      <a:gd name="T44" fmla="+- 0 819 789"/>
                                      <a:gd name="T45" fmla="*/ T44 w 190"/>
                                      <a:gd name="T46" fmla="+- 0 514 377"/>
                                      <a:gd name="T47" fmla="*/ 514 h 188"/>
                                      <a:gd name="T48" fmla="+- 0 805 789"/>
                                      <a:gd name="T49" fmla="*/ T48 w 190"/>
                                      <a:gd name="T50" fmla="+- 0 478 377"/>
                                      <a:gd name="T51" fmla="*/ 478 h 188"/>
                                      <a:gd name="T52" fmla="+- 0 808 789"/>
                                      <a:gd name="T53" fmla="*/ T52 w 190"/>
                                      <a:gd name="T54" fmla="+- 0 454 377"/>
                                      <a:gd name="T55" fmla="*/ 454 h 188"/>
                                      <a:gd name="T56" fmla="+- 0 846 789"/>
                                      <a:gd name="T57" fmla="*/ T56 w 190"/>
                                      <a:gd name="T58" fmla="+- 0 403 377"/>
                                      <a:gd name="T59" fmla="*/ 403 h 188"/>
                                      <a:gd name="T60" fmla="+- 0 883 789"/>
                                      <a:gd name="T61" fmla="*/ T60 w 190"/>
                                      <a:gd name="T62" fmla="+- 0 394 377"/>
                                      <a:gd name="T63" fmla="*/ 394 h 188"/>
                                      <a:gd name="T64" fmla="+- 0 938 789"/>
                                      <a:gd name="T65" fmla="*/ T64 w 190"/>
                                      <a:gd name="T66" fmla="+- 0 394 377"/>
                                      <a:gd name="T67" fmla="*/ 394 h 188"/>
                                      <a:gd name="T68" fmla="+- 0 922 789"/>
                                      <a:gd name="T69" fmla="*/ T68 w 190"/>
                                      <a:gd name="T70" fmla="+- 0 384 377"/>
                                      <a:gd name="T71" fmla="*/ 384 h 188"/>
                                      <a:gd name="T72" fmla="+- 0 900 789"/>
                                      <a:gd name="T73" fmla="*/ T72 w 190"/>
                                      <a:gd name="T74" fmla="+- 0 378 377"/>
                                      <a:gd name="T75" fmla="*/ 378 h 188"/>
                                      <a:gd name="T76" fmla="+- 0 883 789"/>
                                      <a:gd name="T77" fmla="*/ T76 w 190"/>
                                      <a:gd name="T78" fmla="+- 0 377 377"/>
                                      <a:gd name="T79" fmla="*/ 377 h 1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90" h="188">
                                        <a:moveTo>
                                          <a:pt x="94" y="0"/>
                                        </a:moveTo>
                                        <a:lnTo>
                                          <a:pt x="33" y="22"/>
                                        </a:lnTo>
                                        <a:lnTo>
                                          <a:pt x="0" y="78"/>
                                        </a:lnTo>
                                        <a:lnTo>
                                          <a:pt x="2" y="104"/>
                                        </a:lnTo>
                                        <a:lnTo>
                                          <a:pt x="31" y="163"/>
                                        </a:lnTo>
                                        <a:lnTo>
                                          <a:pt x="87" y="188"/>
                                        </a:lnTo>
                                        <a:lnTo>
                                          <a:pt x="111" y="186"/>
                                        </a:lnTo>
                                        <a:lnTo>
                                          <a:pt x="133" y="179"/>
                                        </a:lnTo>
                                        <a:lnTo>
                                          <a:pt x="151" y="169"/>
                                        </a:lnTo>
                                        <a:lnTo>
                                          <a:pt x="115" y="169"/>
                                        </a:lnTo>
                                        <a:lnTo>
                                          <a:pt x="87" y="167"/>
                                        </a:lnTo>
                                        <a:lnTo>
                                          <a:pt x="30" y="137"/>
                                        </a:lnTo>
                                        <a:lnTo>
                                          <a:pt x="16" y="101"/>
                                        </a:lnTo>
                                        <a:lnTo>
                                          <a:pt x="19" y="77"/>
                                        </a:lnTo>
                                        <a:lnTo>
                                          <a:pt x="57" y="26"/>
                                        </a:lnTo>
                                        <a:lnTo>
                                          <a:pt x="94" y="17"/>
                                        </a:lnTo>
                                        <a:lnTo>
                                          <a:pt x="149" y="17"/>
                                        </a:lnTo>
                                        <a:lnTo>
                                          <a:pt x="133" y="7"/>
                                        </a:lnTo>
                                        <a:lnTo>
                                          <a:pt x="111" y="1"/>
                                        </a:lnTo>
                                        <a:lnTo>
                                          <a:pt x="9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150"/>
                                <wps:cNvSpPr>
                                  <a:spLocks/>
                                </wps:cNvSpPr>
                                <wps:spPr bwMode="auto">
                                  <a:xfrm>
                                    <a:off x="789" y="377"/>
                                    <a:ext cx="190" cy="188"/>
                                  </a:xfrm>
                                  <a:custGeom>
                                    <a:avLst/>
                                    <a:gdLst>
                                      <a:gd name="T0" fmla="+- 0 938 789"/>
                                      <a:gd name="T1" fmla="*/ T0 w 190"/>
                                      <a:gd name="T2" fmla="+- 0 394 377"/>
                                      <a:gd name="T3" fmla="*/ 394 h 188"/>
                                      <a:gd name="T4" fmla="+- 0 883 789"/>
                                      <a:gd name="T5" fmla="*/ T4 w 190"/>
                                      <a:gd name="T6" fmla="+- 0 394 377"/>
                                      <a:gd name="T7" fmla="*/ 394 h 188"/>
                                      <a:gd name="T8" fmla="+- 0 906 789"/>
                                      <a:gd name="T9" fmla="*/ T8 w 190"/>
                                      <a:gd name="T10" fmla="+- 0 397 377"/>
                                      <a:gd name="T11" fmla="*/ 397 h 188"/>
                                      <a:gd name="T12" fmla="+- 0 926 789"/>
                                      <a:gd name="T13" fmla="*/ T12 w 190"/>
                                      <a:gd name="T14" fmla="+- 0 406 377"/>
                                      <a:gd name="T15" fmla="*/ 406 h 188"/>
                                      <a:gd name="T16" fmla="+- 0 943 789"/>
                                      <a:gd name="T17" fmla="*/ T16 w 190"/>
                                      <a:gd name="T18" fmla="+- 0 420 377"/>
                                      <a:gd name="T19" fmla="*/ 420 h 188"/>
                                      <a:gd name="T20" fmla="+- 0 955 789"/>
                                      <a:gd name="T21" fmla="*/ T20 w 190"/>
                                      <a:gd name="T22" fmla="+- 0 438 377"/>
                                      <a:gd name="T23" fmla="*/ 438 h 188"/>
                                      <a:gd name="T24" fmla="+- 0 961 789"/>
                                      <a:gd name="T25" fmla="*/ T24 w 190"/>
                                      <a:gd name="T26" fmla="+- 0 459 377"/>
                                      <a:gd name="T27" fmla="*/ 459 h 188"/>
                                      <a:gd name="T28" fmla="+- 0 959 789"/>
                                      <a:gd name="T29" fmla="*/ T28 w 190"/>
                                      <a:gd name="T30" fmla="+- 0 485 377"/>
                                      <a:gd name="T31" fmla="*/ 485 h 188"/>
                                      <a:gd name="T32" fmla="+- 0 951 789"/>
                                      <a:gd name="T33" fmla="*/ T32 w 190"/>
                                      <a:gd name="T34" fmla="+- 0 507 377"/>
                                      <a:gd name="T35" fmla="*/ 507 h 188"/>
                                      <a:gd name="T36" fmla="+- 0 939 789"/>
                                      <a:gd name="T37" fmla="*/ T36 w 190"/>
                                      <a:gd name="T38" fmla="+- 0 524 377"/>
                                      <a:gd name="T39" fmla="*/ 524 h 188"/>
                                      <a:gd name="T40" fmla="+- 0 923 789"/>
                                      <a:gd name="T41" fmla="*/ T40 w 190"/>
                                      <a:gd name="T42" fmla="+- 0 537 377"/>
                                      <a:gd name="T43" fmla="*/ 537 h 188"/>
                                      <a:gd name="T44" fmla="+- 0 904 789"/>
                                      <a:gd name="T45" fmla="*/ T44 w 190"/>
                                      <a:gd name="T46" fmla="+- 0 546 377"/>
                                      <a:gd name="T47" fmla="*/ 546 h 188"/>
                                      <a:gd name="T48" fmla="+- 0 940 789"/>
                                      <a:gd name="T49" fmla="*/ T48 w 190"/>
                                      <a:gd name="T50" fmla="+- 0 546 377"/>
                                      <a:gd name="T51" fmla="*/ 546 h 188"/>
                                      <a:gd name="T52" fmla="+- 0 977 789"/>
                                      <a:gd name="T53" fmla="*/ T52 w 190"/>
                                      <a:gd name="T54" fmla="+- 0 493 377"/>
                                      <a:gd name="T55" fmla="*/ 493 h 188"/>
                                      <a:gd name="T56" fmla="+- 0 979 789"/>
                                      <a:gd name="T57" fmla="*/ T56 w 190"/>
                                      <a:gd name="T58" fmla="+- 0 471 377"/>
                                      <a:gd name="T59" fmla="*/ 471 h 188"/>
                                      <a:gd name="T60" fmla="+- 0 976 789"/>
                                      <a:gd name="T61" fmla="*/ T60 w 190"/>
                                      <a:gd name="T62" fmla="+- 0 449 377"/>
                                      <a:gd name="T63" fmla="*/ 449 h 188"/>
                                      <a:gd name="T64" fmla="+- 0 969 789"/>
                                      <a:gd name="T65" fmla="*/ T64 w 190"/>
                                      <a:gd name="T66" fmla="+- 0 428 377"/>
                                      <a:gd name="T67" fmla="*/ 428 h 188"/>
                                      <a:gd name="T68" fmla="+- 0 957 789"/>
                                      <a:gd name="T69" fmla="*/ T68 w 190"/>
                                      <a:gd name="T70" fmla="+- 0 410 377"/>
                                      <a:gd name="T71" fmla="*/ 410 h 188"/>
                                      <a:gd name="T72" fmla="+- 0 941 789"/>
                                      <a:gd name="T73" fmla="*/ T72 w 190"/>
                                      <a:gd name="T74" fmla="+- 0 395 377"/>
                                      <a:gd name="T75" fmla="*/ 395 h 188"/>
                                      <a:gd name="T76" fmla="+- 0 938 789"/>
                                      <a:gd name="T77" fmla="*/ T76 w 190"/>
                                      <a:gd name="T78" fmla="+- 0 394 377"/>
                                      <a:gd name="T79" fmla="*/ 394 h 1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90" h="188">
                                        <a:moveTo>
                                          <a:pt x="149" y="17"/>
                                        </a:moveTo>
                                        <a:lnTo>
                                          <a:pt x="94" y="17"/>
                                        </a:lnTo>
                                        <a:lnTo>
                                          <a:pt x="117" y="20"/>
                                        </a:lnTo>
                                        <a:lnTo>
                                          <a:pt x="137" y="29"/>
                                        </a:lnTo>
                                        <a:lnTo>
                                          <a:pt x="154" y="43"/>
                                        </a:lnTo>
                                        <a:lnTo>
                                          <a:pt x="166" y="61"/>
                                        </a:lnTo>
                                        <a:lnTo>
                                          <a:pt x="172" y="82"/>
                                        </a:lnTo>
                                        <a:lnTo>
                                          <a:pt x="170" y="108"/>
                                        </a:lnTo>
                                        <a:lnTo>
                                          <a:pt x="162" y="130"/>
                                        </a:lnTo>
                                        <a:lnTo>
                                          <a:pt x="150" y="147"/>
                                        </a:lnTo>
                                        <a:lnTo>
                                          <a:pt x="134" y="160"/>
                                        </a:lnTo>
                                        <a:lnTo>
                                          <a:pt x="115" y="169"/>
                                        </a:lnTo>
                                        <a:lnTo>
                                          <a:pt x="151" y="169"/>
                                        </a:lnTo>
                                        <a:lnTo>
                                          <a:pt x="188" y="116"/>
                                        </a:lnTo>
                                        <a:lnTo>
                                          <a:pt x="190" y="94"/>
                                        </a:lnTo>
                                        <a:lnTo>
                                          <a:pt x="187" y="72"/>
                                        </a:lnTo>
                                        <a:lnTo>
                                          <a:pt x="180" y="51"/>
                                        </a:lnTo>
                                        <a:lnTo>
                                          <a:pt x="168" y="33"/>
                                        </a:lnTo>
                                        <a:lnTo>
                                          <a:pt x="152" y="18"/>
                                        </a:lnTo>
                                        <a:lnTo>
                                          <a:pt x="149" y="17"/>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2" name="Group 151"/>
                              <wpg:cNvGrpSpPr>
                                <a:grpSpLocks/>
                              </wpg:cNvGrpSpPr>
                              <wpg:grpSpPr bwMode="auto">
                                <a:xfrm>
                                  <a:off x="938" y="489"/>
                                  <a:ext cx="316" cy="253"/>
                                  <a:chOff x="938" y="489"/>
                                  <a:chExt cx="316" cy="253"/>
                                </a:xfrm>
                              </wpg:grpSpPr>
                              <wps:wsp>
                                <wps:cNvPr id="193" name="Freeform 152"/>
                                <wps:cNvSpPr>
                                  <a:spLocks/>
                                </wps:cNvSpPr>
                                <wps:spPr bwMode="auto">
                                  <a:xfrm>
                                    <a:off x="938" y="489"/>
                                    <a:ext cx="316" cy="253"/>
                                  </a:xfrm>
                                  <a:custGeom>
                                    <a:avLst/>
                                    <a:gdLst>
                                      <a:gd name="T0" fmla="+- 0 1116 938"/>
                                      <a:gd name="T1" fmla="*/ T0 w 316"/>
                                      <a:gd name="T2" fmla="+- 0 489 489"/>
                                      <a:gd name="T3" fmla="*/ 489 h 253"/>
                                      <a:gd name="T4" fmla="+- 0 1056 938"/>
                                      <a:gd name="T5" fmla="*/ T4 w 316"/>
                                      <a:gd name="T6" fmla="+- 0 489 489"/>
                                      <a:gd name="T7" fmla="*/ 489 h 253"/>
                                      <a:gd name="T8" fmla="+- 0 994 938"/>
                                      <a:gd name="T9" fmla="*/ T8 w 316"/>
                                      <a:gd name="T10" fmla="+- 0 507 489"/>
                                      <a:gd name="T11" fmla="*/ 507 h 253"/>
                                      <a:gd name="T12" fmla="+- 0 947 938"/>
                                      <a:gd name="T13" fmla="*/ T12 w 316"/>
                                      <a:gd name="T14" fmla="+- 0 549 489"/>
                                      <a:gd name="T15" fmla="*/ 549 h 253"/>
                                      <a:gd name="T16" fmla="+- 0 938 938"/>
                                      <a:gd name="T17" fmla="*/ T16 w 316"/>
                                      <a:gd name="T18" fmla="+- 0 572 489"/>
                                      <a:gd name="T19" fmla="*/ 572 h 253"/>
                                      <a:gd name="T20" fmla="+- 0 940 938"/>
                                      <a:gd name="T21" fmla="*/ T20 w 316"/>
                                      <a:gd name="T22" fmla="+- 0 577 489"/>
                                      <a:gd name="T23" fmla="*/ 577 h 253"/>
                                      <a:gd name="T24" fmla="+- 0 960 938"/>
                                      <a:gd name="T25" fmla="*/ T24 w 316"/>
                                      <a:gd name="T26" fmla="+- 0 587 489"/>
                                      <a:gd name="T27" fmla="*/ 587 h 253"/>
                                      <a:gd name="T28" fmla="+- 0 979 938"/>
                                      <a:gd name="T29" fmla="*/ T28 w 316"/>
                                      <a:gd name="T30" fmla="+- 0 599 489"/>
                                      <a:gd name="T31" fmla="*/ 599 h 253"/>
                                      <a:gd name="T32" fmla="+- 0 1020 938"/>
                                      <a:gd name="T33" fmla="*/ T32 w 316"/>
                                      <a:gd name="T34" fmla="+- 0 666 489"/>
                                      <a:gd name="T35" fmla="*/ 666 h 253"/>
                                      <a:gd name="T36" fmla="+- 0 1022 938"/>
                                      <a:gd name="T37" fmla="*/ T36 w 316"/>
                                      <a:gd name="T38" fmla="+- 0 738 489"/>
                                      <a:gd name="T39" fmla="*/ 738 h 253"/>
                                      <a:gd name="T40" fmla="+- 0 1025 938"/>
                                      <a:gd name="T41" fmla="*/ T40 w 316"/>
                                      <a:gd name="T42" fmla="+- 0 742 489"/>
                                      <a:gd name="T43" fmla="*/ 742 h 253"/>
                                      <a:gd name="T44" fmla="+- 0 1188 938"/>
                                      <a:gd name="T45" fmla="*/ T44 w 316"/>
                                      <a:gd name="T46" fmla="+- 0 742 489"/>
                                      <a:gd name="T47" fmla="*/ 742 h 253"/>
                                      <a:gd name="T48" fmla="+- 0 1191 938"/>
                                      <a:gd name="T49" fmla="*/ T48 w 316"/>
                                      <a:gd name="T50" fmla="+- 0 738 489"/>
                                      <a:gd name="T51" fmla="*/ 738 h 253"/>
                                      <a:gd name="T52" fmla="+- 0 1194 938"/>
                                      <a:gd name="T53" fmla="*/ T52 w 316"/>
                                      <a:gd name="T54" fmla="+- 0 666 489"/>
                                      <a:gd name="T55" fmla="*/ 666 h 253"/>
                                      <a:gd name="T56" fmla="+- 0 1197 938"/>
                                      <a:gd name="T57" fmla="*/ T56 w 316"/>
                                      <a:gd name="T58" fmla="+- 0 643 489"/>
                                      <a:gd name="T59" fmla="*/ 643 h 253"/>
                                      <a:gd name="T60" fmla="+- 0 1248 938"/>
                                      <a:gd name="T61" fmla="*/ T60 w 316"/>
                                      <a:gd name="T62" fmla="+- 0 582 489"/>
                                      <a:gd name="T63" fmla="*/ 582 h 253"/>
                                      <a:gd name="T64" fmla="+- 0 1252 938"/>
                                      <a:gd name="T65" fmla="*/ T64 w 316"/>
                                      <a:gd name="T66" fmla="+- 0 579 489"/>
                                      <a:gd name="T67" fmla="*/ 579 h 253"/>
                                      <a:gd name="T68" fmla="+- 0 1254 938"/>
                                      <a:gd name="T69" fmla="*/ T68 w 316"/>
                                      <a:gd name="T70" fmla="+- 0 574 489"/>
                                      <a:gd name="T71" fmla="*/ 574 h 253"/>
                                      <a:gd name="T72" fmla="+- 0 1211 938"/>
                                      <a:gd name="T73" fmla="*/ T72 w 316"/>
                                      <a:gd name="T74" fmla="+- 0 523 489"/>
                                      <a:gd name="T75" fmla="*/ 523 h 253"/>
                                      <a:gd name="T76" fmla="+- 0 1154 938"/>
                                      <a:gd name="T77" fmla="*/ T76 w 316"/>
                                      <a:gd name="T78" fmla="+- 0 494 489"/>
                                      <a:gd name="T79" fmla="*/ 494 h 253"/>
                                      <a:gd name="T80" fmla="+- 0 1135 938"/>
                                      <a:gd name="T81" fmla="*/ T80 w 316"/>
                                      <a:gd name="T82" fmla="+- 0 490 489"/>
                                      <a:gd name="T83" fmla="*/ 490 h 253"/>
                                      <a:gd name="T84" fmla="+- 0 1116 938"/>
                                      <a:gd name="T85" fmla="*/ T84 w 316"/>
                                      <a:gd name="T86" fmla="+- 0 489 489"/>
                                      <a:gd name="T87" fmla="*/ 489 h 2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16" h="253">
                                        <a:moveTo>
                                          <a:pt x="178" y="0"/>
                                        </a:moveTo>
                                        <a:lnTo>
                                          <a:pt x="118" y="0"/>
                                        </a:lnTo>
                                        <a:lnTo>
                                          <a:pt x="56" y="18"/>
                                        </a:lnTo>
                                        <a:lnTo>
                                          <a:pt x="9" y="60"/>
                                        </a:lnTo>
                                        <a:lnTo>
                                          <a:pt x="0" y="83"/>
                                        </a:lnTo>
                                        <a:lnTo>
                                          <a:pt x="2" y="88"/>
                                        </a:lnTo>
                                        <a:lnTo>
                                          <a:pt x="22" y="98"/>
                                        </a:lnTo>
                                        <a:lnTo>
                                          <a:pt x="41" y="110"/>
                                        </a:lnTo>
                                        <a:lnTo>
                                          <a:pt x="82" y="177"/>
                                        </a:lnTo>
                                        <a:lnTo>
                                          <a:pt x="84" y="249"/>
                                        </a:lnTo>
                                        <a:lnTo>
                                          <a:pt x="87" y="253"/>
                                        </a:lnTo>
                                        <a:lnTo>
                                          <a:pt x="250" y="253"/>
                                        </a:lnTo>
                                        <a:lnTo>
                                          <a:pt x="253" y="249"/>
                                        </a:lnTo>
                                        <a:lnTo>
                                          <a:pt x="256" y="177"/>
                                        </a:lnTo>
                                        <a:lnTo>
                                          <a:pt x="259" y="154"/>
                                        </a:lnTo>
                                        <a:lnTo>
                                          <a:pt x="310" y="93"/>
                                        </a:lnTo>
                                        <a:lnTo>
                                          <a:pt x="314" y="90"/>
                                        </a:lnTo>
                                        <a:lnTo>
                                          <a:pt x="316" y="85"/>
                                        </a:lnTo>
                                        <a:lnTo>
                                          <a:pt x="273" y="34"/>
                                        </a:lnTo>
                                        <a:lnTo>
                                          <a:pt x="216" y="5"/>
                                        </a:lnTo>
                                        <a:lnTo>
                                          <a:pt x="197" y="1"/>
                                        </a:lnTo>
                                        <a:lnTo>
                                          <a:pt x="178"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4" name="Group 153"/>
                              <wpg:cNvGrpSpPr>
                                <a:grpSpLocks/>
                              </wpg:cNvGrpSpPr>
                              <wpg:grpSpPr bwMode="auto">
                                <a:xfrm>
                                  <a:off x="932" y="480"/>
                                  <a:ext cx="328" cy="270"/>
                                  <a:chOff x="932" y="480"/>
                                  <a:chExt cx="328" cy="270"/>
                                </a:xfrm>
                              </wpg:grpSpPr>
                              <wps:wsp>
                                <wps:cNvPr id="195" name="Freeform 154"/>
                                <wps:cNvSpPr>
                                  <a:spLocks/>
                                </wps:cNvSpPr>
                                <wps:spPr bwMode="auto">
                                  <a:xfrm>
                                    <a:off x="932" y="480"/>
                                    <a:ext cx="328" cy="270"/>
                                  </a:xfrm>
                                  <a:custGeom>
                                    <a:avLst/>
                                    <a:gdLst>
                                      <a:gd name="T0" fmla="+- 0 1116 932"/>
                                      <a:gd name="T1" fmla="*/ T0 w 328"/>
                                      <a:gd name="T2" fmla="+- 0 480 480"/>
                                      <a:gd name="T3" fmla="*/ 480 h 270"/>
                                      <a:gd name="T4" fmla="+- 0 1064 932"/>
                                      <a:gd name="T5" fmla="*/ T4 w 328"/>
                                      <a:gd name="T6" fmla="+- 0 480 480"/>
                                      <a:gd name="T7" fmla="*/ 480 h 270"/>
                                      <a:gd name="T8" fmla="+- 0 1044 932"/>
                                      <a:gd name="T9" fmla="*/ T8 w 328"/>
                                      <a:gd name="T10" fmla="+- 0 481 480"/>
                                      <a:gd name="T11" fmla="*/ 481 h 270"/>
                                      <a:gd name="T12" fmla="+- 0 984 932"/>
                                      <a:gd name="T13" fmla="*/ T12 w 328"/>
                                      <a:gd name="T14" fmla="+- 0 502 480"/>
                                      <a:gd name="T15" fmla="*/ 502 h 270"/>
                                      <a:gd name="T16" fmla="+- 0 939 932"/>
                                      <a:gd name="T17" fmla="*/ T16 w 328"/>
                                      <a:gd name="T18" fmla="+- 0 547 480"/>
                                      <a:gd name="T19" fmla="*/ 547 h 270"/>
                                      <a:gd name="T20" fmla="+- 0 932 932"/>
                                      <a:gd name="T21" fmla="*/ T20 w 328"/>
                                      <a:gd name="T22" fmla="+- 0 573 480"/>
                                      <a:gd name="T23" fmla="*/ 573 h 270"/>
                                      <a:gd name="T24" fmla="+- 0 938 932"/>
                                      <a:gd name="T25" fmla="*/ T24 w 328"/>
                                      <a:gd name="T26" fmla="+- 0 585 480"/>
                                      <a:gd name="T27" fmla="*/ 585 h 270"/>
                                      <a:gd name="T28" fmla="+- 0 960 932"/>
                                      <a:gd name="T29" fmla="*/ T28 w 328"/>
                                      <a:gd name="T30" fmla="+- 0 597 480"/>
                                      <a:gd name="T31" fmla="*/ 597 h 270"/>
                                      <a:gd name="T32" fmla="+- 0 979 932"/>
                                      <a:gd name="T33" fmla="*/ T32 w 328"/>
                                      <a:gd name="T34" fmla="+- 0 609 480"/>
                                      <a:gd name="T35" fmla="*/ 609 h 270"/>
                                      <a:gd name="T36" fmla="+- 0 1013 932"/>
                                      <a:gd name="T37" fmla="*/ T36 w 328"/>
                                      <a:gd name="T38" fmla="+- 0 680 480"/>
                                      <a:gd name="T39" fmla="*/ 680 h 270"/>
                                      <a:gd name="T40" fmla="+- 0 1013 932"/>
                                      <a:gd name="T41" fmla="*/ T40 w 328"/>
                                      <a:gd name="T42" fmla="+- 0 743 480"/>
                                      <a:gd name="T43" fmla="*/ 743 h 270"/>
                                      <a:gd name="T44" fmla="+- 0 1021 932"/>
                                      <a:gd name="T45" fmla="*/ T44 w 328"/>
                                      <a:gd name="T46" fmla="+- 0 750 480"/>
                                      <a:gd name="T47" fmla="*/ 750 h 270"/>
                                      <a:gd name="T48" fmla="+- 0 1192 932"/>
                                      <a:gd name="T49" fmla="*/ T48 w 328"/>
                                      <a:gd name="T50" fmla="+- 0 750 480"/>
                                      <a:gd name="T51" fmla="*/ 750 h 270"/>
                                      <a:gd name="T52" fmla="+- 0 1200 932"/>
                                      <a:gd name="T53" fmla="*/ T52 w 328"/>
                                      <a:gd name="T54" fmla="+- 0 743 480"/>
                                      <a:gd name="T55" fmla="*/ 743 h 270"/>
                                      <a:gd name="T56" fmla="+- 0 1200 932"/>
                                      <a:gd name="T57" fmla="*/ T56 w 328"/>
                                      <a:gd name="T58" fmla="+- 0 733 480"/>
                                      <a:gd name="T59" fmla="*/ 733 h 270"/>
                                      <a:gd name="T60" fmla="+- 0 1030 932"/>
                                      <a:gd name="T61" fmla="*/ T60 w 328"/>
                                      <a:gd name="T62" fmla="+- 0 733 480"/>
                                      <a:gd name="T63" fmla="*/ 733 h 270"/>
                                      <a:gd name="T64" fmla="+- 0 1030 932"/>
                                      <a:gd name="T65" fmla="*/ T64 w 328"/>
                                      <a:gd name="T66" fmla="+- 0 689 480"/>
                                      <a:gd name="T67" fmla="*/ 689 h 270"/>
                                      <a:gd name="T68" fmla="+- 0 1014 932"/>
                                      <a:gd name="T69" fmla="*/ T68 w 328"/>
                                      <a:gd name="T70" fmla="+- 0 624 480"/>
                                      <a:gd name="T71" fmla="*/ 624 h 270"/>
                                      <a:gd name="T72" fmla="+- 0 971 932"/>
                                      <a:gd name="T73" fmla="*/ T72 w 328"/>
                                      <a:gd name="T74" fmla="+- 0 583 480"/>
                                      <a:gd name="T75" fmla="*/ 583 h 270"/>
                                      <a:gd name="T76" fmla="+- 0 951 932"/>
                                      <a:gd name="T77" fmla="*/ T76 w 328"/>
                                      <a:gd name="T78" fmla="+- 0 573 480"/>
                                      <a:gd name="T79" fmla="*/ 573 h 270"/>
                                      <a:gd name="T80" fmla="+- 0 959 932"/>
                                      <a:gd name="T81" fmla="*/ T80 w 328"/>
                                      <a:gd name="T82" fmla="+- 0 552 480"/>
                                      <a:gd name="T83" fmla="*/ 552 h 270"/>
                                      <a:gd name="T84" fmla="+- 0 1008 932"/>
                                      <a:gd name="T85" fmla="*/ T84 w 328"/>
                                      <a:gd name="T86" fmla="+- 0 510 480"/>
                                      <a:gd name="T87" fmla="*/ 510 h 270"/>
                                      <a:gd name="T88" fmla="+- 0 1116 932"/>
                                      <a:gd name="T89" fmla="*/ T88 w 328"/>
                                      <a:gd name="T90" fmla="+- 0 497 480"/>
                                      <a:gd name="T91" fmla="*/ 497 h 270"/>
                                      <a:gd name="T92" fmla="+- 0 1184 932"/>
                                      <a:gd name="T93" fmla="*/ T92 w 328"/>
                                      <a:gd name="T94" fmla="+- 0 497 480"/>
                                      <a:gd name="T95" fmla="*/ 497 h 270"/>
                                      <a:gd name="T96" fmla="+- 0 1181 932"/>
                                      <a:gd name="T97" fmla="*/ T96 w 328"/>
                                      <a:gd name="T98" fmla="+- 0 496 480"/>
                                      <a:gd name="T99" fmla="*/ 496 h 270"/>
                                      <a:gd name="T100" fmla="+- 0 1162 932"/>
                                      <a:gd name="T101" fmla="*/ T100 w 328"/>
                                      <a:gd name="T102" fmla="+- 0 488 480"/>
                                      <a:gd name="T103" fmla="*/ 488 h 270"/>
                                      <a:gd name="T104" fmla="+- 0 1143 932"/>
                                      <a:gd name="T105" fmla="*/ T104 w 328"/>
                                      <a:gd name="T106" fmla="+- 0 483 480"/>
                                      <a:gd name="T107" fmla="*/ 483 h 270"/>
                                      <a:gd name="T108" fmla="+- 0 1124 932"/>
                                      <a:gd name="T109" fmla="*/ T108 w 328"/>
                                      <a:gd name="T110" fmla="+- 0 480 480"/>
                                      <a:gd name="T111" fmla="*/ 480 h 270"/>
                                      <a:gd name="T112" fmla="+- 0 1116 932"/>
                                      <a:gd name="T113" fmla="*/ T112 w 328"/>
                                      <a:gd name="T114" fmla="+- 0 480 480"/>
                                      <a:gd name="T115" fmla="*/ 480 h 2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328" h="270">
                                        <a:moveTo>
                                          <a:pt x="184" y="0"/>
                                        </a:moveTo>
                                        <a:lnTo>
                                          <a:pt x="132" y="0"/>
                                        </a:lnTo>
                                        <a:lnTo>
                                          <a:pt x="112" y="1"/>
                                        </a:lnTo>
                                        <a:lnTo>
                                          <a:pt x="52" y="22"/>
                                        </a:lnTo>
                                        <a:lnTo>
                                          <a:pt x="7" y="67"/>
                                        </a:lnTo>
                                        <a:lnTo>
                                          <a:pt x="0" y="93"/>
                                        </a:lnTo>
                                        <a:lnTo>
                                          <a:pt x="6" y="105"/>
                                        </a:lnTo>
                                        <a:lnTo>
                                          <a:pt x="28" y="117"/>
                                        </a:lnTo>
                                        <a:lnTo>
                                          <a:pt x="47" y="129"/>
                                        </a:lnTo>
                                        <a:lnTo>
                                          <a:pt x="81" y="200"/>
                                        </a:lnTo>
                                        <a:lnTo>
                                          <a:pt x="81" y="263"/>
                                        </a:lnTo>
                                        <a:lnTo>
                                          <a:pt x="89" y="270"/>
                                        </a:lnTo>
                                        <a:lnTo>
                                          <a:pt x="260" y="270"/>
                                        </a:lnTo>
                                        <a:lnTo>
                                          <a:pt x="268" y="263"/>
                                        </a:lnTo>
                                        <a:lnTo>
                                          <a:pt x="268" y="253"/>
                                        </a:lnTo>
                                        <a:lnTo>
                                          <a:pt x="98" y="253"/>
                                        </a:lnTo>
                                        <a:lnTo>
                                          <a:pt x="98" y="209"/>
                                        </a:lnTo>
                                        <a:lnTo>
                                          <a:pt x="82" y="144"/>
                                        </a:lnTo>
                                        <a:lnTo>
                                          <a:pt x="39" y="103"/>
                                        </a:lnTo>
                                        <a:lnTo>
                                          <a:pt x="19" y="93"/>
                                        </a:lnTo>
                                        <a:lnTo>
                                          <a:pt x="27" y="72"/>
                                        </a:lnTo>
                                        <a:lnTo>
                                          <a:pt x="76" y="30"/>
                                        </a:lnTo>
                                        <a:lnTo>
                                          <a:pt x="184" y="17"/>
                                        </a:lnTo>
                                        <a:lnTo>
                                          <a:pt x="252" y="17"/>
                                        </a:lnTo>
                                        <a:lnTo>
                                          <a:pt x="249" y="16"/>
                                        </a:lnTo>
                                        <a:lnTo>
                                          <a:pt x="230" y="8"/>
                                        </a:lnTo>
                                        <a:lnTo>
                                          <a:pt x="211" y="3"/>
                                        </a:lnTo>
                                        <a:lnTo>
                                          <a:pt x="192" y="0"/>
                                        </a:lnTo>
                                        <a:lnTo>
                                          <a:pt x="18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55"/>
                                <wps:cNvSpPr>
                                  <a:spLocks/>
                                </wps:cNvSpPr>
                                <wps:spPr bwMode="auto">
                                  <a:xfrm>
                                    <a:off x="932" y="480"/>
                                    <a:ext cx="328" cy="270"/>
                                  </a:xfrm>
                                  <a:custGeom>
                                    <a:avLst/>
                                    <a:gdLst>
                                      <a:gd name="T0" fmla="+- 0 1184 932"/>
                                      <a:gd name="T1" fmla="*/ T0 w 328"/>
                                      <a:gd name="T2" fmla="+- 0 497 480"/>
                                      <a:gd name="T3" fmla="*/ 497 h 270"/>
                                      <a:gd name="T4" fmla="+- 0 1116 932"/>
                                      <a:gd name="T5" fmla="*/ T4 w 328"/>
                                      <a:gd name="T6" fmla="+- 0 497 480"/>
                                      <a:gd name="T7" fmla="*/ 497 h 270"/>
                                      <a:gd name="T8" fmla="+- 0 1135 932"/>
                                      <a:gd name="T9" fmla="*/ T8 w 328"/>
                                      <a:gd name="T10" fmla="+- 0 499 480"/>
                                      <a:gd name="T11" fmla="*/ 499 h 270"/>
                                      <a:gd name="T12" fmla="+- 0 1155 932"/>
                                      <a:gd name="T13" fmla="*/ T12 w 328"/>
                                      <a:gd name="T14" fmla="+- 0 503 480"/>
                                      <a:gd name="T15" fmla="*/ 503 h 270"/>
                                      <a:gd name="T16" fmla="+- 0 1211 932"/>
                                      <a:gd name="T17" fmla="*/ T16 w 328"/>
                                      <a:gd name="T18" fmla="+- 0 534 480"/>
                                      <a:gd name="T19" fmla="*/ 534 h 270"/>
                                      <a:gd name="T20" fmla="+- 0 1239 932"/>
                                      <a:gd name="T21" fmla="*/ T20 w 328"/>
                                      <a:gd name="T22" fmla="+- 0 566 480"/>
                                      <a:gd name="T23" fmla="*/ 566 h 270"/>
                                      <a:gd name="T24" fmla="+- 0 1222 932"/>
                                      <a:gd name="T25" fmla="*/ T24 w 328"/>
                                      <a:gd name="T26" fmla="+- 0 581 480"/>
                                      <a:gd name="T27" fmla="*/ 581 h 270"/>
                                      <a:gd name="T28" fmla="+- 0 1209 932"/>
                                      <a:gd name="T29" fmla="*/ T28 w 328"/>
                                      <a:gd name="T30" fmla="+- 0 596 480"/>
                                      <a:gd name="T31" fmla="*/ 596 h 270"/>
                                      <a:gd name="T32" fmla="+- 0 1198 932"/>
                                      <a:gd name="T33" fmla="*/ T32 w 328"/>
                                      <a:gd name="T34" fmla="+- 0 612 480"/>
                                      <a:gd name="T35" fmla="*/ 612 h 270"/>
                                      <a:gd name="T36" fmla="+- 0 1191 932"/>
                                      <a:gd name="T37" fmla="*/ T36 w 328"/>
                                      <a:gd name="T38" fmla="+- 0 630 480"/>
                                      <a:gd name="T39" fmla="*/ 630 h 270"/>
                                      <a:gd name="T40" fmla="+- 0 1187 932"/>
                                      <a:gd name="T41" fmla="*/ T40 w 328"/>
                                      <a:gd name="T42" fmla="+- 0 650 480"/>
                                      <a:gd name="T43" fmla="*/ 650 h 270"/>
                                      <a:gd name="T44" fmla="+- 0 1183 932"/>
                                      <a:gd name="T45" fmla="*/ T44 w 328"/>
                                      <a:gd name="T46" fmla="+- 0 733 480"/>
                                      <a:gd name="T47" fmla="*/ 733 h 270"/>
                                      <a:gd name="T48" fmla="+- 0 1200 932"/>
                                      <a:gd name="T49" fmla="*/ T48 w 328"/>
                                      <a:gd name="T50" fmla="+- 0 733 480"/>
                                      <a:gd name="T51" fmla="*/ 733 h 270"/>
                                      <a:gd name="T52" fmla="+- 0 1203 932"/>
                                      <a:gd name="T53" fmla="*/ T52 w 328"/>
                                      <a:gd name="T54" fmla="+- 0 669 480"/>
                                      <a:gd name="T55" fmla="*/ 669 h 270"/>
                                      <a:gd name="T56" fmla="+- 0 1205 932"/>
                                      <a:gd name="T57" fmla="*/ T56 w 328"/>
                                      <a:gd name="T58" fmla="+- 0 646 480"/>
                                      <a:gd name="T59" fmla="*/ 646 h 270"/>
                                      <a:gd name="T60" fmla="+- 0 1211 932"/>
                                      <a:gd name="T61" fmla="*/ T60 w 328"/>
                                      <a:gd name="T62" fmla="+- 0 627 480"/>
                                      <a:gd name="T63" fmla="*/ 627 h 270"/>
                                      <a:gd name="T64" fmla="+- 0 1221 932"/>
                                      <a:gd name="T65" fmla="*/ T64 w 328"/>
                                      <a:gd name="T66" fmla="+- 0 612 480"/>
                                      <a:gd name="T67" fmla="*/ 612 h 270"/>
                                      <a:gd name="T68" fmla="+- 0 1237 932"/>
                                      <a:gd name="T69" fmla="*/ T68 w 328"/>
                                      <a:gd name="T70" fmla="+- 0 598 480"/>
                                      <a:gd name="T71" fmla="*/ 598 h 270"/>
                                      <a:gd name="T72" fmla="+- 0 1257 932"/>
                                      <a:gd name="T73" fmla="*/ T72 w 328"/>
                                      <a:gd name="T74" fmla="+- 0 582 480"/>
                                      <a:gd name="T75" fmla="*/ 582 h 270"/>
                                      <a:gd name="T76" fmla="+- 0 1260 932"/>
                                      <a:gd name="T77" fmla="*/ T76 w 328"/>
                                      <a:gd name="T78" fmla="+- 0 569 480"/>
                                      <a:gd name="T79" fmla="*/ 569 h 270"/>
                                      <a:gd name="T80" fmla="+- 0 1249 932"/>
                                      <a:gd name="T81" fmla="*/ T80 w 328"/>
                                      <a:gd name="T82" fmla="+- 0 550 480"/>
                                      <a:gd name="T83" fmla="*/ 550 h 270"/>
                                      <a:gd name="T84" fmla="+- 0 1234 932"/>
                                      <a:gd name="T85" fmla="*/ T84 w 328"/>
                                      <a:gd name="T86" fmla="+- 0 533 480"/>
                                      <a:gd name="T87" fmla="*/ 533 h 270"/>
                                      <a:gd name="T88" fmla="+- 0 1218 932"/>
                                      <a:gd name="T89" fmla="*/ T88 w 328"/>
                                      <a:gd name="T90" fmla="+- 0 518 480"/>
                                      <a:gd name="T91" fmla="*/ 518 h 270"/>
                                      <a:gd name="T92" fmla="+- 0 1200 932"/>
                                      <a:gd name="T93" fmla="*/ T92 w 328"/>
                                      <a:gd name="T94" fmla="+- 0 506 480"/>
                                      <a:gd name="T95" fmla="*/ 506 h 270"/>
                                      <a:gd name="T96" fmla="+- 0 1184 932"/>
                                      <a:gd name="T97" fmla="*/ T96 w 328"/>
                                      <a:gd name="T98" fmla="+- 0 497 480"/>
                                      <a:gd name="T99" fmla="*/ 497 h 2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328" h="270">
                                        <a:moveTo>
                                          <a:pt x="252" y="17"/>
                                        </a:moveTo>
                                        <a:lnTo>
                                          <a:pt x="184" y="17"/>
                                        </a:lnTo>
                                        <a:lnTo>
                                          <a:pt x="203" y="19"/>
                                        </a:lnTo>
                                        <a:lnTo>
                                          <a:pt x="223" y="23"/>
                                        </a:lnTo>
                                        <a:lnTo>
                                          <a:pt x="279" y="54"/>
                                        </a:lnTo>
                                        <a:lnTo>
                                          <a:pt x="307" y="86"/>
                                        </a:lnTo>
                                        <a:lnTo>
                                          <a:pt x="290" y="101"/>
                                        </a:lnTo>
                                        <a:lnTo>
                                          <a:pt x="277" y="116"/>
                                        </a:lnTo>
                                        <a:lnTo>
                                          <a:pt x="266" y="132"/>
                                        </a:lnTo>
                                        <a:lnTo>
                                          <a:pt x="259" y="150"/>
                                        </a:lnTo>
                                        <a:lnTo>
                                          <a:pt x="255" y="170"/>
                                        </a:lnTo>
                                        <a:lnTo>
                                          <a:pt x="251" y="253"/>
                                        </a:lnTo>
                                        <a:lnTo>
                                          <a:pt x="268" y="253"/>
                                        </a:lnTo>
                                        <a:lnTo>
                                          <a:pt x="271" y="189"/>
                                        </a:lnTo>
                                        <a:lnTo>
                                          <a:pt x="273" y="166"/>
                                        </a:lnTo>
                                        <a:lnTo>
                                          <a:pt x="279" y="147"/>
                                        </a:lnTo>
                                        <a:lnTo>
                                          <a:pt x="289" y="132"/>
                                        </a:lnTo>
                                        <a:lnTo>
                                          <a:pt x="305" y="118"/>
                                        </a:lnTo>
                                        <a:lnTo>
                                          <a:pt x="325" y="102"/>
                                        </a:lnTo>
                                        <a:lnTo>
                                          <a:pt x="328" y="89"/>
                                        </a:lnTo>
                                        <a:lnTo>
                                          <a:pt x="317" y="70"/>
                                        </a:lnTo>
                                        <a:lnTo>
                                          <a:pt x="302" y="53"/>
                                        </a:lnTo>
                                        <a:lnTo>
                                          <a:pt x="286" y="38"/>
                                        </a:lnTo>
                                        <a:lnTo>
                                          <a:pt x="268" y="26"/>
                                        </a:lnTo>
                                        <a:lnTo>
                                          <a:pt x="252" y="17"/>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7" name="Group 156"/>
                              <wpg:cNvGrpSpPr>
                                <a:grpSpLocks/>
                              </wpg:cNvGrpSpPr>
                              <wpg:grpSpPr bwMode="auto">
                                <a:xfrm>
                                  <a:off x="1185" y="560"/>
                                  <a:ext cx="259" cy="187"/>
                                  <a:chOff x="1185" y="560"/>
                                  <a:chExt cx="259" cy="187"/>
                                </a:xfrm>
                              </wpg:grpSpPr>
                              <wps:wsp>
                                <wps:cNvPr id="198" name="Freeform 157"/>
                                <wps:cNvSpPr>
                                  <a:spLocks/>
                                </wps:cNvSpPr>
                                <wps:spPr bwMode="auto">
                                  <a:xfrm>
                                    <a:off x="1185" y="560"/>
                                    <a:ext cx="259" cy="187"/>
                                  </a:xfrm>
                                  <a:custGeom>
                                    <a:avLst/>
                                    <a:gdLst>
                                      <a:gd name="T0" fmla="+- 0 1334 1185"/>
                                      <a:gd name="T1" fmla="*/ T0 w 259"/>
                                      <a:gd name="T2" fmla="+- 0 560 560"/>
                                      <a:gd name="T3" fmla="*/ 560 h 187"/>
                                      <a:gd name="T4" fmla="+- 0 1256 1185"/>
                                      <a:gd name="T5" fmla="*/ T4 w 259"/>
                                      <a:gd name="T6" fmla="+- 0 567 560"/>
                                      <a:gd name="T7" fmla="*/ 567 h 187"/>
                                      <a:gd name="T8" fmla="+- 0 1205 1185"/>
                                      <a:gd name="T9" fmla="*/ T8 w 259"/>
                                      <a:gd name="T10" fmla="+- 0 606 560"/>
                                      <a:gd name="T11" fmla="*/ 606 h 187"/>
                                      <a:gd name="T12" fmla="+- 0 1185 1185"/>
                                      <a:gd name="T13" fmla="*/ T12 w 259"/>
                                      <a:gd name="T14" fmla="+- 0 668 560"/>
                                      <a:gd name="T15" fmla="*/ 668 h 187"/>
                                      <a:gd name="T16" fmla="+- 0 1185 1185"/>
                                      <a:gd name="T17" fmla="*/ T16 w 259"/>
                                      <a:gd name="T18" fmla="+- 0 743 560"/>
                                      <a:gd name="T19" fmla="*/ 743 h 187"/>
                                      <a:gd name="T20" fmla="+- 0 1188 1185"/>
                                      <a:gd name="T21" fmla="*/ T20 w 259"/>
                                      <a:gd name="T22" fmla="+- 0 747 560"/>
                                      <a:gd name="T23" fmla="*/ 747 h 187"/>
                                      <a:gd name="T24" fmla="+- 0 1440 1185"/>
                                      <a:gd name="T25" fmla="*/ T24 w 259"/>
                                      <a:gd name="T26" fmla="+- 0 747 560"/>
                                      <a:gd name="T27" fmla="*/ 747 h 187"/>
                                      <a:gd name="T28" fmla="+- 0 1444 1185"/>
                                      <a:gd name="T29" fmla="*/ T28 w 259"/>
                                      <a:gd name="T30" fmla="+- 0 743 560"/>
                                      <a:gd name="T31" fmla="*/ 743 h 187"/>
                                      <a:gd name="T32" fmla="+- 0 1444 1185"/>
                                      <a:gd name="T33" fmla="*/ T32 w 259"/>
                                      <a:gd name="T34" fmla="+- 0 738 560"/>
                                      <a:gd name="T35" fmla="*/ 738 h 187"/>
                                      <a:gd name="T36" fmla="+- 0 1443 1185"/>
                                      <a:gd name="T37" fmla="*/ T36 w 259"/>
                                      <a:gd name="T38" fmla="+- 0 652 560"/>
                                      <a:gd name="T39" fmla="*/ 652 h 187"/>
                                      <a:gd name="T40" fmla="+- 0 1414 1185"/>
                                      <a:gd name="T41" fmla="*/ T40 w 259"/>
                                      <a:gd name="T42" fmla="+- 0 594 560"/>
                                      <a:gd name="T43" fmla="*/ 594 h 187"/>
                                      <a:gd name="T44" fmla="+- 0 1357 1185"/>
                                      <a:gd name="T45" fmla="*/ T44 w 259"/>
                                      <a:gd name="T46" fmla="+- 0 562 560"/>
                                      <a:gd name="T47" fmla="*/ 562 h 187"/>
                                      <a:gd name="T48" fmla="+- 0 1334 1185"/>
                                      <a:gd name="T49" fmla="*/ T48 w 259"/>
                                      <a:gd name="T50" fmla="+- 0 560 560"/>
                                      <a:gd name="T51" fmla="*/ 560 h 18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59" h="187">
                                        <a:moveTo>
                                          <a:pt x="149" y="0"/>
                                        </a:moveTo>
                                        <a:lnTo>
                                          <a:pt x="71" y="7"/>
                                        </a:lnTo>
                                        <a:lnTo>
                                          <a:pt x="20" y="46"/>
                                        </a:lnTo>
                                        <a:lnTo>
                                          <a:pt x="0" y="108"/>
                                        </a:lnTo>
                                        <a:lnTo>
                                          <a:pt x="0" y="183"/>
                                        </a:lnTo>
                                        <a:lnTo>
                                          <a:pt x="3" y="187"/>
                                        </a:lnTo>
                                        <a:lnTo>
                                          <a:pt x="255" y="187"/>
                                        </a:lnTo>
                                        <a:lnTo>
                                          <a:pt x="259" y="183"/>
                                        </a:lnTo>
                                        <a:lnTo>
                                          <a:pt x="259" y="178"/>
                                        </a:lnTo>
                                        <a:lnTo>
                                          <a:pt x="258" y="92"/>
                                        </a:lnTo>
                                        <a:lnTo>
                                          <a:pt x="229" y="34"/>
                                        </a:lnTo>
                                        <a:lnTo>
                                          <a:pt x="172" y="2"/>
                                        </a:lnTo>
                                        <a:lnTo>
                                          <a:pt x="149"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9" name="Group 158"/>
                              <wpg:cNvGrpSpPr>
                                <a:grpSpLocks/>
                              </wpg:cNvGrpSpPr>
                              <wpg:grpSpPr bwMode="auto">
                                <a:xfrm>
                                  <a:off x="1176" y="551"/>
                                  <a:ext cx="276" cy="204"/>
                                  <a:chOff x="1176" y="551"/>
                                  <a:chExt cx="276" cy="204"/>
                                </a:xfrm>
                              </wpg:grpSpPr>
                              <wps:wsp>
                                <wps:cNvPr id="200" name="Freeform 159"/>
                                <wps:cNvSpPr>
                                  <a:spLocks/>
                                </wps:cNvSpPr>
                                <wps:spPr bwMode="auto">
                                  <a:xfrm>
                                    <a:off x="1176" y="551"/>
                                    <a:ext cx="276" cy="204"/>
                                  </a:xfrm>
                                  <a:custGeom>
                                    <a:avLst/>
                                    <a:gdLst>
                                      <a:gd name="T0" fmla="+- 0 1334 1176"/>
                                      <a:gd name="T1" fmla="*/ T0 w 276"/>
                                      <a:gd name="T2" fmla="+- 0 551 551"/>
                                      <a:gd name="T3" fmla="*/ 551 h 204"/>
                                      <a:gd name="T4" fmla="+- 0 1294 1176"/>
                                      <a:gd name="T5" fmla="*/ T4 w 276"/>
                                      <a:gd name="T6" fmla="+- 0 551 551"/>
                                      <a:gd name="T7" fmla="*/ 551 h 204"/>
                                      <a:gd name="T8" fmla="+- 0 1271 1176"/>
                                      <a:gd name="T9" fmla="*/ T8 w 276"/>
                                      <a:gd name="T10" fmla="+- 0 554 551"/>
                                      <a:gd name="T11" fmla="*/ 554 h 204"/>
                                      <a:gd name="T12" fmla="+- 0 1213 1176"/>
                                      <a:gd name="T13" fmla="*/ T12 w 276"/>
                                      <a:gd name="T14" fmla="+- 0 583 551"/>
                                      <a:gd name="T15" fmla="*/ 583 h 204"/>
                                      <a:gd name="T16" fmla="+- 0 1180 1176"/>
                                      <a:gd name="T17" fmla="*/ T16 w 276"/>
                                      <a:gd name="T18" fmla="+- 0 639 551"/>
                                      <a:gd name="T19" fmla="*/ 639 h 204"/>
                                      <a:gd name="T20" fmla="+- 0 1176 1176"/>
                                      <a:gd name="T21" fmla="*/ T20 w 276"/>
                                      <a:gd name="T22" fmla="+- 0 748 551"/>
                                      <a:gd name="T23" fmla="*/ 748 h 204"/>
                                      <a:gd name="T24" fmla="+- 0 1184 1176"/>
                                      <a:gd name="T25" fmla="*/ T24 w 276"/>
                                      <a:gd name="T26" fmla="+- 0 756 551"/>
                                      <a:gd name="T27" fmla="*/ 756 h 204"/>
                                      <a:gd name="T28" fmla="+- 0 1445 1176"/>
                                      <a:gd name="T29" fmla="*/ T28 w 276"/>
                                      <a:gd name="T30" fmla="+- 0 756 551"/>
                                      <a:gd name="T31" fmla="*/ 756 h 204"/>
                                      <a:gd name="T32" fmla="+- 0 1452 1176"/>
                                      <a:gd name="T33" fmla="*/ T32 w 276"/>
                                      <a:gd name="T34" fmla="+- 0 748 551"/>
                                      <a:gd name="T35" fmla="*/ 748 h 204"/>
                                      <a:gd name="T36" fmla="+- 0 1452 1176"/>
                                      <a:gd name="T37" fmla="*/ T36 w 276"/>
                                      <a:gd name="T38" fmla="+- 0 738 551"/>
                                      <a:gd name="T39" fmla="*/ 738 h 204"/>
                                      <a:gd name="T40" fmla="+- 0 1193 1176"/>
                                      <a:gd name="T41" fmla="*/ T40 w 276"/>
                                      <a:gd name="T42" fmla="+- 0 738 551"/>
                                      <a:gd name="T43" fmla="*/ 738 h 204"/>
                                      <a:gd name="T44" fmla="+- 0 1193 1176"/>
                                      <a:gd name="T45" fmla="*/ T44 w 276"/>
                                      <a:gd name="T46" fmla="+- 0 668 551"/>
                                      <a:gd name="T47" fmla="*/ 668 h 204"/>
                                      <a:gd name="T48" fmla="+- 0 1215 1176"/>
                                      <a:gd name="T49" fmla="*/ T48 w 276"/>
                                      <a:gd name="T50" fmla="+- 0 607 551"/>
                                      <a:gd name="T51" fmla="*/ 607 h 204"/>
                                      <a:gd name="T52" fmla="+- 0 1269 1176"/>
                                      <a:gd name="T53" fmla="*/ T52 w 276"/>
                                      <a:gd name="T54" fmla="+- 0 572 551"/>
                                      <a:gd name="T55" fmla="*/ 572 h 204"/>
                                      <a:gd name="T56" fmla="+- 0 1395 1176"/>
                                      <a:gd name="T57" fmla="*/ T56 w 276"/>
                                      <a:gd name="T58" fmla="+- 0 569 551"/>
                                      <a:gd name="T59" fmla="*/ 569 h 204"/>
                                      <a:gd name="T60" fmla="+- 0 1385 1176"/>
                                      <a:gd name="T61" fmla="*/ T60 w 276"/>
                                      <a:gd name="T62" fmla="+- 0 563 551"/>
                                      <a:gd name="T63" fmla="*/ 563 h 204"/>
                                      <a:gd name="T64" fmla="+- 0 1364 1176"/>
                                      <a:gd name="T65" fmla="*/ T64 w 276"/>
                                      <a:gd name="T66" fmla="+- 0 555 551"/>
                                      <a:gd name="T67" fmla="*/ 555 h 204"/>
                                      <a:gd name="T68" fmla="+- 0 1341 1176"/>
                                      <a:gd name="T69" fmla="*/ T68 w 276"/>
                                      <a:gd name="T70" fmla="+- 0 552 551"/>
                                      <a:gd name="T71" fmla="*/ 552 h 204"/>
                                      <a:gd name="T72" fmla="+- 0 1334 1176"/>
                                      <a:gd name="T73" fmla="*/ T72 w 276"/>
                                      <a:gd name="T74" fmla="+- 0 551 551"/>
                                      <a:gd name="T75" fmla="*/ 551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276" h="204">
                                        <a:moveTo>
                                          <a:pt x="158" y="0"/>
                                        </a:moveTo>
                                        <a:lnTo>
                                          <a:pt x="118" y="0"/>
                                        </a:lnTo>
                                        <a:lnTo>
                                          <a:pt x="95" y="3"/>
                                        </a:lnTo>
                                        <a:lnTo>
                                          <a:pt x="37" y="32"/>
                                        </a:lnTo>
                                        <a:lnTo>
                                          <a:pt x="4" y="88"/>
                                        </a:lnTo>
                                        <a:lnTo>
                                          <a:pt x="0" y="197"/>
                                        </a:lnTo>
                                        <a:lnTo>
                                          <a:pt x="8" y="205"/>
                                        </a:lnTo>
                                        <a:lnTo>
                                          <a:pt x="269" y="205"/>
                                        </a:lnTo>
                                        <a:lnTo>
                                          <a:pt x="276" y="197"/>
                                        </a:lnTo>
                                        <a:lnTo>
                                          <a:pt x="276" y="187"/>
                                        </a:lnTo>
                                        <a:lnTo>
                                          <a:pt x="17" y="187"/>
                                        </a:lnTo>
                                        <a:lnTo>
                                          <a:pt x="17" y="117"/>
                                        </a:lnTo>
                                        <a:lnTo>
                                          <a:pt x="39" y="56"/>
                                        </a:lnTo>
                                        <a:lnTo>
                                          <a:pt x="93" y="21"/>
                                        </a:lnTo>
                                        <a:lnTo>
                                          <a:pt x="219" y="18"/>
                                        </a:lnTo>
                                        <a:lnTo>
                                          <a:pt x="209" y="12"/>
                                        </a:lnTo>
                                        <a:lnTo>
                                          <a:pt x="188" y="4"/>
                                        </a:lnTo>
                                        <a:lnTo>
                                          <a:pt x="165" y="1"/>
                                        </a:lnTo>
                                        <a:lnTo>
                                          <a:pt x="158"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160"/>
                                <wps:cNvSpPr>
                                  <a:spLocks/>
                                </wps:cNvSpPr>
                                <wps:spPr bwMode="auto">
                                  <a:xfrm>
                                    <a:off x="1176" y="551"/>
                                    <a:ext cx="276" cy="204"/>
                                  </a:xfrm>
                                  <a:custGeom>
                                    <a:avLst/>
                                    <a:gdLst>
                                      <a:gd name="T0" fmla="+- 0 1395 1176"/>
                                      <a:gd name="T1" fmla="*/ T0 w 276"/>
                                      <a:gd name="T2" fmla="+- 0 569 551"/>
                                      <a:gd name="T3" fmla="*/ 569 h 204"/>
                                      <a:gd name="T4" fmla="+- 0 1334 1176"/>
                                      <a:gd name="T5" fmla="*/ T4 w 276"/>
                                      <a:gd name="T6" fmla="+- 0 569 551"/>
                                      <a:gd name="T7" fmla="*/ 569 h 204"/>
                                      <a:gd name="T8" fmla="+- 0 1357 1176"/>
                                      <a:gd name="T9" fmla="*/ T8 w 276"/>
                                      <a:gd name="T10" fmla="+- 0 571 551"/>
                                      <a:gd name="T11" fmla="*/ 571 h 204"/>
                                      <a:gd name="T12" fmla="+- 0 1378 1176"/>
                                      <a:gd name="T13" fmla="*/ T12 w 276"/>
                                      <a:gd name="T14" fmla="+- 0 578 551"/>
                                      <a:gd name="T15" fmla="*/ 578 h 204"/>
                                      <a:gd name="T16" fmla="+- 0 1424 1176"/>
                                      <a:gd name="T17" fmla="*/ T16 w 276"/>
                                      <a:gd name="T18" fmla="+- 0 623 551"/>
                                      <a:gd name="T19" fmla="*/ 623 h 204"/>
                                      <a:gd name="T20" fmla="+- 0 1435 1176"/>
                                      <a:gd name="T21" fmla="*/ T20 w 276"/>
                                      <a:gd name="T22" fmla="+- 0 738 551"/>
                                      <a:gd name="T23" fmla="*/ 738 h 204"/>
                                      <a:gd name="T24" fmla="+- 0 1452 1176"/>
                                      <a:gd name="T25" fmla="*/ T24 w 276"/>
                                      <a:gd name="T26" fmla="+- 0 738 551"/>
                                      <a:gd name="T27" fmla="*/ 738 h 204"/>
                                      <a:gd name="T28" fmla="+- 0 1452 1176"/>
                                      <a:gd name="T29" fmla="*/ T28 w 276"/>
                                      <a:gd name="T30" fmla="+- 0 668 551"/>
                                      <a:gd name="T31" fmla="*/ 668 h 204"/>
                                      <a:gd name="T32" fmla="+- 0 1450 1176"/>
                                      <a:gd name="T33" fmla="*/ T32 w 276"/>
                                      <a:gd name="T34" fmla="+- 0 645 551"/>
                                      <a:gd name="T35" fmla="*/ 645 h 204"/>
                                      <a:gd name="T36" fmla="+- 0 1444 1176"/>
                                      <a:gd name="T37" fmla="*/ T36 w 276"/>
                                      <a:gd name="T38" fmla="+- 0 624 551"/>
                                      <a:gd name="T39" fmla="*/ 624 h 204"/>
                                      <a:gd name="T40" fmla="+- 0 1434 1176"/>
                                      <a:gd name="T41" fmla="*/ T40 w 276"/>
                                      <a:gd name="T42" fmla="+- 0 605 551"/>
                                      <a:gd name="T43" fmla="*/ 605 h 204"/>
                                      <a:gd name="T44" fmla="+- 0 1420 1176"/>
                                      <a:gd name="T45" fmla="*/ T44 w 276"/>
                                      <a:gd name="T46" fmla="+- 0 588 551"/>
                                      <a:gd name="T47" fmla="*/ 588 h 204"/>
                                      <a:gd name="T48" fmla="+- 0 1404 1176"/>
                                      <a:gd name="T49" fmla="*/ T48 w 276"/>
                                      <a:gd name="T50" fmla="+- 0 574 551"/>
                                      <a:gd name="T51" fmla="*/ 574 h 204"/>
                                      <a:gd name="T52" fmla="+- 0 1395 1176"/>
                                      <a:gd name="T53" fmla="*/ T52 w 276"/>
                                      <a:gd name="T54" fmla="+- 0 569 551"/>
                                      <a:gd name="T55" fmla="*/ 569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76" h="204">
                                        <a:moveTo>
                                          <a:pt x="219" y="18"/>
                                        </a:moveTo>
                                        <a:lnTo>
                                          <a:pt x="158" y="18"/>
                                        </a:lnTo>
                                        <a:lnTo>
                                          <a:pt x="181" y="20"/>
                                        </a:lnTo>
                                        <a:lnTo>
                                          <a:pt x="202" y="27"/>
                                        </a:lnTo>
                                        <a:lnTo>
                                          <a:pt x="248" y="72"/>
                                        </a:lnTo>
                                        <a:lnTo>
                                          <a:pt x="259" y="187"/>
                                        </a:lnTo>
                                        <a:lnTo>
                                          <a:pt x="276" y="187"/>
                                        </a:lnTo>
                                        <a:lnTo>
                                          <a:pt x="276" y="117"/>
                                        </a:lnTo>
                                        <a:lnTo>
                                          <a:pt x="274" y="94"/>
                                        </a:lnTo>
                                        <a:lnTo>
                                          <a:pt x="268" y="73"/>
                                        </a:lnTo>
                                        <a:lnTo>
                                          <a:pt x="258" y="54"/>
                                        </a:lnTo>
                                        <a:lnTo>
                                          <a:pt x="244" y="37"/>
                                        </a:lnTo>
                                        <a:lnTo>
                                          <a:pt x="228" y="23"/>
                                        </a:lnTo>
                                        <a:lnTo>
                                          <a:pt x="219" y="1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2" name="Group 161"/>
                              <wpg:cNvGrpSpPr>
                                <a:grpSpLocks/>
                              </wpg:cNvGrpSpPr>
                              <wpg:grpSpPr bwMode="auto">
                                <a:xfrm>
                                  <a:off x="1238" y="407"/>
                                  <a:ext cx="153" cy="150"/>
                                  <a:chOff x="1238" y="407"/>
                                  <a:chExt cx="153" cy="150"/>
                                </a:xfrm>
                              </wpg:grpSpPr>
                              <wps:wsp>
                                <wps:cNvPr id="203" name="Freeform 162"/>
                                <wps:cNvSpPr>
                                  <a:spLocks/>
                                </wps:cNvSpPr>
                                <wps:spPr bwMode="auto">
                                  <a:xfrm>
                                    <a:off x="1238" y="407"/>
                                    <a:ext cx="153" cy="150"/>
                                  </a:xfrm>
                                  <a:custGeom>
                                    <a:avLst/>
                                    <a:gdLst>
                                      <a:gd name="T0" fmla="+- 0 1298 1238"/>
                                      <a:gd name="T1" fmla="*/ T0 w 153"/>
                                      <a:gd name="T2" fmla="+- 0 407 407"/>
                                      <a:gd name="T3" fmla="*/ 407 h 150"/>
                                      <a:gd name="T4" fmla="+- 0 1249 1238"/>
                                      <a:gd name="T5" fmla="*/ T4 w 153"/>
                                      <a:gd name="T6" fmla="+- 0 444 407"/>
                                      <a:gd name="T7" fmla="*/ 444 h 150"/>
                                      <a:gd name="T8" fmla="+- 0 1238 1238"/>
                                      <a:gd name="T9" fmla="*/ T8 w 153"/>
                                      <a:gd name="T10" fmla="+- 0 490 407"/>
                                      <a:gd name="T11" fmla="*/ 490 h 150"/>
                                      <a:gd name="T12" fmla="+- 0 1244 1238"/>
                                      <a:gd name="T13" fmla="*/ T12 w 153"/>
                                      <a:gd name="T14" fmla="+- 0 511 407"/>
                                      <a:gd name="T15" fmla="*/ 511 h 150"/>
                                      <a:gd name="T16" fmla="+- 0 1255 1238"/>
                                      <a:gd name="T17" fmla="*/ T16 w 153"/>
                                      <a:gd name="T18" fmla="+- 0 530 407"/>
                                      <a:gd name="T19" fmla="*/ 530 h 150"/>
                                      <a:gd name="T20" fmla="+- 0 1272 1238"/>
                                      <a:gd name="T21" fmla="*/ T20 w 153"/>
                                      <a:gd name="T22" fmla="+- 0 544 407"/>
                                      <a:gd name="T23" fmla="*/ 544 h 150"/>
                                      <a:gd name="T24" fmla="+- 0 1292 1238"/>
                                      <a:gd name="T25" fmla="*/ T24 w 153"/>
                                      <a:gd name="T26" fmla="+- 0 553 407"/>
                                      <a:gd name="T27" fmla="*/ 553 h 150"/>
                                      <a:gd name="T28" fmla="+- 0 1314 1238"/>
                                      <a:gd name="T29" fmla="*/ T28 w 153"/>
                                      <a:gd name="T30" fmla="+- 0 557 407"/>
                                      <a:gd name="T31" fmla="*/ 557 h 150"/>
                                      <a:gd name="T32" fmla="+- 0 1324 1238"/>
                                      <a:gd name="T33" fmla="*/ T32 w 153"/>
                                      <a:gd name="T34" fmla="+- 0 556 407"/>
                                      <a:gd name="T35" fmla="*/ 556 h 150"/>
                                      <a:gd name="T36" fmla="+- 0 1378 1238"/>
                                      <a:gd name="T37" fmla="*/ T36 w 153"/>
                                      <a:gd name="T38" fmla="+- 0 523 407"/>
                                      <a:gd name="T39" fmla="*/ 523 h 150"/>
                                      <a:gd name="T40" fmla="+- 0 1391 1238"/>
                                      <a:gd name="T41" fmla="*/ T40 w 153"/>
                                      <a:gd name="T42" fmla="+- 0 480 407"/>
                                      <a:gd name="T43" fmla="*/ 480 h 150"/>
                                      <a:gd name="T44" fmla="+- 0 1388 1238"/>
                                      <a:gd name="T45" fmla="*/ T44 w 153"/>
                                      <a:gd name="T46" fmla="+- 0 461 407"/>
                                      <a:gd name="T47" fmla="*/ 461 h 150"/>
                                      <a:gd name="T48" fmla="+- 0 1325 1238"/>
                                      <a:gd name="T49" fmla="*/ T48 w 153"/>
                                      <a:gd name="T50" fmla="+- 0 409 407"/>
                                      <a:gd name="T51" fmla="*/ 409 h 150"/>
                                      <a:gd name="T52" fmla="+- 0 1298 1238"/>
                                      <a:gd name="T53" fmla="*/ T52 w 153"/>
                                      <a:gd name="T54" fmla="+- 0 407 407"/>
                                      <a:gd name="T55" fmla="*/ 407 h 1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53" h="150">
                                        <a:moveTo>
                                          <a:pt x="60" y="0"/>
                                        </a:moveTo>
                                        <a:lnTo>
                                          <a:pt x="11" y="37"/>
                                        </a:lnTo>
                                        <a:lnTo>
                                          <a:pt x="0" y="83"/>
                                        </a:lnTo>
                                        <a:lnTo>
                                          <a:pt x="6" y="104"/>
                                        </a:lnTo>
                                        <a:lnTo>
                                          <a:pt x="17" y="123"/>
                                        </a:lnTo>
                                        <a:lnTo>
                                          <a:pt x="34" y="137"/>
                                        </a:lnTo>
                                        <a:lnTo>
                                          <a:pt x="54" y="146"/>
                                        </a:lnTo>
                                        <a:lnTo>
                                          <a:pt x="76" y="150"/>
                                        </a:lnTo>
                                        <a:lnTo>
                                          <a:pt x="86" y="149"/>
                                        </a:lnTo>
                                        <a:lnTo>
                                          <a:pt x="140" y="116"/>
                                        </a:lnTo>
                                        <a:lnTo>
                                          <a:pt x="153" y="73"/>
                                        </a:lnTo>
                                        <a:lnTo>
                                          <a:pt x="150" y="54"/>
                                        </a:lnTo>
                                        <a:lnTo>
                                          <a:pt x="87" y="2"/>
                                        </a:lnTo>
                                        <a:lnTo>
                                          <a:pt x="60"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 name="Group 163"/>
                              <wpg:cNvGrpSpPr>
                                <a:grpSpLocks/>
                              </wpg:cNvGrpSpPr>
                              <wpg:grpSpPr bwMode="auto">
                                <a:xfrm>
                                  <a:off x="1232" y="397"/>
                                  <a:ext cx="166" cy="166"/>
                                  <a:chOff x="1232" y="397"/>
                                  <a:chExt cx="166" cy="166"/>
                                </a:xfrm>
                              </wpg:grpSpPr>
                              <wps:wsp>
                                <wps:cNvPr id="205" name="Freeform 164"/>
                                <wps:cNvSpPr>
                                  <a:spLocks/>
                                </wps:cNvSpPr>
                                <wps:spPr bwMode="auto">
                                  <a:xfrm>
                                    <a:off x="1232" y="397"/>
                                    <a:ext cx="166" cy="166"/>
                                  </a:xfrm>
                                  <a:custGeom>
                                    <a:avLst/>
                                    <a:gdLst>
                                      <a:gd name="T0" fmla="+- 0 1314 1232"/>
                                      <a:gd name="T1" fmla="*/ T0 w 166"/>
                                      <a:gd name="T2" fmla="+- 0 397 397"/>
                                      <a:gd name="T3" fmla="*/ 397 h 166"/>
                                      <a:gd name="T4" fmla="+- 0 1254 1232"/>
                                      <a:gd name="T5" fmla="*/ T4 w 166"/>
                                      <a:gd name="T6" fmla="+- 0 422 397"/>
                                      <a:gd name="T7" fmla="*/ 422 h 166"/>
                                      <a:gd name="T8" fmla="+- 0 1232 1232"/>
                                      <a:gd name="T9" fmla="*/ T8 w 166"/>
                                      <a:gd name="T10" fmla="+- 0 459 397"/>
                                      <a:gd name="T11" fmla="*/ 459 h 166"/>
                                      <a:gd name="T12" fmla="+- 0 1233 1232"/>
                                      <a:gd name="T13" fmla="*/ T12 w 166"/>
                                      <a:gd name="T14" fmla="+- 0 487 397"/>
                                      <a:gd name="T15" fmla="*/ 487 h 166"/>
                                      <a:gd name="T16" fmla="+- 0 1262 1232"/>
                                      <a:gd name="T17" fmla="*/ T16 w 166"/>
                                      <a:gd name="T18" fmla="+- 0 546 397"/>
                                      <a:gd name="T19" fmla="*/ 546 h 166"/>
                                      <a:gd name="T20" fmla="+- 0 1296 1232"/>
                                      <a:gd name="T21" fmla="*/ T20 w 166"/>
                                      <a:gd name="T22" fmla="+- 0 563 397"/>
                                      <a:gd name="T23" fmla="*/ 563 h 166"/>
                                      <a:gd name="T24" fmla="+- 0 1323 1232"/>
                                      <a:gd name="T25" fmla="*/ T24 w 166"/>
                                      <a:gd name="T26" fmla="+- 0 562 397"/>
                                      <a:gd name="T27" fmla="*/ 562 h 166"/>
                                      <a:gd name="T28" fmla="+- 0 1347 1232"/>
                                      <a:gd name="T29" fmla="*/ T28 w 166"/>
                                      <a:gd name="T30" fmla="+- 0 555 397"/>
                                      <a:gd name="T31" fmla="*/ 555 h 166"/>
                                      <a:gd name="T32" fmla="+- 0 1362 1232"/>
                                      <a:gd name="T33" fmla="*/ T32 w 166"/>
                                      <a:gd name="T34" fmla="+- 0 547 397"/>
                                      <a:gd name="T35" fmla="*/ 547 h 166"/>
                                      <a:gd name="T36" fmla="+- 0 1324 1232"/>
                                      <a:gd name="T37" fmla="*/ T36 w 166"/>
                                      <a:gd name="T38" fmla="+- 0 547 397"/>
                                      <a:gd name="T39" fmla="*/ 547 h 166"/>
                                      <a:gd name="T40" fmla="+- 0 1299 1232"/>
                                      <a:gd name="T41" fmla="*/ T40 w 166"/>
                                      <a:gd name="T42" fmla="+- 0 544 397"/>
                                      <a:gd name="T43" fmla="*/ 544 h 166"/>
                                      <a:gd name="T44" fmla="+- 0 1277 1232"/>
                                      <a:gd name="T45" fmla="*/ T44 w 166"/>
                                      <a:gd name="T46" fmla="+- 0 536 397"/>
                                      <a:gd name="T47" fmla="*/ 536 h 166"/>
                                      <a:gd name="T48" fmla="+- 0 1261 1232"/>
                                      <a:gd name="T49" fmla="*/ T48 w 166"/>
                                      <a:gd name="T50" fmla="+- 0 522 397"/>
                                      <a:gd name="T51" fmla="*/ 522 h 166"/>
                                      <a:gd name="T52" fmla="+- 0 1251 1232"/>
                                      <a:gd name="T53" fmla="*/ T52 w 166"/>
                                      <a:gd name="T54" fmla="+- 0 505 397"/>
                                      <a:gd name="T55" fmla="*/ 505 h 166"/>
                                      <a:gd name="T56" fmla="+- 0 1246 1232"/>
                                      <a:gd name="T57" fmla="*/ T56 w 166"/>
                                      <a:gd name="T58" fmla="+- 0 485 397"/>
                                      <a:gd name="T59" fmla="*/ 485 h 166"/>
                                      <a:gd name="T60" fmla="+- 0 1250 1232"/>
                                      <a:gd name="T61" fmla="*/ T60 w 166"/>
                                      <a:gd name="T62" fmla="+- 0 462 397"/>
                                      <a:gd name="T63" fmla="*/ 462 h 166"/>
                                      <a:gd name="T64" fmla="+- 0 1259 1232"/>
                                      <a:gd name="T65" fmla="*/ T64 w 166"/>
                                      <a:gd name="T66" fmla="+- 0 442 397"/>
                                      <a:gd name="T67" fmla="*/ 442 h 166"/>
                                      <a:gd name="T68" fmla="+- 0 1275 1232"/>
                                      <a:gd name="T69" fmla="*/ T68 w 166"/>
                                      <a:gd name="T70" fmla="+- 0 427 397"/>
                                      <a:gd name="T71" fmla="*/ 427 h 166"/>
                                      <a:gd name="T72" fmla="+- 0 1294 1232"/>
                                      <a:gd name="T73" fmla="*/ T72 w 166"/>
                                      <a:gd name="T74" fmla="+- 0 417 397"/>
                                      <a:gd name="T75" fmla="*/ 417 h 166"/>
                                      <a:gd name="T76" fmla="+- 0 1314 1232"/>
                                      <a:gd name="T77" fmla="*/ T76 w 166"/>
                                      <a:gd name="T78" fmla="+- 0 414 397"/>
                                      <a:gd name="T79" fmla="*/ 414 h 166"/>
                                      <a:gd name="T80" fmla="+- 0 1364 1232"/>
                                      <a:gd name="T81" fmla="*/ T80 w 166"/>
                                      <a:gd name="T82" fmla="+- 0 414 397"/>
                                      <a:gd name="T83" fmla="*/ 414 h 166"/>
                                      <a:gd name="T84" fmla="+- 0 1364 1232"/>
                                      <a:gd name="T85" fmla="*/ T84 w 166"/>
                                      <a:gd name="T86" fmla="+- 0 413 397"/>
                                      <a:gd name="T87" fmla="*/ 413 h 166"/>
                                      <a:gd name="T88" fmla="+- 0 1346 1232"/>
                                      <a:gd name="T89" fmla="*/ T88 w 166"/>
                                      <a:gd name="T90" fmla="+- 0 403 397"/>
                                      <a:gd name="T91" fmla="*/ 403 h 166"/>
                                      <a:gd name="T92" fmla="+- 0 1327 1232"/>
                                      <a:gd name="T93" fmla="*/ T92 w 166"/>
                                      <a:gd name="T94" fmla="+- 0 398 397"/>
                                      <a:gd name="T95" fmla="*/ 398 h 166"/>
                                      <a:gd name="T96" fmla="+- 0 1314 1232"/>
                                      <a:gd name="T97" fmla="*/ T96 w 166"/>
                                      <a:gd name="T98" fmla="+- 0 397 397"/>
                                      <a:gd name="T99" fmla="*/ 397 h 1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66" h="166">
                                        <a:moveTo>
                                          <a:pt x="82" y="0"/>
                                        </a:moveTo>
                                        <a:lnTo>
                                          <a:pt x="22" y="25"/>
                                        </a:lnTo>
                                        <a:lnTo>
                                          <a:pt x="0" y="62"/>
                                        </a:lnTo>
                                        <a:lnTo>
                                          <a:pt x="1" y="90"/>
                                        </a:lnTo>
                                        <a:lnTo>
                                          <a:pt x="30" y="149"/>
                                        </a:lnTo>
                                        <a:lnTo>
                                          <a:pt x="64" y="166"/>
                                        </a:lnTo>
                                        <a:lnTo>
                                          <a:pt x="91" y="165"/>
                                        </a:lnTo>
                                        <a:lnTo>
                                          <a:pt x="115" y="158"/>
                                        </a:lnTo>
                                        <a:lnTo>
                                          <a:pt x="130" y="150"/>
                                        </a:lnTo>
                                        <a:lnTo>
                                          <a:pt x="92" y="150"/>
                                        </a:lnTo>
                                        <a:lnTo>
                                          <a:pt x="67" y="147"/>
                                        </a:lnTo>
                                        <a:lnTo>
                                          <a:pt x="45" y="139"/>
                                        </a:lnTo>
                                        <a:lnTo>
                                          <a:pt x="29" y="125"/>
                                        </a:lnTo>
                                        <a:lnTo>
                                          <a:pt x="19" y="108"/>
                                        </a:lnTo>
                                        <a:lnTo>
                                          <a:pt x="14" y="88"/>
                                        </a:lnTo>
                                        <a:lnTo>
                                          <a:pt x="18" y="65"/>
                                        </a:lnTo>
                                        <a:lnTo>
                                          <a:pt x="27" y="45"/>
                                        </a:lnTo>
                                        <a:lnTo>
                                          <a:pt x="43" y="30"/>
                                        </a:lnTo>
                                        <a:lnTo>
                                          <a:pt x="62" y="20"/>
                                        </a:lnTo>
                                        <a:lnTo>
                                          <a:pt x="82" y="17"/>
                                        </a:lnTo>
                                        <a:lnTo>
                                          <a:pt x="132" y="17"/>
                                        </a:lnTo>
                                        <a:lnTo>
                                          <a:pt x="132" y="16"/>
                                        </a:lnTo>
                                        <a:lnTo>
                                          <a:pt x="114" y="6"/>
                                        </a:lnTo>
                                        <a:lnTo>
                                          <a:pt x="95" y="1"/>
                                        </a:lnTo>
                                        <a:lnTo>
                                          <a:pt x="8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 name="Freeform 165"/>
                                <wps:cNvSpPr>
                                  <a:spLocks/>
                                </wps:cNvSpPr>
                                <wps:spPr bwMode="auto">
                                  <a:xfrm>
                                    <a:off x="1232" y="397"/>
                                    <a:ext cx="166" cy="166"/>
                                  </a:xfrm>
                                  <a:custGeom>
                                    <a:avLst/>
                                    <a:gdLst>
                                      <a:gd name="T0" fmla="+- 0 1364 1232"/>
                                      <a:gd name="T1" fmla="*/ T0 w 166"/>
                                      <a:gd name="T2" fmla="+- 0 414 397"/>
                                      <a:gd name="T3" fmla="*/ 414 h 166"/>
                                      <a:gd name="T4" fmla="+- 0 1314 1232"/>
                                      <a:gd name="T5" fmla="*/ T4 w 166"/>
                                      <a:gd name="T6" fmla="+- 0 414 397"/>
                                      <a:gd name="T7" fmla="*/ 414 h 166"/>
                                      <a:gd name="T8" fmla="+- 0 1337 1232"/>
                                      <a:gd name="T9" fmla="*/ T8 w 166"/>
                                      <a:gd name="T10" fmla="+- 0 418 397"/>
                                      <a:gd name="T11" fmla="*/ 418 h 166"/>
                                      <a:gd name="T12" fmla="+- 0 1356 1232"/>
                                      <a:gd name="T13" fmla="*/ T12 w 166"/>
                                      <a:gd name="T14" fmla="+- 0 428 397"/>
                                      <a:gd name="T15" fmla="*/ 428 h 166"/>
                                      <a:gd name="T16" fmla="+- 0 1371 1232"/>
                                      <a:gd name="T17" fmla="*/ T16 w 166"/>
                                      <a:gd name="T18" fmla="+- 0 444 397"/>
                                      <a:gd name="T19" fmla="*/ 444 h 166"/>
                                      <a:gd name="T20" fmla="+- 0 1380 1232"/>
                                      <a:gd name="T21" fmla="*/ T20 w 166"/>
                                      <a:gd name="T22" fmla="+- 0 463 397"/>
                                      <a:gd name="T23" fmla="*/ 463 h 166"/>
                                      <a:gd name="T24" fmla="+- 0 1378 1232"/>
                                      <a:gd name="T25" fmla="*/ T24 w 166"/>
                                      <a:gd name="T26" fmla="+- 0 491 397"/>
                                      <a:gd name="T27" fmla="*/ 491 h 166"/>
                                      <a:gd name="T28" fmla="+- 0 1371 1232"/>
                                      <a:gd name="T29" fmla="*/ T28 w 166"/>
                                      <a:gd name="T30" fmla="+- 0 513 397"/>
                                      <a:gd name="T31" fmla="*/ 513 h 166"/>
                                      <a:gd name="T32" fmla="+- 0 1359 1232"/>
                                      <a:gd name="T33" fmla="*/ T32 w 166"/>
                                      <a:gd name="T34" fmla="+- 0 530 397"/>
                                      <a:gd name="T35" fmla="*/ 530 h 166"/>
                                      <a:gd name="T36" fmla="+- 0 1343 1232"/>
                                      <a:gd name="T37" fmla="*/ T36 w 166"/>
                                      <a:gd name="T38" fmla="+- 0 541 397"/>
                                      <a:gd name="T39" fmla="*/ 541 h 166"/>
                                      <a:gd name="T40" fmla="+- 0 1324 1232"/>
                                      <a:gd name="T41" fmla="*/ T40 w 166"/>
                                      <a:gd name="T42" fmla="+- 0 547 397"/>
                                      <a:gd name="T43" fmla="*/ 547 h 166"/>
                                      <a:gd name="T44" fmla="+- 0 1362 1232"/>
                                      <a:gd name="T45" fmla="*/ T44 w 166"/>
                                      <a:gd name="T46" fmla="+- 0 547 397"/>
                                      <a:gd name="T47" fmla="*/ 547 h 166"/>
                                      <a:gd name="T48" fmla="+- 0 1366 1232"/>
                                      <a:gd name="T49" fmla="*/ T48 w 166"/>
                                      <a:gd name="T50" fmla="+- 0 545 397"/>
                                      <a:gd name="T51" fmla="*/ 545 h 166"/>
                                      <a:gd name="T52" fmla="+- 0 1381 1232"/>
                                      <a:gd name="T53" fmla="*/ T52 w 166"/>
                                      <a:gd name="T54" fmla="+- 0 531 397"/>
                                      <a:gd name="T55" fmla="*/ 531 h 166"/>
                                      <a:gd name="T56" fmla="+- 0 1392 1232"/>
                                      <a:gd name="T57" fmla="*/ T56 w 166"/>
                                      <a:gd name="T58" fmla="+- 0 515 397"/>
                                      <a:gd name="T59" fmla="*/ 515 h 166"/>
                                      <a:gd name="T60" fmla="+- 0 1398 1232"/>
                                      <a:gd name="T61" fmla="*/ T60 w 166"/>
                                      <a:gd name="T62" fmla="+- 0 496 397"/>
                                      <a:gd name="T63" fmla="*/ 496 h 166"/>
                                      <a:gd name="T64" fmla="+- 0 1396 1232"/>
                                      <a:gd name="T65" fmla="*/ T64 w 166"/>
                                      <a:gd name="T66" fmla="+- 0 470 397"/>
                                      <a:gd name="T67" fmla="*/ 470 h 166"/>
                                      <a:gd name="T68" fmla="+- 0 1389 1232"/>
                                      <a:gd name="T69" fmla="*/ T68 w 166"/>
                                      <a:gd name="T70" fmla="+- 0 447 397"/>
                                      <a:gd name="T71" fmla="*/ 447 h 166"/>
                                      <a:gd name="T72" fmla="+- 0 1378 1232"/>
                                      <a:gd name="T73" fmla="*/ T72 w 166"/>
                                      <a:gd name="T74" fmla="+- 0 428 397"/>
                                      <a:gd name="T75" fmla="*/ 428 h 166"/>
                                      <a:gd name="T76" fmla="+- 0 1364 1232"/>
                                      <a:gd name="T77" fmla="*/ T76 w 166"/>
                                      <a:gd name="T78" fmla="+- 0 414 397"/>
                                      <a:gd name="T79" fmla="*/ 414 h 1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66" h="166">
                                        <a:moveTo>
                                          <a:pt x="132" y="17"/>
                                        </a:moveTo>
                                        <a:lnTo>
                                          <a:pt x="82" y="17"/>
                                        </a:lnTo>
                                        <a:lnTo>
                                          <a:pt x="105" y="21"/>
                                        </a:lnTo>
                                        <a:lnTo>
                                          <a:pt x="124" y="31"/>
                                        </a:lnTo>
                                        <a:lnTo>
                                          <a:pt x="139" y="47"/>
                                        </a:lnTo>
                                        <a:lnTo>
                                          <a:pt x="148" y="66"/>
                                        </a:lnTo>
                                        <a:lnTo>
                                          <a:pt x="146" y="94"/>
                                        </a:lnTo>
                                        <a:lnTo>
                                          <a:pt x="139" y="116"/>
                                        </a:lnTo>
                                        <a:lnTo>
                                          <a:pt x="127" y="133"/>
                                        </a:lnTo>
                                        <a:lnTo>
                                          <a:pt x="111" y="144"/>
                                        </a:lnTo>
                                        <a:lnTo>
                                          <a:pt x="92" y="150"/>
                                        </a:lnTo>
                                        <a:lnTo>
                                          <a:pt x="130" y="150"/>
                                        </a:lnTo>
                                        <a:lnTo>
                                          <a:pt x="134" y="148"/>
                                        </a:lnTo>
                                        <a:lnTo>
                                          <a:pt x="149" y="134"/>
                                        </a:lnTo>
                                        <a:lnTo>
                                          <a:pt x="160" y="118"/>
                                        </a:lnTo>
                                        <a:lnTo>
                                          <a:pt x="166" y="99"/>
                                        </a:lnTo>
                                        <a:lnTo>
                                          <a:pt x="164" y="73"/>
                                        </a:lnTo>
                                        <a:lnTo>
                                          <a:pt x="157" y="50"/>
                                        </a:lnTo>
                                        <a:lnTo>
                                          <a:pt x="146" y="31"/>
                                        </a:lnTo>
                                        <a:lnTo>
                                          <a:pt x="132" y="17"/>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EE2C96" id="Group 169" o:spid="_x0000_s1026" style="position:absolute;margin-left:0;margin-top:0;width:42.5pt;height:42.5pt;z-index:-251640832;mso-position-horizontal-relative:page" coordorigin="581,-27" coordsize="1030,10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">
                      <v:group id="Group 129" o:spid="_x0000_s1027" style="position:absolute;left:582;top:-26;width:957;height:1028" coordorigin="582,-26" coordsize="957,10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LpIcYAAADcAAAADwAAAGRycy9kb3ducmV2LnhtbESPT2vCQBDF74V+h2UK&#10;vdVNLK0luoqIigcp+AeKtyE7JsHsbMiuSfz2nUOhtxnem/d+M1sMrlYdtaHybCAdJaCIc28rLgyc&#10;T5u3L1AhIlusPZOBBwVYzJ+fZphZ3/OBumMslIRwyNBAGWOTaR3ykhyGkW+IRbv61mGUtS20bbGX&#10;cFfrcZJ8aocVS0OJDa1Kym/HuzOw7bFfvqfrbn+7rh6X08f3zz4lY15fhuUUVKQh/pv/rndW8Ce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wukhxgAAANwA&#10;AAAPAAAAAAAAAAAAAAAAAKoCAABkcnMvZG93bnJldi54bWxQSwUGAAAAAAQABAD6AAAAnQMAAAAA&#10;">
                        <v:shape id="Freeform 130" o:spid="_x0000_s1028" style="position:absolute;left:582;top:-26;width:957;height:1028;visibility:visible;mso-wrap-style:square;v-text-anchor:top" coordsize="957,10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z25cIA&#10;AADcAAAADwAAAGRycy9kb3ducmV2LnhtbERPTWvCQBC9C/0PyxS8iG4iaCV1E6QQKBQP1V68jdlp&#10;Es3OhuyapP/eFQre5vE+Z5uNphE9da62rCBeRCCIC6trLhX8HPP5BoTzyBoby6Tgjxxk6ctki4m2&#10;A39Tf/ClCCHsElRQed8mUrqiIoNuYVviwP3azqAPsCul7nAI4aaRyyhaS4M1h4YKW/qoqLgebkbB&#10;eV9e8vXsC1e8m5Eco/h2MrlS09dx9w7C0+if4n/3pw7z32J4PBMukO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TPblwgAAANwAAAAPAAAAAAAAAAAAAAAAAJgCAABkcnMvZG93&#10;bnJldi54bWxQSwUGAAAAAAQABAD1AAAAhwMAAAAA&#10;" path="m941,l87,,64,3,13,41,,941r3,22l41,1015r900,13l957,1026r-870,l64,1023,14,984,2,941,2,87,27,27,87,2r869,l945,r-4,e" fillcolor="#a7a9ac" stroked="f">
                          <v:path arrowok="t" o:connecttype="custom" o:connectlocs="941,-26;87,-26;64,-23;13,15;0,915;3,937;41,989;941,1002;957,1000;87,1000;64,997;14,958;2,915;2,61;27,1;87,-24;956,-24;945,-26;941,-26" o:connectangles="0,0,0,0,0,0,0,0,0,0,0,0,0,0,0,0,0,0,0"/>
                        </v:shape>
                      </v:group>
                      <v:group id="Group 131" o:spid="_x0000_s1029" style="position:absolute;left:669;top:-24;width:941;height:1024" coordorigin="669,-24" coordsize="941,10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zSzcIAAADcAAAADwAAAGRycy9kb3ducmV2LnhtbERPTYvCMBC9C/sfwix4&#10;07QuulKNIrIrHkRQF8Tb0IxtsZmUJtvWf28Ewds83ufMl50pRUO1KywriIcRCOLU6oIzBX+n38EU&#10;hPPIGkvLpOBODpaLj94cE21bPlBz9JkIIewSVJB7XyVSujQng25oK+LAXW1t0AdYZ1LX2IZwU8pR&#10;FE2kwYJDQ44VrXNKb8d/o2DTYrv6in+a3e26vl9O4/15F5NS/c9uNQPhqfNv8cu91WH+9w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xc0s3CAAAA3AAAAA8A&#10;AAAAAAAAAAAAAAAAqgIAAGRycy9kb3ducmV2LnhtbFBLBQYAAAAABAAEAPoAAACZAwAAAAA=&#10;">
                        <v:shape id="Freeform 132" o:spid="_x0000_s1030" style="position:absolute;left:669;top:-24;width:941;height:1024;visibility:visible;mso-wrap-style:square;v-text-anchor:top" coordsize="941,10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CUisIA&#10;AADcAAAADwAAAGRycy9kb3ducmV2LnhtbERPS4vCMBC+C/sfwix403RXsG7XKOIDFE/WRa9DM9sW&#10;m0lpYq3/3giCt/n4njOdd6YSLTWutKzgaxiBIM6sLjlX8HfcDCYgnEfWWFkmBXdyMJ999KaYaHvj&#10;A7Wpz0UIYZeggsL7OpHSZQUZdENbEwfu3zYGfYBNLnWDtxBuKvkdRWNpsOTQUGBNy4KyS3o1Cs6L&#10;PS3jNt7sjqN2V59Wl/HPfa1U/7Nb/ILw1Pm3+OXe6jA/HsHzmXCB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EJSKwgAAANwAAAAPAAAAAAAAAAAAAAAAAJgCAABkcnMvZG93&#10;bnJldi54bWxQSwUGAAAAAAQABAD1AAAAhwMAAAAA&#10;" path="m869,l854,r22,3l897,11r17,14l927,42r9,20l939,85r,854l914,999r-60,25l,1024r870,l928,985,941,85,938,62,930,42,917,24,900,11,880,2,869,e" fillcolor="#a7a9ac" stroked="f">
                          <v:path arrowok="t" o:connecttype="custom" o:connectlocs="869,-24;854,-24;876,-21;897,-13;914,1;927,18;936,38;939,61;939,915;914,975;854,1000;0,1000;870,1000;928,961;941,61;938,38;930,18;917,0;900,-13;880,-22;869,-24" o:connectangles="0,0,0,0,0,0,0,0,0,0,0,0,0,0,0,0,0,0,0,0,0"/>
                        </v:shape>
                        <v:shape id="Picture 133" o:spid="_x0000_s1031" type="#_x0000_t75" style="position:absolute;left:617;top:9;width:958;height:9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b7mbAAAAA3AAAAA8AAABkcnMvZG93bnJldi54bWxET82KwjAQvgv7DmEWvGlakVW6RtlVBPGk&#10;dR9gaMam2ExKE2316c2C4G0+vt9ZrHpbixu1vnKsIB0nIIgLpysuFfydtqM5CB+QNdaOScGdPKyW&#10;H4MFZtp1fKRbHkoRQ9hnqMCE0GRS+sKQRT92DXHkzq61GCJsS6lb7GK4reUkSb6kxYpjg8GG1oaK&#10;S361Ciqe3OXRbuZyduj2pTmkvw9OlRp+9j/fIAL14S1+uXc6zp9N4f+ZeIFcPg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v9vuZsAAAADcAAAADwAAAAAAAAAAAAAAAACfAgAA&#10;ZHJzL2Rvd25yZXYueG1sUEsFBgAAAAAEAAQA9wAAAIwDAAAAAA==&#10;">
                          <v:imagedata r:id="rId27" o:title=""/>
                        </v:shape>
                      </v:group>
                      <v:group id="Group 134" o:spid="_x0000_s1032" style="position:absolute;left:617;top:9;width:958;height:958" coordorigin="617,9" coordsize="958,9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VKucMAAADcAAAADwAAAGRycy9kb3ducmV2LnhtbERPS4vCMBC+L/gfwgje&#10;NK2iLl2jiKh4EMEHLHsbmrEtNpPSxLb++82CsLf5+J6zWHWmFA3VrrCsIB5FIIhTqwvOFNyuu+En&#10;COeRNZaWScGLHKyWvY8FJtq2fKbm4jMRQtglqCD3vkqkdGlOBt3IVsSBu9vaoA+wzqSusQ3hppTj&#10;KJpJgwWHhhwr2uSUPi5Po2DfYruexNvm+LhvXj/X6en7GJNSg363/gLhqfP/4rf7oMP8+R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tUq5wwAAANwAAAAP&#10;AAAAAAAAAAAAAAAAAKoCAABkcnMvZG93bnJldi54bWxQSwUGAAAAAAQABAD6AAAAmgMAAAAA&#10;">
                        <v:shape id="Freeform 135" o:spid="_x0000_s1033" style="position:absolute;left:617;top:9;width:958;height:958;visibility:visible;mso-wrap-style:square;v-text-anchor:top" coordsize="958,9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bVRsMA&#10;AADcAAAADwAAAGRycy9kb3ducmV2LnhtbERPTWvCQBC9C/6HZQRvujEULdFNKFKhFi9Ne+ltyI5J&#10;aHY22d2a+O+7hUJv83ifcygm04kbOd9aVrBZJyCIK6tbrhV8vJ9WjyB8QNbYWSYFd/JQ5PPZATNt&#10;R36jWxlqEUPYZ6igCaHPpPRVQwb92vbEkbtaZzBE6GqpHY4x3HQyTZKtNNhybGiwp2ND1Vf5bRSc&#10;H4YhHV+Ty8WNn8MpLdvndHdXarmYnvYgAk3hX/znftFx/m4L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bVRsMAAADcAAAADwAAAAAAAAAAAAAAAACYAgAAZHJzL2Rv&#10;d25yZXYueG1sUEsFBgAAAAAEAAQA9QAAAIgDAAAAAA==&#10;" path="m958,877r-26,59l81,958,59,955,9,914,,81,3,58,44,9,877,r22,3l949,44r9,833xe" filled="f" strokecolor="#d1d3d4" strokeweight=".03564mm">
                          <v:path arrowok="t" o:connecttype="custom" o:connectlocs="958,886;932,945;81,967;59,964;9,923;0,90;3,67;44,18;877,9;899,12;949,53;958,886" o:connectangles="0,0,0,0,0,0,0,0,0,0,0,0"/>
                        </v:shape>
                      </v:group>
                      <v:group id="Group 136" o:spid="_x0000_s1034" style="position:absolute;left:1000;top:281;width:193;height:195" coordorigin="1000,281" coordsize="193,1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txVcMAAADcAAAADwAAAGRycy9kb3ducmV2LnhtbERPS4vCMBC+C/6HMII3&#10;TavsunSNIqLiQRZ8wLK3oRnbYjMpTWzrv98Igrf5+J4zX3amFA3VrrCsIB5HIIhTqwvOFFzO29EX&#10;COeRNZaWScGDHCwX/d4cE21bPlJz8pkIIewSVJB7XyVSujQng25sK+LAXW1t0AdYZ1LX2IZwU8pJ&#10;FH1KgwWHhhwrWueU3k53o2DXYruaxpvmcLuuH3/nj5/fQ0xKDQfd6huEp86/xS/3Xof5s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cK3FVwwAAANwAAAAP&#10;AAAAAAAAAAAAAAAAAKoCAABkcnMvZG93bnJldi54bWxQSwUGAAAAAAQABAD6AAAAmgMAAAAA&#10;">
                        <v:shape id="Freeform 137" o:spid="_x0000_s1035" style="position:absolute;left:1000;top:281;width:193;height:195;visibility:visible;mso-wrap-style:square;v-text-anchor:top" coordsize="193,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2ARsYA&#10;AADcAAAADwAAAGRycy9kb3ducmV2LnhtbESPQWvCQBCF7wX/wzKCl1I3Falt6ipSKVQKpVp7n2an&#10;STQ7G3ZXE/+9cyj0NsN7894382XvGnWmEGvPBu7HGSjiwtuaSwP7r9e7R1AxIVtsPJOBC0VYLgY3&#10;c8yt73hL510qlYRwzNFAlVKbax2LihzGsW+JRfv1wWGSNZTaBuwk3DV6kmUP2mHN0lBhSy8VFcfd&#10;yRn4Pr3X+nNz+AnN01RP1vjRHfe3xoyG/eoZVKI+/Zv/rt+s4M+EVp6RCf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2ARsYAAADcAAAADwAAAAAAAAAAAAAAAACYAgAAZHJz&#10;L2Rvd25yZXYueG1sUEsFBgAAAAAEAAQA9QAAAIsDAAAAAA==&#10;" path="m79,l16,46,,118r7,21l53,185r43,10l106,194r56,-26l192,109r1,-26l188,63,149,17,79,e" fillcolor="#f7941d" stroked="f">
                          <v:path arrowok="t" o:connecttype="custom" o:connectlocs="79,281;16,327;0,399;7,420;53,466;96,476;106,475;162,449;192,390;193,364;188,344;149,298;79,281" o:connectangles="0,0,0,0,0,0,0,0,0,0,0,0,0"/>
                        </v:shape>
                      </v:group>
                      <v:group id="Group 138" o:spid="_x0000_s1036" style="position:absolute;left:990;top:271;width:212;height:214" coordorigin="990,271" coordsize="212,2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hAvMQAAADcAAAADwAAAGRycy9kb3ducmV2LnhtbERPS2vCQBC+F/wPywi9&#10;1U0srRqziogtPYjgA8TbkJ08MDsbstsk/vtuodDbfHzPSdeDqUVHrassK4gnEQjizOqKCwWX88fL&#10;HITzyBpry6TgQQ7Wq9FTiom2PR+pO/lChBB2CSoovW8SKV1WkkE3sQ1x4HLbGvQBtoXULfYh3NRy&#10;GkXv0mDFoaHEhrYlZffTt1Hw2WO/eY133f6ebx+389vhuo9JqefxsFmC8DT4f/Gf+0uH+bM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vhAvMQAAADcAAAA&#10;DwAAAAAAAAAAAAAAAACqAgAAZHJzL2Rvd25yZXYueG1sUEsFBgAAAAAEAAQA+gAAAJsDAAAAAA==&#10;">
                        <v:shape id="Freeform 139" o:spid="_x0000_s1037" style="position:absolute;left:990;top:271;width:212;height:214;visibility:visible;mso-wrap-style:square;v-text-anchor:top" coordsize="212,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GAw8UA&#10;AADcAAAADwAAAGRycy9kb3ducmV2LnhtbESPQWvCQBCF74X+h2UKvdWNFotGV9FCaU8WbQWPQ3ZM&#10;gtnZdHeryb93DoK3Gd6b976ZLzvXqDOFWHs2MBxkoIgLb2suDfz+fLxMQMWEbLHxTAZ6irBcPD7M&#10;Mbf+wls671KpJIRjjgaqlNpc61hU5DAOfEss2tEHh0nWUGob8CLhrtGjLHvTDmuWhgpbeq+oOO3+&#10;nYFV/5q1n6Px35r8Zrvv19Nw+J4a8/zUrWagEnXpbr5df1nBnwi+PCMT6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QYDDxQAAANwAAAAPAAAAAAAAAAAAAAAAAJgCAABkcnMv&#10;ZG93bnJldi54bWxQSwUGAAAAAAQABAD1AAAAigMAAAAA&#10;" path="m106,l43,20,5,72,,94r2,25l30,180r53,31l105,214r23,-3l149,204r16,-9l120,195,94,193,36,162,18,126,20,99,49,39,106,17r56,l149,9,129,2,108,r-2,e" stroked="f">
                          <v:path arrowok="t" o:connecttype="custom" o:connectlocs="106,271;43,291;5,343;0,365;2,390;30,451;83,482;105,485;128,482;149,475;165,466;120,466;94,464;36,433;18,397;20,370;49,310;106,288;162,288;149,280;129,273;108,271;106,271" o:connectangles="0,0,0,0,0,0,0,0,0,0,0,0,0,0,0,0,0,0,0,0,0,0,0"/>
                        </v:shape>
                        <v:shape id="Freeform 140" o:spid="_x0000_s1038" style="position:absolute;left:990;top:271;width:212;height:214;visibility:visible;mso-wrap-style:square;v-text-anchor:top" coordsize="212,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0lWMMA&#10;AADcAAAADwAAAGRycy9kb3ducmV2LnhtbERPTWvCQBC9C/6HZYTedBNF0dQ1aEHaU8W0hR6H7DQJ&#10;zc6mu1tN/r1bEHqbx/ucbd6bVlzI+caygnSWgCAurW64UvD+dpyuQfiArLG1TAoG8pDvxqMtZtpe&#10;+UyXIlQihrDPUEEdQpdJ6cuaDPqZ7Ygj92WdwRChq6R2eI3hppXzJFlJgw3Hhho7eqqp/C5+jYL9&#10;sEi65/ny50D29fwxHDbu87RR6mHS7x9BBOrDv/juftFx/jqFv2fiBXJ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w0lWMMAAADcAAAADwAAAAAAAAAAAAAAAACYAgAAZHJzL2Rv&#10;d25yZXYueG1sUEsFBgAAAAAEAAQA9QAAAIgDAAAAAA==&#10;" path="m162,17r-56,l129,20r20,8l167,40r14,17l191,76r4,22l193,123r-34,56l120,195r45,l207,142r5,-21l210,95,204,71,195,51,182,34,167,19r-5,-2e" stroked="f">
                          <v:path arrowok="t" o:connecttype="custom" o:connectlocs="162,288;106,288;129,291;149,299;167,311;181,328;191,347;195,369;193,394;159,450;120,466;165,466;207,413;212,392;210,366;204,342;195,322;182,305;167,290;162,288" o:connectangles="0,0,0,0,0,0,0,0,0,0,0,0,0,0,0,0,0,0,0,0"/>
                        </v:shape>
                      </v:group>
                      <v:group id="Group 141" o:spid="_x0000_s1039" style="position:absolute;left:735;top:563;width:296;height:213" coordorigin="735,563" coordsize="296,2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mJourCAAAA3AAAAA8A&#10;AAAAAAAAAAAAAAAAqgIAAGRycy9kb3ducmV2LnhtbFBLBQYAAAAABAAEAPoAAACZAwAAAAA=&#10;">
                        <v:shape id="Freeform 142" o:spid="_x0000_s1040" style="position:absolute;left:735;top:563;width:296;height:213;visibility:visible;mso-wrap-style:square;v-text-anchor:top" coordsize="296,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lsMIA&#10;AADcAAAADwAAAGRycy9kb3ducmV2LnhtbERPS4vCMBC+C/6HMMLeNHVXpFSjiIvgxcL6AL0NzdgW&#10;m0ltotZ/vxEEb/PxPWc6b00l7tS40rKC4SACQZxZXXKuYL9b9WMQziNrrCyTgic5mM+6nSkm2j74&#10;j+5bn4sQwi5BBYX3dSKlywoy6Aa2Jg7c2TYGfYBNLnWDjxBuKvkdRWNpsOTQUGBNy4Kyy/ZmFOw2&#10;o3T8e11c0uP1FGvp0k17uCn11WsXExCeWv8Rv91rHebHP/B6Jlwg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qWwwgAAANwAAAAPAAAAAAAAAAAAAAAAAJgCAABkcnMvZG93&#10;bnJldi54bWxQSwUGAAAAAAQABAD1AAAAhwMAAAAA&#10;" path="m171,l107,2,47,28,9,80,,123r,86l4,213r289,l296,209r,-5l295,106,269,46,216,8,171,e" fillcolor="#f7941d" stroked="f">
                          <v:path arrowok="t" o:connecttype="custom" o:connectlocs="171,563;107,565;47,591;9,643;0,686;0,772;4,776;293,776;296,772;296,767;295,669;269,609;216,571;171,563" o:connectangles="0,0,0,0,0,0,0,0,0,0,0,0,0,0"/>
                        </v:shape>
                      </v:group>
                      <v:group id="Group 143" o:spid="_x0000_s1041" style="position:absolute;left:727;top:555;width:313;height:230" coordorigin="727,555" coordsize="313,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yfBcQAAADcAAAADwAAAGRycy9kb3ducmV2LnhtbERPS2uDQBC+F/Iflink&#10;1qwmbQg2q0hoQg+hkAeU3gZ3oqI7K+5Wzb/vFgq9zcf3nG02mVYM1LvasoJ4EYEgLqyuuVRwveyf&#10;NiCcR9bYWiYFd3KQpbOHLSbajnyi4exLEULYJaig8r5LpHRFRQbdwnbEgbvZ3qAPsC+l7nEM4aaV&#10;yyhaS4M1h4YKO9pVVDTnb6PgMOKYr+K34djcdvevy8vH5zEmpeaPU/4KwtPk/8V/7ncd5m+e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SyfBcQAAADcAAAA&#10;DwAAAAAAAAAAAAAAAACqAgAAZHJzL2Rvd25yZXYueG1sUEsFBgAAAAAEAAQA+gAAAJsDAAAAAA==&#10;">
                        <v:shape id="Freeform 144" o:spid="_x0000_s1042" style="position:absolute;left:727;top:555;width:313;height:230;visibility:visible;mso-wrap-style:square;v-text-anchor:top" coordsize="313,2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MIA&#10;AADcAAAADwAAAGRycy9kb3ducmV2LnhtbERPyWrDMBC9F/IPYgq5NVIKLYkbJTSGQi8x1Akhx8Ga&#10;2KbWyFjy9vdVodDbPN46u8NkGzFQ52vHGtYrBYK4cKbmUsPl/PG0AeEDssHGMWmYycNhv3jYYWLc&#10;yF805KEUMYR9ghqqENpESl9UZNGvXEscubvrLIYIu1KaDscYbhv5rNSrtFhzbKiwpbSi4jvvrYYm&#10;s7zenjIzq2N+a9O5v19Vr/XycXp/AxFoCv/iP/enifM3L/D7TLx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9EcYwgAAANwAAAAPAAAAAAAAAAAAAAAAAJgCAABkcnMvZG93&#10;bnJldi54bWxQSwUGAAAAAAQABAD1AAAAhwMAAAAA&#10;" path="m179,l134,,111,2,50,28,11,79,,212r,10l7,230r298,l313,222r,-10l17,212r,-81l36,69,85,27,244,17,232,10,211,3,188,r-9,e" stroked="f">
                          <v:path arrowok="t" o:connecttype="custom" o:connectlocs="179,555;134,555;111,557;50,583;11,634;0,767;0,777;7,785;305,785;313,777;313,767;17,767;17,686;36,624;85,582;244,572;232,565;211,558;188,555;179,555" o:connectangles="0,0,0,0,0,0,0,0,0,0,0,0,0,0,0,0,0,0,0,0"/>
                        </v:shape>
                        <v:shape id="Freeform 145" o:spid="_x0000_s1043" style="position:absolute;left:727;top:555;width:313;height:230;visibility:visible;mso-wrap-style:square;v-text-anchor:top" coordsize="313,2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bZb8EA&#10;AADcAAAADwAAAGRycy9kb3ducmV2LnhtbERPTYvCMBC9C/sfwizszSZ6EK1GUUHYywpWWfY4NGNb&#10;bCalSbX99xtB8DaP9zmrTW9rcafWV441TBIFgjh3puJCw+V8GM9B+IBssHZMGgbysFl/jFaYGvfg&#10;E92zUIgYwj5FDWUITSqlz0uy6BPXEEfu6lqLIcK2kKbFRwy3tZwqNZMWK44NJTa0Lym/ZZ3VUB8t&#10;TxY/RzOoXfbX7Ifu+qs6rb8+++0SRKA+vMUv97eJ8+czeD4TL5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m2W/BAAAA3AAAAA8AAAAAAAAAAAAAAAAAmAIAAGRycy9kb3du&#10;cmV2LnhtbFBLBQYAAAAABAAEAPUAAACGAwAAAAA=&#10;" path="m244,17r-65,l202,19r22,6l275,65r21,62l296,212r17,l313,131r-2,-22l284,49,252,21r-8,-4e" stroked="f">
                          <v:path arrowok="t" o:connecttype="custom" o:connectlocs="244,572;179,572;202,574;224,580;275,620;296,682;296,767;313,767;313,686;311,664;284,604;252,576;244,572" o:connectangles="0,0,0,0,0,0,0,0,0,0,0,0,0"/>
                        </v:shape>
                      </v:group>
                      <v:group id="Group 146" o:spid="_x0000_s1044" style="position:absolute;left:796;top:385;width:174;height:172" coordorigin="796,385" coordsize="174,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shape id="Freeform 147" o:spid="_x0000_s1045" style="position:absolute;left:796;top:385;width:174;height:172;visibility:visible;mso-wrap-style:square;v-text-anchor:top" coordsize="174,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7n28UA&#10;AADcAAAADwAAAGRycy9kb3ducmV2LnhtbESPQW/CMAyF75P2HyJP2m0k4zChjoAQaNIuHGhBsJvX&#10;eG1F43RNoN2/nw9I3Gy95/c+z5ejb9WV+tgEtvA6MaCIy+Aarizsi4+XGaiYkB22gcnCH0VYLh4f&#10;5pi5MPCOrnmqlIRwzNBCnVKXaR3LmjzGSeiIRfsJvccka19p1+Mg4b7VU2PetMeGpaHGjtY1lef8&#10;4i34dvt1zAtj1ptDvhp+v4/FCdna56dx9Q4q0Zju5tv1pxP8mdDKMzKBXv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ufbxQAAANwAAAAPAAAAAAAAAAAAAAAAAJgCAABkcnMv&#10;ZG93bnJldi54bWxQSwUGAAAAAAQABAD1AAAAigMAAAAA&#10;" path="m82,l24,27,,89r4,22l44,160r43,12l96,171r56,-28l174,79,170,58,128,11,82,e" fillcolor="#f7941d" stroked="f">
                          <v:path arrowok="t" o:connecttype="custom" o:connectlocs="82,385;24,412;0,474;4,496;44,545;87,557;96,556;152,528;174,464;170,443;128,396;82,385" o:connectangles="0,0,0,0,0,0,0,0,0,0,0,0"/>
                        </v:shape>
                      </v:group>
                      <v:group id="Group 148" o:spid="_x0000_s1046" style="position:absolute;left:789;top:377;width:190;height:188" coordorigin="789,377" coordsize="190,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shape id="Freeform 149" o:spid="_x0000_s1047" style="position:absolute;left:789;top:377;width:190;height:188;visibility:visible;mso-wrap-style:square;v-text-anchor:top" coordsize="190,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ar28QA&#10;AADcAAAADwAAAGRycy9kb3ducmV2LnhtbESPzW7CQAyE75V4h5WReisbOCAaWBAgAT21avg5W1mT&#10;RGS9UXaBpE9fHyr1ZmvGM58Xq87V6kFtqDwbGI8SUMS5txUXBk7H3dsMVIjIFmvPZKCnAKvl4GWB&#10;qfVP/qZHFgslIRxSNFDG2KRah7wkh2HkG2LRrr51GGVtC21bfEq4q/UkSabaYcXSUGJD25LyW3Z3&#10;Bg79ebZJfnr+pKza9/fDhL6uF2Neh916DipSF//Nf9cfVvDfBV+ekQn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2q9vEAAAA3AAAAA8AAAAAAAAAAAAAAAAAmAIAAGRycy9k&#10;b3ducmV2LnhtbFBLBQYAAAAABAAEAPUAAACJAwAAAAA=&#10;" path="m94,l33,22,,78r2,26l31,163r56,25l111,186r22,-7l151,169r-36,l87,167,30,137,16,101,19,77,57,26,94,17r55,l133,7,111,1,94,e" stroked="f">
                          <v:path arrowok="t" o:connecttype="custom" o:connectlocs="94,377;33,399;0,455;2,481;31,540;87,565;111,563;133,556;151,546;115,546;87,544;30,514;16,478;19,454;57,403;94,394;149,394;133,384;111,378;94,377" o:connectangles="0,0,0,0,0,0,0,0,0,0,0,0,0,0,0,0,0,0,0,0"/>
                        </v:shape>
                        <v:shape id="Freeform 150" o:spid="_x0000_s1048" style="position:absolute;left:789;top:377;width:190;height:188;visibility:visible;mso-wrap-style:square;v-text-anchor:top" coordsize="190,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OQMIA&#10;AADcAAAADwAAAGRycy9kb3ducmV2LnhtbERPS2vCQBC+C/0PyxR6Mxs9FJtmFRVsempptJ6H7OSB&#10;2dmQXU3SX98tFLzNx/ecdDOaVtyod41lBYsoBkFcWN1wpeB0PMxXIJxH1thaJgUTOdisH2YpJtoO&#10;/EW33FcihLBLUEHtfZdI6YqaDLrIdsSBK21v0AfYV1L3OIRw08plHD9Lgw2Hhho72tdUXPKrUZBN&#10;36td/DPxB+XN23TNlvRZnpV6ehy3ryA8jf4u/ne/6zD/ZQF/z4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ug5AwgAAANwAAAAPAAAAAAAAAAAAAAAAAJgCAABkcnMvZG93&#10;bnJldi54bWxQSwUGAAAAAAQABAD1AAAAhwMAAAAA&#10;" path="m149,17r-55,l117,20r20,9l154,43r12,18l172,82r-2,26l162,130r-12,17l134,160r-19,9l151,169r37,-53l190,94,187,72,180,51,168,33,152,18r-3,-1e" stroked="f">
                          <v:path arrowok="t" o:connecttype="custom" o:connectlocs="149,394;94,394;117,397;137,406;154,420;166,438;172,459;170,485;162,507;150,524;134,537;115,546;151,546;188,493;190,471;187,449;180,428;168,410;152,395;149,394" o:connectangles="0,0,0,0,0,0,0,0,0,0,0,0,0,0,0,0,0,0,0,0"/>
                        </v:shape>
                      </v:group>
                      <v:group id="Group 151" o:spid="_x0000_s1049" style="position:absolute;left:938;top:489;width:316;height:253" coordorigin="938,489" coordsize="316,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A0N8IAAADcAAAADwAAAGRycy9kb3ducmV2LnhtbERPTYvCMBC9C/sfwix4&#10;07QuylqNIrIrHkRQF8Tb0IxtsZmUJtvWf28Ewds83ufMl50pRUO1KywriIcRCOLU6oIzBX+n38E3&#10;COeRNZaWScGdHCwXH705Jtq2fKDm6DMRQtglqCD3vkqkdGlOBt3QVsSBu9raoA+wzqSusQ3hppSj&#10;KJpIgwWHhhwrWueU3o7/RsGmxXb1Ff80u9t1fb+cxvvzLial+p/dagbCU+ff4pd7q8P86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xQNDfCAAAA3AAAAA8A&#10;AAAAAAAAAAAAAAAAqgIAAGRycy9kb3ducmV2LnhtbFBLBQYAAAAABAAEAPoAAACZAwAAAAA=&#10;">
                        <v:shape id="Freeform 152" o:spid="_x0000_s1050" style="position:absolute;left:938;top:489;width:316;height:253;visibility:visible;mso-wrap-style:square;v-text-anchor:top" coordsize="316,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KSwMEA&#10;AADcAAAADwAAAGRycy9kb3ducmV2LnhtbERPTWsCMRC9F/wPYYTeatYKxd0apQiFepKqB3sbNrO7&#10;sZvJkqSa/nsjCN7m8T5nsUq2F2fywThWMJ0UIIhrpw23Cg77z5c5iBCRNfaOScE/BVgtR08LrLS7&#10;8Dedd7EVOYRDhQq6GIdKylB3ZDFM3ECcucZ5izFD30rt8ZLDbS9fi+JNWjScGzocaN1R/bv7swrM&#10;4ZjSpjltU+kbWetyb37CSanncfp4BxEpxYf47v7SeX45g9sz+QK5v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9iksDBAAAA3AAAAA8AAAAAAAAAAAAAAAAAmAIAAGRycy9kb3du&#10;cmV2LnhtbFBLBQYAAAAABAAEAPUAAACGAwAAAAA=&#10;" path="m178,l118,,56,18,9,60,,83r2,5l22,98r19,12l82,177r2,72l87,253r163,l253,249r3,-72l259,154,310,93r4,-3l316,85,273,34,216,5,197,1,178,e" fillcolor="#f7941d" stroked="f">
                          <v:path arrowok="t" o:connecttype="custom" o:connectlocs="178,489;118,489;56,507;9,549;0,572;2,577;22,587;41,599;82,666;84,738;87,742;250,742;253,738;256,666;259,643;310,582;314,579;316,574;273,523;216,494;197,490;178,489" o:connectangles="0,0,0,0,0,0,0,0,0,0,0,0,0,0,0,0,0,0,0,0,0,0"/>
                        </v:shape>
                      </v:group>
                      <v:group id="Group 153" o:spid="_x0000_s1051" style="position:absolute;left:932;top:480;width:328;height:270" coordorigin="932,480" coordsize="328,2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UJ2MQAAADcAAAADwAAAGRycy9kb3ducmV2LnhtbERPS2vCQBC+F/wPywi9&#10;1U1sKxqziogtPYjgA8TbkJ08MDsbstsk/vtuodDbfHzPSdeDqUVHrassK4gnEQjizOqKCwWX88fL&#10;HITzyBpry6TgQQ7Wq9FTiom2PR+pO/lChBB2CSoovW8SKV1WkkE3sQ1x4HLbGvQBtoXULfYh3NRy&#10;GkUzabDi0FBiQ9uSsvvp2yj47LHfvMa7bn/Pt4/b+f1w3cek1PN42CxBeBr8v/jP/aXD/MU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PUJ2MQAAADcAAAA&#10;DwAAAAAAAAAAAAAAAACqAgAAZHJzL2Rvd25yZXYueG1sUEsFBgAAAAAEAAQA+gAAAJsDAAAAAA==&#10;">
                        <v:shape id="Freeform 154" o:spid="_x0000_s1052" style="position:absolute;left:932;top:480;width:328;height:270;visibility:visible;mso-wrap-style:square;v-text-anchor:top" coordsize="328,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Yuc8IA&#10;AADcAAAADwAAAGRycy9kb3ducmV2LnhtbERP32vCMBB+H+x/CCf4NlMHdVqbyhhMBnsY6ubz2ZxN&#10;sLmUJtP635vBwLf7+H5euRpcK87UB+tZwXSSgSCuvbbcKPjevT/NQYSIrLH1TAquFGBVPT6UWGh/&#10;4Q2dt7ERKYRDgQpMjF0hZagNOQwT3xEn7uh7hzHBvpG6x0sKd618zrKZdGg5NRjs6M1Qfdr+OgV1&#10;vpjn+8N+be3VvFj8NPTztVFqPBpelyAiDfEu/nd/6DR/kcPfM+kCW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ti5zwgAAANwAAAAPAAAAAAAAAAAAAAAAAJgCAABkcnMvZG93&#10;bnJldi54bWxQSwUGAAAAAAQABAD1AAAAhwMAAAAA&#10;" path="m184,l132,,112,1,52,22,7,67,,93r6,12l28,117r19,12l81,200r,63l89,270r171,l268,263r,-10l98,253r,-44l82,144,39,103,19,93,27,72,76,30,184,17r68,l249,16,230,8,211,3,192,r-8,e" stroked="f">
                          <v:path arrowok="t" o:connecttype="custom" o:connectlocs="184,480;132,480;112,481;52,502;7,547;0,573;6,585;28,597;47,609;81,680;81,743;89,750;260,750;268,743;268,733;98,733;98,689;82,624;39,583;19,573;27,552;76,510;184,497;252,497;249,496;230,488;211,483;192,480;184,480" o:connectangles="0,0,0,0,0,0,0,0,0,0,0,0,0,0,0,0,0,0,0,0,0,0,0,0,0,0,0,0,0"/>
                        </v:shape>
                        <v:shape id="Freeform 155" o:spid="_x0000_s1053" style="position:absolute;left:932;top:480;width:328;height:270;visibility:visible;mso-wrap-style:square;v-text-anchor:top" coordsize="328,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SwBMEA&#10;AADcAAAADwAAAGRycy9kb3ducmV2LnhtbERPTWsCMRC9C/0PYQq9abaCuq5GKQWl4KFoq+dxM25C&#10;N5NlE3X996YgeJvH+5z5snO1uFAbrGcF74MMBHHpteVKwe/Pqp+DCBFZY+2ZFNwowHLx0ptjof2V&#10;t3TZxUqkEA4FKjAxNoWUoTTkMAx8Q5y4k28dxgTbSuoWrync1XKYZWPp0HJqMNjQp6Hyb3d2CsrR&#10;NB8djoe1tTczsbgxtP/eKvX22n3MQETq4lP8cH/pNH86hv9n0gVyc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ksATBAAAA3AAAAA8AAAAAAAAAAAAAAAAAmAIAAGRycy9kb3du&#10;cmV2LnhtbFBLBQYAAAAABAAEAPUAAACGAwAAAAA=&#10;" path="m252,17r-68,l203,19r20,4l279,54r28,32l290,101r-13,15l266,132r-7,18l255,170r-4,83l268,253r3,-64l273,166r6,-19l289,132r16,-14l325,102r3,-13l317,70,302,53,286,38,268,26,252,17e" stroked="f">
                          <v:path arrowok="t" o:connecttype="custom" o:connectlocs="252,497;184,497;203,499;223,503;279,534;307,566;290,581;277,596;266,612;259,630;255,650;251,733;268,733;271,669;273,646;279,627;289,612;305,598;325,582;328,569;317,550;302,533;286,518;268,506;252,497" o:connectangles="0,0,0,0,0,0,0,0,0,0,0,0,0,0,0,0,0,0,0,0,0,0,0,0,0"/>
                        </v:shape>
                      </v:group>
                      <v:group id="Group 156" o:spid="_x0000_s1054" style="position:absolute;left:1185;top:560;width:259;height:187" coordorigin="1185,560" coordsize="259,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eXr8QAAADcAAAADwAAAGRycy9kb3ducmV2LnhtbERPS2vCQBC+F/wPywi9&#10;1U0srRqziogtPYjgA8TbkJ08MDsbstsk/vtuodDbfHzPSdeDqUVHrassK4gnEQjizOqKCwWX88fL&#10;HITzyBpry6TgQQ7Wq9FTiom2PR+pO/lChBB2CSoovW8SKV1WkkE3sQ1x4HLbGvQBtoXULfYh3NRy&#10;GkXv0mDFoaHEhrYlZffTt1Hw2WO/eY133f6ebx+389vhuo9JqefxsFmC8DT4f/Gf+0uH+YsZ/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eXr8QAAADcAAAA&#10;DwAAAAAAAAAAAAAAAACqAgAAZHJzL2Rvd25yZXYueG1sUEsFBgAAAAAEAAQA+gAAAJsDAAAAAA==&#10;">
                        <v:shape id="Freeform 157" o:spid="_x0000_s1055" style="position:absolute;left:1185;top:560;width:259;height:187;visibility:visible;mso-wrap-style:square;v-text-anchor:top" coordsize="259,1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MI4sQA&#10;AADcAAAADwAAAGRycy9kb3ducmV2LnhtbESPQWvCQBCF74L/YRmhN93owcboKo1S8CRULfQ4ZMck&#10;NTsbsqvGf+8cCr3N8N68981q07tG3akLtWcD00kCirjwtubSwPn0OU5BhYhssfFMBp4UYLMeDlaY&#10;Wf/gL7ofY6kkhEOGBqoY20zrUFTkMEx8SyzaxXcOo6xdqW2HDwl3jZ4lyVw7rFkaKmxpW1FxPd6c&#10;gTTf/ua4m78/d9fD4ac+f6c5T415G/UfS1CR+vhv/rveW8FfCK08IxPo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TCOLEAAAA3AAAAA8AAAAAAAAAAAAAAAAAmAIAAGRycy9k&#10;b3ducmV2LnhtbFBLBQYAAAAABAAEAPUAAACJAwAAAAA=&#10;" path="m149,l71,7,20,46,,108r,75l3,187r252,l259,183r,-5l258,92,229,34,172,2,149,e" fillcolor="#f7941d" stroked="f">
                          <v:path arrowok="t" o:connecttype="custom" o:connectlocs="149,560;71,567;20,606;0,668;0,743;3,747;255,747;259,743;259,738;258,652;229,594;172,562;149,560" o:connectangles="0,0,0,0,0,0,0,0,0,0,0,0,0"/>
                        </v:shape>
                      </v:group>
                      <v:group id="Group 158" o:spid="_x0000_s1056" style="position:absolute;left:1176;top:551;width:276;height:204" coordorigin="1176,551" coordsize="276,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shape id="Freeform 159" o:spid="_x0000_s1057" style="position:absolute;left:1176;top:551;width:276;height:204;visibility:visible;mso-wrap-style:square;v-text-anchor:top" coordsize="27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q/sMA&#10;AADcAAAADwAAAGRycy9kb3ducmV2LnhtbESPQWvCQBSE70L/w/IKvemmPRRJXUNMqxQ8FLW9P7Kv&#10;STD7NmSfJvn3XUHocZiZb5hVNrpWXakPjWcDz4sEFHHpbcOVge/Tdr4EFQTZYuuZDEwUIFs/zFaY&#10;Wj/wga5HqVSEcEjRQC3SpVqHsiaHYeE74uj9+t6hRNlX2vY4RLhr9UuSvGqHDceFGjsqairPx4sz&#10;MB7k4/2rzfc/xbaRbsr1biPamKfHMX8DJTTKf/je/rQGIhFuZ+IR0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q/sMAAADcAAAADwAAAAAAAAAAAAAAAACYAgAAZHJzL2Rv&#10;d25yZXYueG1sUEsFBgAAAAAEAAQA9QAAAIgDAAAAAA==&#10;" path="m158,l118,,95,3,37,32,4,88,,197r8,8l269,205r7,-8l276,187r-259,l17,117,39,56,93,21,219,18,209,12,188,4,165,1,158,e" stroked="f">
                          <v:path arrowok="t" o:connecttype="custom" o:connectlocs="158,551;118,551;95,554;37,583;4,639;0,748;8,756;269,756;276,748;276,738;17,738;17,668;39,607;93,572;219,569;209,563;188,555;165,552;158,551" o:connectangles="0,0,0,0,0,0,0,0,0,0,0,0,0,0,0,0,0,0,0"/>
                        </v:shape>
                        <v:shape id="Freeform 160" o:spid="_x0000_s1058" style="position:absolute;left:1176;top:551;width:276;height:204;visibility:visible;mso-wrap-style:square;v-text-anchor:top" coordsize="27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ZPZcMA&#10;AADcAAAADwAAAGRycy9kb3ducmV2LnhtbESPS4vCQBCE7wv+h6EFb+tED7JER8n6QtiD+Nh7k+lN&#10;wmZ6QqbV+O8dQfBYVNVX1GzRuVpdqQ2VZwOjYQKKOPe24sLA+bT5/AIVBNli7ZkM3CnAYt77mGFq&#10;/Y0PdD1KoSKEQ4oGSpEm1TrkJTkMQ98QR+/Ptw4lyrbQtsVbhLtaj5Nkoh1WHBdKbGhZUv5/vDgD&#10;3UHWq32d/fwuN5U090xvv0UbM+h32RSUUCfv8Ku9swbGyQieZ+IR0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ZPZcMAAADcAAAADwAAAAAAAAAAAAAAAACYAgAAZHJzL2Rv&#10;d25yZXYueG1sUEsFBgAAAAAEAAQA9QAAAIgDAAAAAA==&#10;" path="m219,18r-61,l181,20r21,7l248,72r11,115l276,187r,-70l274,94,268,73,258,54,244,37,228,23r-9,-5e" stroked="f">
                          <v:path arrowok="t" o:connecttype="custom" o:connectlocs="219,569;158,569;181,571;202,578;248,623;259,738;276,738;276,668;274,645;268,624;258,605;244,588;228,574;219,569" o:connectangles="0,0,0,0,0,0,0,0,0,0,0,0,0,0"/>
                        </v:shape>
                      </v:group>
                      <v:group id="Group 161" o:spid="_x0000_s1059" style="position:absolute;left:1238;top:407;width:153;height:150" coordorigin="1238,407" coordsize="153,1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f8DMxgAAANwA&#10;AAAPAAAAAAAAAAAAAAAAAKoCAABkcnMvZG93bnJldi54bWxQSwUGAAAAAAQABAD6AAAAnQMAAAAA&#10;">
                        <v:shape id="Freeform 162" o:spid="_x0000_s1060" style="position:absolute;left:1238;top:407;width:153;height:150;visibility:visible;mso-wrap-style:square;v-text-anchor:top" coordsize="153,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YLw8QA&#10;AADcAAAADwAAAGRycy9kb3ducmV2LnhtbESP0WrCQBRE3wv+w3IF33SjgmjqJoiSUvWhVPsBt9nb&#10;bDB7N2S3Mf17t1Do4zAzZ5htPthG9NT52rGC+SwBQVw6XXOl4ONaTNcgfEDW2DgmBT/kIc9GT1tM&#10;tbvzO/WXUIkIYZ+iAhNCm0rpS0MW/cy1xNH7cp3FEGVXSd3hPcJtIxdJspIWa44LBlvaGypvl2+r&#10;oPj0+mwsHsvNIE/mZd4Xh/ObUpPxsHsGEWgI/+G/9qtWsEiW8HsmHgGZ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mC8PEAAAA3AAAAA8AAAAAAAAAAAAAAAAAmAIAAGRycy9k&#10;b3ducmV2LnhtbFBLBQYAAAAABAAEAPUAAACJAwAAAAA=&#10;" path="m60,l11,37,,83r6,21l17,123r17,14l54,146r22,4l86,149r54,-33l153,73,150,54,87,2,60,e" fillcolor="#f7941d" stroked="f">
                          <v:path arrowok="t" o:connecttype="custom" o:connectlocs="60,407;11,444;0,490;6,511;17,530;34,544;54,553;76,557;86,556;140,523;153,480;150,461;87,409;60,407" o:connectangles="0,0,0,0,0,0,0,0,0,0,0,0,0,0"/>
                        </v:shape>
                      </v:group>
                      <v:group id="Group 163" o:spid="_x0000_s1061" style="position:absolute;left:1232;top:397;width:166;height:166" coordorigin="1232,397" coordsize="166,1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r9I8YAAADcAAAADwAAAGRycy9kb3ducmV2LnhtbESPT2vCQBTE7wW/w/KE&#10;3uomsZWSuoqIlh6kYCKU3h7ZZxLMvg3ZNX++fbdQ6HGYmd8w6+1oGtFT52rLCuJFBIK4sLrmUsEl&#10;Pz69gnAeWWNjmRRM5GC7mT2sMdV24DP1mS9FgLBLUUHlfZtK6YqKDLqFbYmDd7WdQR9kV0rd4RDg&#10;ppFJFK2kwZrDQoUt7SsqbtndKHgfcNgt40N/ul3303f+8vl1ikmpx/m4ewPhafT/4b/2h1aQRM/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2v0jxgAAANwA&#10;AAAPAAAAAAAAAAAAAAAAAKoCAABkcnMvZG93bnJldi54bWxQSwUGAAAAAAQABAD6AAAAnQMAAAAA&#10;">
                        <v:shape id="Freeform 164" o:spid="_x0000_s1062" style="position:absolute;left:1232;top:397;width:166;height:166;visibility:visible;mso-wrap-style:square;v-text-anchor:top" coordsize="166,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PUmsUA&#10;AADcAAAADwAAAGRycy9kb3ducmV2LnhtbESPQWsCMRSE74L/ITzBmyaKWtkaRYRWDz2o7cHeHpvX&#10;3djNy7KJ6/bfNwWhx2FmvmFWm85VoqUmWM8aJmMFgjj3xnKh4eP9ZbQEESKywcozafihAJt1v7fC&#10;zPg7n6g9x0IkCIcMNZQx1pmUIS/JYRj7mjh5X75xGJNsCmkavCe4q+RUqYV0aDktlFjTrqT8+3xz&#10;Gp7a/ZGvbzu1f73M8Hiyc3vtPrUeDrrtM4hIXfwPP9oHo2Gq5vB3Jh0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c9SaxQAAANwAAAAPAAAAAAAAAAAAAAAAAJgCAABkcnMv&#10;ZG93bnJldi54bWxQSwUGAAAAAAQABAD1AAAAigMAAAAA&#10;" path="m82,l22,25,,62,1,90r29,59l64,166r27,-1l115,158r15,-8l92,150,67,147,45,139,29,125,19,108,14,88,18,65,27,45,43,30,62,20,82,17r50,l132,16,114,6,95,1,82,e" stroked="f">
                          <v:path arrowok="t" o:connecttype="custom" o:connectlocs="82,397;22,422;0,459;1,487;30,546;64,563;91,562;115,555;130,547;92,547;67,544;45,536;29,522;19,505;14,485;18,462;27,442;43,427;62,417;82,414;132,414;132,413;114,403;95,398;82,397" o:connectangles="0,0,0,0,0,0,0,0,0,0,0,0,0,0,0,0,0,0,0,0,0,0,0,0,0"/>
                        </v:shape>
                        <v:shape id="Freeform 165" o:spid="_x0000_s1063" style="position:absolute;left:1232;top:397;width:166;height:166;visibility:visible;mso-wrap-style:square;v-text-anchor:top" coordsize="166,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FK7cUA&#10;AADcAAAADwAAAGRycy9kb3ducmV2LnhtbESPQWsCMRSE74L/ITzBmyaKtbI1igitHnpQ24O9PTav&#10;u7Gbl2UT1+2/bwShx2FmvmGW685VoqUmWM8aJmMFgjj3xnKh4fPjdbQAESKywcozafilAOtVv7fE&#10;zPgbH6k9xUIkCIcMNZQx1pmUIS/JYRj7mjh5375xGJNsCmkavCW4q+RUqbl0aDktlFjTtqT853R1&#10;Gp7b3YEv71u1ezvP8HC0T/bSfWk9HHSbFxCRuvgffrT3RsNUzeF+Jh0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oUrtxQAAANwAAAAPAAAAAAAAAAAAAAAAAJgCAABkcnMv&#10;ZG93bnJldi54bWxQSwUGAAAAAAQABAD1AAAAigMAAAAA&#10;" path="m132,17r-50,l105,21r19,10l139,47r9,19l146,94r-7,22l127,133r-16,11l92,150r38,l134,148r15,-14l160,118r6,-19l164,73,157,50,146,31,132,17e" stroked="f">
                          <v:path arrowok="t" o:connecttype="custom" o:connectlocs="132,414;82,414;105,418;124,428;139,444;148,463;146,491;139,513;127,530;111,541;92,547;130,547;134,545;149,531;160,515;166,496;164,470;157,447;146,428;132,414" o:connectangles="0,0,0,0,0,0,0,0,0,0,0,0,0,0,0,0,0,0,0,0"/>
                        </v:shape>
                      </v:group>
                      <w10:wrap type="tight" anchorx="page"/>
                    </v:group>
                  </w:pict>
                </mc:Fallback>
              </mc:AlternateContent>
            </w:r>
          </w:p>
        </w:tc>
        <w:tc>
          <w:tcPr>
            <w:tcW w:w="7592" w:type="dxa"/>
          </w:tcPr>
          <w:p w14:paraId="42712ADB" w14:textId="77777777" w:rsidR="00FC28F4" w:rsidRDefault="00FC28F4" w:rsidP="00EE0D2A">
            <w:pPr>
              <w:spacing w:before="80" w:after="120"/>
              <w:rPr>
                <w:rFonts w:cs="Arial"/>
                <w:szCs w:val="20"/>
              </w:rPr>
            </w:pPr>
            <w:r w:rsidRPr="002407D6">
              <w:rPr>
                <w:rFonts w:cs="Arial"/>
                <w:b/>
                <w:szCs w:val="20"/>
              </w:rPr>
              <w:t>Peering</w:t>
            </w:r>
            <w:r>
              <w:t>: These indicators are used to determine peer groups.</w:t>
            </w:r>
          </w:p>
        </w:tc>
      </w:tr>
      <w:tr w:rsidR="00FC28F4" w14:paraId="2200A6E4" w14:textId="77777777" w:rsidTr="00EE0D2A">
        <w:trPr>
          <w:trHeight w:val="1475"/>
        </w:trPr>
        <w:tc>
          <w:tcPr>
            <w:tcW w:w="1066" w:type="dxa"/>
          </w:tcPr>
          <w:p w14:paraId="4E83F8A4" w14:textId="77777777" w:rsidR="00FC28F4" w:rsidRDefault="00FC28F4" w:rsidP="00EE0D2A">
            <w:pPr>
              <w:spacing w:before="80" w:after="120"/>
              <w:rPr>
                <w:rFonts w:cs="Arial"/>
                <w:szCs w:val="20"/>
              </w:rPr>
            </w:pPr>
            <w:r w:rsidRPr="00A2560B">
              <w:rPr>
                <w:rFonts w:cs="Arial"/>
                <w:noProof/>
                <w:szCs w:val="20"/>
                <w:lang w:eastAsia="en-GB"/>
              </w:rPr>
              <mc:AlternateContent>
                <mc:Choice Requires="wpg">
                  <w:drawing>
                    <wp:anchor distT="0" distB="0" distL="114300" distR="114300" simplePos="0" relativeHeight="251676672" behindDoc="1" locked="0" layoutInCell="1" allowOverlap="1" wp14:anchorId="282B3F96" wp14:editId="1E332CFE">
                      <wp:simplePos x="0" y="0"/>
                      <wp:positionH relativeFrom="page">
                        <wp:posOffset>0</wp:posOffset>
                      </wp:positionH>
                      <wp:positionV relativeFrom="paragraph">
                        <wp:posOffset>0</wp:posOffset>
                      </wp:positionV>
                      <wp:extent cx="539750" cy="539750"/>
                      <wp:effectExtent l="0" t="0" r="0" b="0"/>
                      <wp:wrapTight wrapText="bothSides">
                        <wp:wrapPolygon edited="0">
                          <wp:start x="0" y="0"/>
                          <wp:lineTo x="0" y="20584"/>
                          <wp:lineTo x="20584" y="20584"/>
                          <wp:lineTo x="20584" y="0"/>
                          <wp:lineTo x="0" y="0"/>
                        </wp:wrapPolygon>
                      </wp:wrapTight>
                      <wp:docPr id="91"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9750" cy="539750"/>
                                <a:chOff x="582" y="-4"/>
                                <a:chExt cx="1028" cy="1028"/>
                              </a:xfrm>
                            </wpg:grpSpPr>
                            <wpg:grpSp>
                              <wpg:cNvPr id="92" name="Group 51"/>
                              <wpg:cNvGrpSpPr>
                                <a:grpSpLocks/>
                              </wpg:cNvGrpSpPr>
                              <wpg:grpSpPr bwMode="auto">
                                <a:xfrm>
                                  <a:off x="582" y="-4"/>
                                  <a:ext cx="957" cy="1028"/>
                                  <a:chOff x="582" y="-4"/>
                                  <a:chExt cx="957" cy="1028"/>
                                </a:xfrm>
                              </wpg:grpSpPr>
                              <wps:wsp>
                                <wps:cNvPr id="93" name="Freeform 52"/>
                                <wps:cNvSpPr>
                                  <a:spLocks/>
                                </wps:cNvSpPr>
                                <wps:spPr bwMode="auto">
                                  <a:xfrm>
                                    <a:off x="582" y="-4"/>
                                    <a:ext cx="957" cy="1028"/>
                                  </a:xfrm>
                                  <a:custGeom>
                                    <a:avLst/>
                                    <a:gdLst>
                                      <a:gd name="T0" fmla="+- 0 1523 582"/>
                                      <a:gd name="T1" fmla="*/ T0 w 957"/>
                                      <a:gd name="T2" fmla="+- 0 -4 -4"/>
                                      <a:gd name="T3" fmla="*/ -4 h 1028"/>
                                      <a:gd name="T4" fmla="+- 0 669 582"/>
                                      <a:gd name="T5" fmla="*/ T4 w 957"/>
                                      <a:gd name="T6" fmla="+- 0 -4 -4"/>
                                      <a:gd name="T7" fmla="*/ -4 h 1028"/>
                                      <a:gd name="T8" fmla="+- 0 646 582"/>
                                      <a:gd name="T9" fmla="*/ T8 w 957"/>
                                      <a:gd name="T10" fmla="+- 0 -1 -4"/>
                                      <a:gd name="T11" fmla="*/ -1 h 1028"/>
                                      <a:gd name="T12" fmla="+- 0 595 582"/>
                                      <a:gd name="T13" fmla="*/ T12 w 957"/>
                                      <a:gd name="T14" fmla="+- 0 38 -4"/>
                                      <a:gd name="T15" fmla="*/ 38 h 1028"/>
                                      <a:gd name="T16" fmla="+- 0 582 582"/>
                                      <a:gd name="T17" fmla="*/ T16 w 957"/>
                                      <a:gd name="T18" fmla="+- 0 938 -4"/>
                                      <a:gd name="T19" fmla="*/ 938 h 1028"/>
                                      <a:gd name="T20" fmla="+- 0 585 582"/>
                                      <a:gd name="T21" fmla="*/ T20 w 957"/>
                                      <a:gd name="T22" fmla="+- 0 960 -4"/>
                                      <a:gd name="T23" fmla="*/ 960 h 1028"/>
                                      <a:gd name="T24" fmla="+- 0 623 582"/>
                                      <a:gd name="T25" fmla="*/ T24 w 957"/>
                                      <a:gd name="T26" fmla="+- 0 1011 -4"/>
                                      <a:gd name="T27" fmla="*/ 1011 h 1028"/>
                                      <a:gd name="T28" fmla="+- 0 1523 582"/>
                                      <a:gd name="T29" fmla="*/ T28 w 957"/>
                                      <a:gd name="T30" fmla="+- 0 1024 -4"/>
                                      <a:gd name="T31" fmla="*/ 1024 h 1028"/>
                                      <a:gd name="T32" fmla="+- 0 1539 582"/>
                                      <a:gd name="T33" fmla="*/ T32 w 957"/>
                                      <a:gd name="T34" fmla="+- 0 1022 -4"/>
                                      <a:gd name="T35" fmla="*/ 1022 h 1028"/>
                                      <a:gd name="T36" fmla="+- 0 669 582"/>
                                      <a:gd name="T37" fmla="*/ T36 w 957"/>
                                      <a:gd name="T38" fmla="+- 0 1022 -4"/>
                                      <a:gd name="T39" fmla="*/ 1022 h 1028"/>
                                      <a:gd name="T40" fmla="+- 0 646 582"/>
                                      <a:gd name="T41" fmla="*/ T40 w 957"/>
                                      <a:gd name="T42" fmla="+- 0 1019 -4"/>
                                      <a:gd name="T43" fmla="*/ 1019 h 1028"/>
                                      <a:gd name="T44" fmla="+- 0 596 582"/>
                                      <a:gd name="T45" fmla="*/ T44 w 957"/>
                                      <a:gd name="T46" fmla="+- 0 980 -4"/>
                                      <a:gd name="T47" fmla="*/ 980 h 1028"/>
                                      <a:gd name="T48" fmla="+- 0 584 582"/>
                                      <a:gd name="T49" fmla="*/ T48 w 957"/>
                                      <a:gd name="T50" fmla="+- 0 938 -4"/>
                                      <a:gd name="T51" fmla="*/ 938 h 1028"/>
                                      <a:gd name="T52" fmla="+- 0 584 582"/>
                                      <a:gd name="T53" fmla="*/ T52 w 957"/>
                                      <a:gd name="T54" fmla="+- 0 83 -4"/>
                                      <a:gd name="T55" fmla="*/ 83 h 1028"/>
                                      <a:gd name="T56" fmla="+- 0 609 582"/>
                                      <a:gd name="T57" fmla="*/ T56 w 957"/>
                                      <a:gd name="T58" fmla="+- 0 23 -4"/>
                                      <a:gd name="T59" fmla="*/ 23 h 1028"/>
                                      <a:gd name="T60" fmla="+- 0 669 582"/>
                                      <a:gd name="T61" fmla="*/ T60 w 957"/>
                                      <a:gd name="T62" fmla="+- 0 -1 -4"/>
                                      <a:gd name="T63" fmla="*/ -1 h 1028"/>
                                      <a:gd name="T64" fmla="+- 0 1538 582"/>
                                      <a:gd name="T65" fmla="*/ T64 w 957"/>
                                      <a:gd name="T66" fmla="+- 0 -1 -4"/>
                                      <a:gd name="T67" fmla="*/ -1 h 1028"/>
                                      <a:gd name="T68" fmla="+- 0 1527 582"/>
                                      <a:gd name="T69" fmla="*/ T68 w 957"/>
                                      <a:gd name="T70" fmla="+- 0 -4 -4"/>
                                      <a:gd name="T71" fmla="*/ -4 h 1028"/>
                                      <a:gd name="T72" fmla="+- 0 1523 582"/>
                                      <a:gd name="T73" fmla="*/ T72 w 957"/>
                                      <a:gd name="T74" fmla="+- 0 -4 -4"/>
                                      <a:gd name="T75" fmla="*/ -4 h 10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57" h="1028">
                                        <a:moveTo>
                                          <a:pt x="941" y="0"/>
                                        </a:moveTo>
                                        <a:lnTo>
                                          <a:pt x="87" y="0"/>
                                        </a:lnTo>
                                        <a:lnTo>
                                          <a:pt x="64" y="3"/>
                                        </a:lnTo>
                                        <a:lnTo>
                                          <a:pt x="13" y="42"/>
                                        </a:lnTo>
                                        <a:lnTo>
                                          <a:pt x="0" y="942"/>
                                        </a:lnTo>
                                        <a:lnTo>
                                          <a:pt x="3" y="964"/>
                                        </a:lnTo>
                                        <a:lnTo>
                                          <a:pt x="41" y="1015"/>
                                        </a:lnTo>
                                        <a:lnTo>
                                          <a:pt x="941" y="1028"/>
                                        </a:lnTo>
                                        <a:lnTo>
                                          <a:pt x="957" y="1026"/>
                                        </a:lnTo>
                                        <a:lnTo>
                                          <a:pt x="87" y="1026"/>
                                        </a:lnTo>
                                        <a:lnTo>
                                          <a:pt x="64" y="1023"/>
                                        </a:lnTo>
                                        <a:lnTo>
                                          <a:pt x="14" y="984"/>
                                        </a:lnTo>
                                        <a:lnTo>
                                          <a:pt x="2" y="942"/>
                                        </a:lnTo>
                                        <a:lnTo>
                                          <a:pt x="2" y="87"/>
                                        </a:lnTo>
                                        <a:lnTo>
                                          <a:pt x="27" y="27"/>
                                        </a:lnTo>
                                        <a:lnTo>
                                          <a:pt x="87" y="3"/>
                                        </a:lnTo>
                                        <a:lnTo>
                                          <a:pt x="956" y="3"/>
                                        </a:lnTo>
                                        <a:lnTo>
                                          <a:pt x="945" y="0"/>
                                        </a:lnTo>
                                        <a:lnTo>
                                          <a:pt x="941" y="0"/>
                                        </a:lnTo>
                                      </a:path>
                                    </a:pathLst>
                                  </a:custGeom>
                                  <a:solidFill>
                                    <a:srgbClr val="A7A9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4" name="Group 53"/>
                              <wpg:cNvGrpSpPr>
                                <a:grpSpLocks/>
                              </wpg:cNvGrpSpPr>
                              <wpg:grpSpPr bwMode="auto">
                                <a:xfrm>
                                  <a:off x="669" y="-1"/>
                                  <a:ext cx="941" cy="1024"/>
                                  <a:chOff x="669" y="-1"/>
                                  <a:chExt cx="941" cy="1024"/>
                                </a:xfrm>
                              </wpg:grpSpPr>
                              <wps:wsp>
                                <wps:cNvPr id="95" name="Freeform 54"/>
                                <wps:cNvSpPr>
                                  <a:spLocks/>
                                </wps:cNvSpPr>
                                <wps:spPr bwMode="auto">
                                  <a:xfrm>
                                    <a:off x="669" y="-1"/>
                                    <a:ext cx="941" cy="1024"/>
                                  </a:xfrm>
                                  <a:custGeom>
                                    <a:avLst/>
                                    <a:gdLst>
                                      <a:gd name="T0" fmla="+- 0 1538 669"/>
                                      <a:gd name="T1" fmla="*/ T0 w 941"/>
                                      <a:gd name="T2" fmla="+- 0 -1 -1"/>
                                      <a:gd name="T3" fmla="*/ -1 h 1024"/>
                                      <a:gd name="T4" fmla="+- 0 1523 669"/>
                                      <a:gd name="T5" fmla="*/ T4 w 941"/>
                                      <a:gd name="T6" fmla="+- 0 -1 -1"/>
                                      <a:gd name="T7" fmla="*/ -1 h 1024"/>
                                      <a:gd name="T8" fmla="+- 0 1546 669"/>
                                      <a:gd name="T9" fmla="*/ T8 w 941"/>
                                      <a:gd name="T10" fmla="+- 0 2 -1"/>
                                      <a:gd name="T11" fmla="*/ 2 h 1024"/>
                                      <a:gd name="T12" fmla="+- 0 1566 669"/>
                                      <a:gd name="T13" fmla="*/ T12 w 941"/>
                                      <a:gd name="T14" fmla="+- 0 10 -1"/>
                                      <a:gd name="T15" fmla="*/ 10 h 1024"/>
                                      <a:gd name="T16" fmla="+- 0 1605 669"/>
                                      <a:gd name="T17" fmla="*/ T16 w 941"/>
                                      <a:gd name="T18" fmla="+- 0 61 -1"/>
                                      <a:gd name="T19" fmla="*/ 61 h 1024"/>
                                      <a:gd name="T20" fmla="+- 0 1608 669"/>
                                      <a:gd name="T21" fmla="*/ T20 w 941"/>
                                      <a:gd name="T22" fmla="+- 0 83 -1"/>
                                      <a:gd name="T23" fmla="*/ 83 h 1024"/>
                                      <a:gd name="T24" fmla="+- 0 1608 669"/>
                                      <a:gd name="T25" fmla="*/ T24 w 941"/>
                                      <a:gd name="T26" fmla="+- 0 938 -1"/>
                                      <a:gd name="T27" fmla="*/ 938 h 1024"/>
                                      <a:gd name="T28" fmla="+- 0 1583 669"/>
                                      <a:gd name="T29" fmla="*/ T28 w 941"/>
                                      <a:gd name="T30" fmla="+- 0 997 -1"/>
                                      <a:gd name="T31" fmla="*/ 997 h 1024"/>
                                      <a:gd name="T32" fmla="+- 0 1523 669"/>
                                      <a:gd name="T33" fmla="*/ T32 w 941"/>
                                      <a:gd name="T34" fmla="+- 0 1022 -1"/>
                                      <a:gd name="T35" fmla="*/ 1022 h 1024"/>
                                      <a:gd name="T36" fmla="+- 0 669 669"/>
                                      <a:gd name="T37" fmla="*/ T36 w 941"/>
                                      <a:gd name="T38" fmla="+- 0 1022 -1"/>
                                      <a:gd name="T39" fmla="*/ 1022 h 1024"/>
                                      <a:gd name="T40" fmla="+- 0 1539 669"/>
                                      <a:gd name="T41" fmla="*/ T40 w 941"/>
                                      <a:gd name="T42" fmla="+- 0 1022 -1"/>
                                      <a:gd name="T43" fmla="*/ 1022 h 1024"/>
                                      <a:gd name="T44" fmla="+- 0 1597 669"/>
                                      <a:gd name="T45" fmla="*/ T44 w 941"/>
                                      <a:gd name="T46" fmla="+- 0 983 -1"/>
                                      <a:gd name="T47" fmla="*/ 983 h 1024"/>
                                      <a:gd name="T48" fmla="+- 0 1610 669"/>
                                      <a:gd name="T49" fmla="*/ T48 w 941"/>
                                      <a:gd name="T50" fmla="+- 0 83 -1"/>
                                      <a:gd name="T51" fmla="*/ 83 h 1024"/>
                                      <a:gd name="T52" fmla="+- 0 1607 669"/>
                                      <a:gd name="T53" fmla="*/ T52 w 941"/>
                                      <a:gd name="T54" fmla="+- 0 61 -1"/>
                                      <a:gd name="T55" fmla="*/ 61 h 1024"/>
                                      <a:gd name="T56" fmla="+- 0 1599 669"/>
                                      <a:gd name="T57" fmla="*/ T56 w 941"/>
                                      <a:gd name="T58" fmla="+- 0 40 -1"/>
                                      <a:gd name="T59" fmla="*/ 40 h 1024"/>
                                      <a:gd name="T60" fmla="+- 0 1586 669"/>
                                      <a:gd name="T61" fmla="*/ T60 w 941"/>
                                      <a:gd name="T62" fmla="+- 0 23 -1"/>
                                      <a:gd name="T63" fmla="*/ 23 h 1024"/>
                                      <a:gd name="T64" fmla="+- 0 1569 669"/>
                                      <a:gd name="T65" fmla="*/ T64 w 941"/>
                                      <a:gd name="T66" fmla="+- 0 9 -1"/>
                                      <a:gd name="T67" fmla="*/ 9 h 1024"/>
                                      <a:gd name="T68" fmla="+- 0 1549 669"/>
                                      <a:gd name="T69" fmla="*/ T68 w 941"/>
                                      <a:gd name="T70" fmla="+- 0 0 -1"/>
                                      <a:gd name="T71" fmla="*/ 0 h 1024"/>
                                      <a:gd name="T72" fmla="+- 0 1538 669"/>
                                      <a:gd name="T73" fmla="*/ T72 w 941"/>
                                      <a:gd name="T74" fmla="+- 0 -1 -1"/>
                                      <a:gd name="T75" fmla="*/ -1 h 10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41" h="1024">
                                        <a:moveTo>
                                          <a:pt x="869" y="0"/>
                                        </a:moveTo>
                                        <a:lnTo>
                                          <a:pt x="854" y="0"/>
                                        </a:lnTo>
                                        <a:lnTo>
                                          <a:pt x="877" y="3"/>
                                        </a:lnTo>
                                        <a:lnTo>
                                          <a:pt x="897" y="11"/>
                                        </a:lnTo>
                                        <a:lnTo>
                                          <a:pt x="936" y="62"/>
                                        </a:lnTo>
                                        <a:lnTo>
                                          <a:pt x="939" y="84"/>
                                        </a:lnTo>
                                        <a:lnTo>
                                          <a:pt x="939" y="939"/>
                                        </a:lnTo>
                                        <a:lnTo>
                                          <a:pt x="914" y="998"/>
                                        </a:lnTo>
                                        <a:lnTo>
                                          <a:pt x="854" y="1023"/>
                                        </a:lnTo>
                                        <a:lnTo>
                                          <a:pt x="0" y="1023"/>
                                        </a:lnTo>
                                        <a:lnTo>
                                          <a:pt x="870" y="1023"/>
                                        </a:lnTo>
                                        <a:lnTo>
                                          <a:pt x="928" y="984"/>
                                        </a:lnTo>
                                        <a:lnTo>
                                          <a:pt x="941" y="84"/>
                                        </a:lnTo>
                                        <a:lnTo>
                                          <a:pt x="938" y="62"/>
                                        </a:lnTo>
                                        <a:lnTo>
                                          <a:pt x="930" y="41"/>
                                        </a:lnTo>
                                        <a:lnTo>
                                          <a:pt x="917" y="24"/>
                                        </a:lnTo>
                                        <a:lnTo>
                                          <a:pt x="900" y="10"/>
                                        </a:lnTo>
                                        <a:lnTo>
                                          <a:pt x="880" y="1"/>
                                        </a:lnTo>
                                        <a:lnTo>
                                          <a:pt x="869" y="0"/>
                                        </a:lnTo>
                                      </a:path>
                                    </a:pathLst>
                                  </a:custGeom>
                                  <a:solidFill>
                                    <a:srgbClr val="A7A9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96" name="Picture 5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617" y="32"/>
                                    <a:ext cx="958" cy="958"/>
                                  </a:xfrm>
                                  <a:prstGeom prst="rect">
                                    <a:avLst/>
                                  </a:prstGeom>
                                  <a:noFill/>
                                  <a:extLst>
                                    <a:ext uri="{909E8E84-426E-40DD-AFC4-6F175D3DCCD1}">
                                      <a14:hiddenFill xmlns:a14="http://schemas.microsoft.com/office/drawing/2010/main">
                                        <a:solidFill>
                                          <a:srgbClr val="FFFFFF"/>
                                        </a:solidFill>
                                      </a14:hiddenFill>
                                    </a:ext>
                                  </a:extLst>
                                </pic:spPr>
                              </pic:pic>
                            </wpg:grpSp>
                            <wpg:grpSp>
                              <wpg:cNvPr id="97" name="Group 56"/>
                              <wpg:cNvGrpSpPr>
                                <a:grpSpLocks/>
                              </wpg:cNvGrpSpPr>
                              <wpg:grpSpPr bwMode="auto">
                                <a:xfrm>
                                  <a:off x="617" y="32"/>
                                  <a:ext cx="958" cy="958"/>
                                  <a:chOff x="617" y="32"/>
                                  <a:chExt cx="958" cy="958"/>
                                </a:xfrm>
                              </wpg:grpSpPr>
                              <wps:wsp>
                                <wps:cNvPr id="98" name="Freeform 57"/>
                                <wps:cNvSpPr>
                                  <a:spLocks/>
                                </wps:cNvSpPr>
                                <wps:spPr bwMode="auto">
                                  <a:xfrm>
                                    <a:off x="617" y="32"/>
                                    <a:ext cx="958" cy="958"/>
                                  </a:xfrm>
                                  <a:custGeom>
                                    <a:avLst/>
                                    <a:gdLst>
                                      <a:gd name="T0" fmla="+- 0 1575 617"/>
                                      <a:gd name="T1" fmla="*/ T0 w 958"/>
                                      <a:gd name="T2" fmla="+- 0 908 32"/>
                                      <a:gd name="T3" fmla="*/ 908 h 958"/>
                                      <a:gd name="T4" fmla="+- 0 1549 617"/>
                                      <a:gd name="T5" fmla="*/ T4 w 958"/>
                                      <a:gd name="T6" fmla="+- 0 968 32"/>
                                      <a:gd name="T7" fmla="*/ 968 h 958"/>
                                      <a:gd name="T8" fmla="+- 0 698 617"/>
                                      <a:gd name="T9" fmla="*/ T8 w 958"/>
                                      <a:gd name="T10" fmla="+- 0 989 32"/>
                                      <a:gd name="T11" fmla="*/ 989 h 958"/>
                                      <a:gd name="T12" fmla="+- 0 676 617"/>
                                      <a:gd name="T13" fmla="*/ T12 w 958"/>
                                      <a:gd name="T14" fmla="+- 0 986 32"/>
                                      <a:gd name="T15" fmla="*/ 986 h 958"/>
                                      <a:gd name="T16" fmla="+- 0 626 617"/>
                                      <a:gd name="T17" fmla="*/ T16 w 958"/>
                                      <a:gd name="T18" fmla="+- 0 946 32"/>
                                      <a:gd name="T19" fmla="*/ 946 h 958"/>
                                      <a:gd name="T20" fmla="+- 0 617 617"/>
                                      <a:gd name="T21" fmla="*/ T20 w 958"/>
                                      <a:gd name="T22" fmla="+- 0 113 32"/>
                                      <a:gd name="T23" fmla="*/ 113 h 958"/>
                                      <a:gd name="T24" fmla="+- 0 620 617"/>
                                      <a:gd name="T25" fmla="*/ T24 w 958"/>
                                      <a:gd name="T26" fmla="+- 0 90 32"/>
                                      <a:gd name="T27" fmla="*/ 90 h 958"/>
                                      <a:gd name="T28" fmla="+- 0 661 617"/>
                                      <a:gd name="T29" fmla="*/ T28 w 958"/>
                                      <a:gd name="T30" fmla="+- 0 41 32"/>
                                      <a:gd name="T31" fmla="*/ 41 h 958"/>
                                      <a:gd name="T32" fmla="+- 0 1494 617"/>
                                      <a:gd name="T33" fmla="*/ T32 w 958"/>
                                      <a:gd name="T34" fmla="+- 0 32 32"/>
                                      <a:gd name="T35" fmla="*/ 32 h 958"/>
                                      <a:gd name="T36" fmla="+- 0 1516 617"/>
                                      <a:gd name="T37" fmla="*/ T36 w 958"/>
                                      <a:gd name="T38" fmla="+- 0 35 32"/>
                                      <a:gd name="T39" fmla="*/ 35 h 958"/>
                                      <a:gd name="T40" fmla="+- 0 1566 617"/>
                                      <a:gd name="T41" fmla="*/ T40 w 958"/>
                                      <a:gd name="T42" fmla="+- 0 75 32"/>
                                      <a:gd name="T43" fmla="*/ 75 h 958"/>
                                      <a:gd name="T44" fmla="+- 0 1575 617"/>
                                      <a:gd name="T45" fmla="*/ T44 w 958"/>
                                      <a:gd name="T46" fmla="+- 0 908 32"/>
                                      <a:gd name="T47" fmla="*/ 908 h 9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958" h="958">
                                        <a:moveTo>
                                          <a:pt x="958" y="876"/>
                                        </a:moveTo>
                                        <a:lnTo>
                                          <a:pt x="932" y="936"/>
                                        </a:lnTo>
                                        <a:lnTo>
                                          <a:pt x="81" y="957"/>
                                        </a:lnTo>
                                        <a:lnTo>
                                          <a:pt x="59" y="954"/>
                                        </a:lnTo>
                                        <a:lnTo>
                                          <a:pt x="9" y="914"/>
                                        </a:lnTo>
                                        <a:lnTo>
                                          <a:pt x="0" y="81"/>
                                        </a:lnTo>
                                        <a:lnTo>
                                          <a:pt x="3" y="58"/>
                                        </a:lnTo>
                                        <a:lnTo>
                                          <a:pt x="44" y="9"/>
                                        </a:lnTo>
                                        <a:lnTo>
                                          <a:pt x="877" y="0"/>
                                        </a:lnTo>
                                        <a:lnTo>
                                          <a:pt x="899" y="3"/>
                                        </a:lnTo>
                                        <a:lnTo>
                                          <a:pt x="949" y="43"/>
                                        </a:lnTo>
                                        <a:lnTo>
                                          <a:pt x="958" y="876"/>
                                        </a:lnTo>
                                        <a:close/>
                                      </a:path>
                                    </a:pathLst>
                                  </a:custGeom>
                                  <a:noFill/>
                                  <a:ln w="1283">
                                    <a:solidFill>
                                      <a:srgbClr val="D1D3D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 name="Group 58"/>
                              <wpg:cNvGrpSpPr>
                                <a:grpSpLocks/>
                              </wpg:cNvGrpSpPr>
                              <wpg:grpSpPr bwMode="auto">
                                <a:xfrm>
                                  <a:off x="789" y="191"/>
                                  <a:ext cx="611" cy="580"/>
                                  <a:chOff x="789" y="191"/>
                                  <a:chExt cx="611" cy="580"/>
                                </a:xfrm>
                              </wpg:grpSpPr>
                              <wps:wsp>
                                <wps:cNvPr id="100" name="Freeform 59"/>
                                <wps:cNvSpPr>
                                  <a:spLocks/>
                                </wps:cNvSpPr>
                                <wps:spPr bwMode="auto">
                                  <a:xfrm>
                                    <a:off x="789" y="191"/>
                                    <a:ext cx="611" cy="580"/>
                                  </a:xfrm>
                                  <a:custGeom>
                                    <a:avLst/>
                                    <a:gdLst>
                                      <a:gd name="T0" fmla="+- 0 1098 789"/>
                                      <a:gd name="T1" fmla="*/ T0 w 611"/>
                                      <a:gd name="T2" fmla="+- 0 191 191"/>
                                      <a:gd name="T3" fmla="*/ 191 h 580"/>
                                      <a:gd name="T4" fmla="+- 0 1091 789"/>
                                      <a:gd name="T5" fmla="*/ T4 w 611"/>
                                      <a:gd name="T6" fmla="+- 0 191 191"/>
                                      <a:gd name="T7" fmla="*/ 191 h 580"/>
                                      <a:gd name="T8" fmla="+- 0 1088 789"/>
                                      <a:gd name="T9" fmla="*/ T8 w 611"/>
                                      <a:gd name="T10" fmla="+- 0 193 191"/>
                                      <a:gd name="T11" fmla="*/ 193 h 580"/>
                                      <a:gd name="T12" fmla="+- 0 998 789"/>
                                      <a:gd name="T13" fmla="*/ T12 w 611"/>
                                      <a:gd name="T14" fmla="+- 0 377 191"/>
                                      <a:gd name="T15" fmla="*/ 377 h 580"/>
                                      <a:gd name="T16" fmla="+- 0 794 789"/>
                                      <a:gd name="T17" fmla="*/ T16 w 611"/>
                                      <a:gd name="T18" fmla="+- 0 407 191"/>
                                      <a:gd name="T19" fmla="*/ 407 h 580"/>
                                      <a:gd name="T20" fmla="+- 0 792 789"/>
                                      <a:gd name="T21" fmla="*/ T20 w 611"/>
                                      <a:gd name="T22" fmla="+- 0 409 191"/>
                                      <a:gd name="T23" fmla="*/ 409 h 580"/>
                                      <a:gd name="T24" fmla="+- 0 789 789"/>
                                      <a:gd name="T25" fmla="*/ T24 w 611"/>
                                      <a:gd name="T26" fmla="+- 0 415 191"/>
                                      <a:gd name="T27" fmla="*/ 415 h 580"/>
                                      <a:gd name="T28" fmla="+- 0 790 789"/>
                                      <a:gd name="T29" fmla="*/ T28 w 611"/>
                                      <a:gd name="T30" fmla="+- 0 419 191"/>
                                      <a:gd name="T31" fmla="*/ 419 h 580"/>
                                      <a:gd name="T32" fmla="+- 0 937 789"/>
                                      <a:gd name="T33" fmla="*/ T32 w 611"/>
                                      <a:gd name="T34" fmla="+- 0 562 191"/>
                                      <a:gd name="T35" fmla="*/ 562 h 580"/>
                                      <a:gd name="T36" fmla="+- 0 903 789"/>
                                      <a:gd name="T37" fmla="*/ T36 w 611"/>
                                      <a:gd name="T38" fmla="+- 0 765 191"/>
                                      <a:gd name="T39" fmla="*/ 765 h 580"/>
                                      <a:gd name="T40" fmla="+- 0 904 789"/>
                                      <a:gd name="T41" fmla="*/ T40 w 611"/>
                                      <a:gd name="T42" fmla="+- 0 768 191"/>
                                      <a:gd name="T43" fmla="*/ 768 h 580"/>
                                      <a:gd name="T44" fmla="+- 0 908 789"/>
                                      <a:gd name="T45" fmla="*/ T44 w 611"/>
                                      <a:gd name="T46" fmla="+- 0 771 191"/>
                                      <a:gd name="T47" fmla="*/ 771 h 580"/>
                                      <a:gd name="T48" fmla="+- 0 910 789"/>
                                      <a:gd name="T49" fmla="*/ T48 w 611"/>
                                      <a:gd name="T50" fmla="+- 0 772 191"/>
                                      <a:gd name="T51" fmla="*/ 772 h 580"/>
                                      <a:gd name="T52" fmla="+- 0 913 789"/>
                                      <a:gd name="T53" fmla="*/ T52 w 611"/>
                                      <a:gd name="T54" fmla="+- 0 772 191"/>
                                      <a:gd name="T55" fmla="*/ 772 h 580"/>
                                      <a:gd name="T56" fmla="+- 0 914 789"/>
                                      <a:gd name="T57" fmla="*/ T56 w 611"/>
                                      <a:gd name="T58" fmla="+- 0 771 191"/>
                                      <a:gd name="T59" fmla="*/ 771 h 580"/>
                                      <a:gd name="T60" fmla="+- 0 1095 789"/>
                                      <a:gd name="T61" fmla="*/ T60 w 611"/>
                                      <a:gd name="T62" fmla="+- 0 677 191"/>
                                      <a:gd name="T63" fmla="*/ 677 h 580"/>
                                      <a:gd name="T64" fmla="+- 0 1272 789"/>
                                      <a:gd name="T65" fmla="*/ T64 w 611"/>
                                      <a:gd name="T66" fmla="+- 0 677 191"/>
                                      <a:gd name="T67" fmla="*/ 677 h 580"/>
                                      <a:gd name="T68" fmla="+- 0 1252 789"/>
                                      <a:gd name="T69" fmla="*/ T68 w 611"/>
                                      <a:gd name="T70" fmla="+- 0 562 191"/>
                                      <a:gd name="T71" fmla="*/ 562 h 580"/>
                                      <a:gd name="T72" fmla="+- 0 1399 789"/>
                                      <a:gd name="T73" fmla="*/ T72 w 611"/>
                                      <a:gd name="T74" fmla="+- 0 419 191"/>
                                      <a:gd name="T75" fmla="*/ 419 h 580"/>
                                      <a:gd name="T76" fmla="+- 0 1400 789"/>
                                      <a:gd name="T77" fmla="*/ T76 w 611"/>
                                      <a:gd name="T78" fmla="+- 0 415 191"/>
                                      <a:gd name="T79" fmla="*/ 415 h 580"/>
                                      <a:gd name="T80" fmla="+- 0 1398 789"/>
                                      <a:gd name="T81" fmla="*/ T80 w 611"/>
                                      <a:gd name="T82" fmla="+- 0 409 191"/>
                                      <a:gd name="T83" fmla="*/ 409 h 580"/>
                                      <a:gd name="T84" fmla="+- 0 1395 789"/>
                                      <a:gd name="T85" fmla="*/ T84 w 611"/>
                                      <a:gd name="T86" fmla="+- 0 407 191"/>
                                      <a:gd name="T87" fmla="*/ 407 h 580"/>
                                      <a:gd name="T88" fmla="+- 0 1192 789"/>
                                      <a:gd name="T89" fmla="*/ T88 w 611"/>
                                      <a:gd name="T90" fmla="+- 0 377 191"/>
                                      <a:gd name="T91" fmla="*/ 377 h 580"/>
                                      <a:gd name="T92" fmla="+- 0 1101 789"/>
                                      <a:gd name="T93" fmla="*/ T92 w 611"/>
                                      <a:gd name="T94" fmla="+- 0 193 191"/>
                                      <a:gd name="T95" fmla="*/ 193 h 580"/>
                                      <a:gd name="T96" fmla="+- 0 1098 789"/>
                                      <a:gd name="T97" fmla="*/ T96 w 611"/>
                                      <a:gd name="T98" fmla="+- 0 191 191"/>
                                      <a:gd name="T99" fmla="*/ 191 h 5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11" h="580">
                                        <a:moveTo>
                                          <a:pt x="309" y="0"/>
                                        </a:moveTo>
                                        <a:lnTo>
                                          <a:pt x="302" y="0"/>
                                        </a:lnTo>
                                        <a:lnTo>
                                          <a:pt x="299" y="2"/>
                                        </a:lnTo>
                                        <a:lnTo>
                                          <a:pt x="209" y="186"/>
                                        </a:lnTo>
                                        <a:lnTo>
                                          <a:pt x="5" y="216"/>
                                        </a:lnTo>
                                        <a:lnTo>
                                          <a:pt x="3" y="218"/>
                                        </a:lnTo>
                                        <a:lnTo>
                                          <a:pt x="0" y="224"/>
                                        </a:lnTo>
                                        <a:lnTo>
                                          <a:pt x="1" y="228"/>
                                        </a:lnTo>
                                        <a:lnTo>
                                          <a:pt x="148" y="371"/>
                                        </a:lnTo>
                                        <a:lnTo>
                                          <a:pt x="114" y="574"/>
                                        </a:lnTo>
                                        <a:lnTo>
                                          <a:pt x="115" y="577"/>
                                        </a:lnTo>
                                        <a:lnTo>
                                          <a:pt x="119" y="580"/>
                                        </a:lnTo>
                                        <a:lnTo>
                                          <a:pt x="121" y="581"/>
                                        </a:lnTo>
                                        <a:lnTo>
                                          <a:pt x="124" y="581"/>
                                        </a:lnTo>
                                        <a:lnTo>
                                          <a:pt x="125" y="580"/>
                                        </a:lnTo>
                                        <a:lnTo>
                                          <a:pt x="306" y="486"/>
                                        </a:lnTo>
                                        <a:lnTo>
                                          <a:pt x="483" y="486"/>
                                        </a:lnTo>
                                        <a:lnTo>
                                          <a:pt x="463" y="371"/>
                                        </a:lnTo>
                                        <a:lnTo>
                                          <a:pt x="610" y="228"/>
                                        </a:lnTo>
                                        <a:lnTo>
                                          <a:pt x="611" y="224"/>
                                        </a:lnTo>
                                        <a:lnTo>
                                          <a:pt x="609" y="218"/>
                                        </a:lnTo>
                                        <a:lnTo>
                                          <a:pt x="606" y="216"/>
                                        </a:lnTo>
                                        <a:lnTo>
                                          <a:pt x="403" y="186"/>
                                        </a:lnTo>
                                        <a:lnTo>
                                          <a:pt x="312" y="2"/>
                                        </a:lnTo>
                                        <a:lnTo>
                                          <a:pt x="309"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60"/>
                                <wps:cNvSpPr>
                                  <a:spLocks/>
                                </wps:cNvSpPr>
                                <wps:spPr bwMode="auto">
                                  <a:xfrm>
                                    <a:off x="789" y="191"/>
                                    <a:ext cx="611" cy="580"/>
                                  </a:xfrm>
                                  <a:custGeom>
                                    <a:avLst/>
                                    <a:gdLst>
                                      <a:gd name="T0" fmla="+- 0 1272 789"/>
                                      <a:gd name="T1" fmla="*/ T0 w 611"/>
                                      <a:gd name="T2" fmla="+- 0 677 191"/>
                                      <a:gd name="T3" fmla="*/ 677 h 580"/>
                                      <a:gd name="T4" fmla="+- 0 1095 789"/>
                                      <a:gd name="T5" fmla="*/ T4 w 611"/>
                                      <a:gd name="T6" fmla="+- 0 677 191"/>
                                      <a:gd name="T7" fmla="*/ 677 h 580"/>
                                      <a:gd name="T8" fmla="+- 0 1275 789"/>
                                      <a:gd name="T9" fmla="*/ T8 w 611"/>
                                      <a:gd name="T10" fmla="+- 0 771 191"/>
                                      <a:gd name="T11" fmla="*/ 771 h 580"/>
                                      <a:gd name="T12" fmla="+- 0 1276 789"/>
                                      <a:gd name="T13" fmla="*/ T12 w 611"/>
                                      <a:gd name="T14" fmla="+- 0 772 191"/>
                                      <a:gd name="T15" fmla="*/ 772 h 580"/>
                                      <a:gd name="T16" fmla="+- 0 1280 789"/>
                                      <a:gd name="T17" fmla="*/ T16 w 611"/>
                                      <a:gd name="T18" fmla="+- 0 772 191"/>
                                      <a:gd name="T19" fmla="*/ 772 h 580"/>
                                      <a:gd name="T20" fmla="+- 0 1281 789"/>
                                      <a:gd name="T21" fmla="*/ T20 w 611"/>
                                      <a:gd name="T22" fmla="+- 0 771 191"/>
                                      <a:gd name="T23" fmla="*/ 771 h 580"/>
                                      <a:gd name="T24" fmla="+- 0 1285 789"/>
                                      <a:gd name="T25" fmla="*/ T24 w 611"/>
                                      <a:gd name="T26" fmla="+- 0 768 191"/>
                                      <a:gd name="T27" fmla="*/ 768 h 580"/>
                                      <a:gd name="T28" fmla="+- 0 1287 789"/>
                                      <a:gd name="T29" fmla="*/ T28 w 611"/>
                                      <a:gd name="T30" fmla="+- 0 765 191"/>
                                      <a:gd name="T31" fmla="*/ 765 h 580"/>
                                      <a:gd name="T32" fmla="+- 0 1272 789"/>
                                      <a:gd name="T33" fmla="*/ T32 w 611"/>
                                      <a:gd name="T34" fmla="+- 0 677 191"/>
                                      <a:gd name="T35" fmla="*/ 677 h 5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611" h="580">
                                        <a:moveTo>
                                          <a:pt x="483" y="486"/>
                                        </a:moveTo>
                                        <a:lnTo>
                                          <a:pt x="306" y="486"/>
                                        </a:lnTo>
                                        <a:lnTo>
                                          <a:pt x="486" y="580"/>
                                        </a:lnTo>
                                        <a:lnTo>
                                          <a:pt x="487" y="581"/>
                                        </a:lnTo>
                                        <a:lnTo>
                                          <a:pt x="491" y="581"/>
                                        </a:lnTo>
                                        <a:lnTo>
                                          <a:pt x="492" y="580"/>
                                        </a:lnTo>
                                        <a:lnTo>
                                          <a:pt x="496" y="577"/>
                                        </a:lnTo>
                                        <a:lnTo>
                                          <a:pt x="498" y="574"/>
                                        </a:lnTo>
                                        <a:lnTo>
                                          <a:pt x="483" y="486"/>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2" name="Group 61"/>
                              <wpg:cNvGrpSpPr>
                                <a:grpSpLocks/>
                              </wpg:cNvGrpSpPr>
                              <wpg:grpSpPr bwMode="auto">
                                <a:xfrm>
                                  <a:off x="780" y="183"/>
                                  <a:ext cx="629" cy="598"/>
                                  <a:chOff x="780" y="183"/>
                                  <a:chExt cx="629" cy="598"/>
                                </a:xfrm>
                              </wpg:grpSpPr>
                              <wps:wsp>
                                <wps:cNvPr id="103" name="Freeform 62"/>
                                <wps:cNvSpPr>
                                  <a:spLocks/>
                                </wps:cNvSpPr>
                                <wps:spPr bwMode="auto">
                                  <a:xfrm>
                                    <a:off x="780" y="183"/>
                                    <a:ext cx="629" cy="598"/>
                                  </a:xfrm>
                                  <a:custGeom>
                                    <a:avLst/>
                                    <a:gdLst>
                                      <a:gd name="T0" fmla="+- 0 1101 780"/>
                                      <a:gd name="T1" fmla="*/ T0 w 629"/>
                                      <a:gd name="T2" fmla="+- 0 183 183"/>
                                      <a:gd name="T3" fmla="*/ 183 h 598"/>
                                      <a:gd name="T4" fmla="+- 0 1088 780"/>
                                      <a:gd name="T5" fmla="*/ T4 w 629"/>
                                      <a:gd name="T6" fmla="+- 0 183 183"/>
                                      <a:gd name="T7" fmla="*/ 183 h 598"/>
                                      <a:gd name="T8" fmla="+- 0 1082 780"/>
                                      <a:gd name="T9" fmla="*/ T8 w 629"/>
                                      <a:gd name="T10" fmla="+- 0 186 183"/>
                                      <a:gd name="T11" fmla="*/ 186 h 598"/>
                                      <a:gd name="T12" fmla="+- 0 992 780"/>
                                      <a:gd name="T13" fmla="*/ T12 w 629"/>
                                      <a:gd name="T14" fmla="+- 0 370 183"/>
                                      <a:gd name="T15" fmla="*/ 370 h 598"/>
                                      <a:gd name="T16" fmla="+- 0 790 780"/>
                                      <a:gd name="T17" fmla="*/ T16 w 629"/>
                                      <a:gd name="T18" fmla="+- 0 399 183"/>
                                      <a:gd name="T19" fmla="*/ 399 h 598"/>
                                      <a:gd name="T20" fmla="+- 0 784 780"/>
                                      <a:gd name="T21" fmla="*/ T20 w 629"/>
                                      <a:gd name="T22" fmla="+- 0 403 183"/>
                                      <a:gd name="T23" fmla="*/ 403 h 598"/>
                                      <a:gd name="T24" fmla="+- 0 780 780"/>
                                      <a:gd name="T25" fmla="*/ T24 w 629"/>
                                      <a:gd name="T26" fmla="+- 0 416 183"/>
                                      <a:gd name="T27" fmla="*/ 416 h 598"/>
                                      <a:gd name="T28" fmla="+- 0 782 780"/>
                                      <a:gd name="T29" fmla="*/ T28 w 629"/>
                                      <a:gd name="T30" fmla="+- 0 423 183"/>
                                      <a:gd name="T31" fmla="*/ 423 h 598"/>
                                      <a:gd name="T32" fmla="+- 0 928 780"/>
                                      <a:gd name="T33" fmla="*/ T32 w 629"/>
                                      <a:gd name="T34" fmla="+- 0 565 183"/>
                                      <a:gd name="T35" fmla="*/ 565 h 598"/>
                                      <a:gd name="T36" fmla="+- 0 894 780"/>
                                      <a:gd name="T37" fmla="*/ T36 w 629"/>
                                      <a:gd name="T38" fmla="+- 0 767 183"/>
                                      <a:gd name="T39" fmla="*/ 767 h 598"/>
                                      <a:gd name="T40" fmla="+- 0 896 780"/>
                                      <a:gd name="T41" fmla="*/ T40 w 629"/>
                                      <a:gd name="T42" fmla="+- 0 773 183"/>
                                      <a:gd name="T43" fmla="*/ 773 h 598"/>
                                      <a:gd name="T44" fmla="+- 0 905 780"/>
                                      <a:gd name="T45" fmla="*/ T44 w 629"/>
                                      <a:gd name="T46" fmla="+- 0 779 183"/>
                                      <a:gd name="T47" fmla="*/ 779 h 598"/>
                                      <a:gd name="T48" fmla="+- 0 908 780"/>
                                      <a:gd name="T49" fmla="*/ T48 w 629"/>
                                      <a:gd name="T50" fmla="+- 0 780 183"/>
                                      <a:gd name="T51" fmla="*/ 780 h 598"/>
                                      <a:gd name="T52" fmla="+- 0 914 780"/>
                                      <a:gd name="T53" fmla="*/ T52 w 629"/>
                                      <a:gd name="T54" fmla="+- 0 780 183"/>
                                      <a:gd name="T55" fmla="*/ 780 h 598"/>
                                      <a:gd name="T56" fmla="+- 0 917 780"/>
                                      <a:gd name="T57" fmla="*/ T56 w 629"/>
                                      <a:gd name="T58" fmla="+- 0 780 183"/>
                                      <a:gd name="T59" fmla="*/ 780 h 598"/>
                                      <a:gd name="T60" fmla="+- 0 949 780"/>
                                      <a:gd name="T61" fmla="*/ T60 w 629"/>
                                      <a:gd name="T62" fmla="+- 0 763 183"/>
                                      <a:gd name="T63" fmla="*/ 763 h 598"/>
                                      <a:gd name="T64" fmla="+- 0 912 780"/>
                                      <a:gd name="T65" fmla="*/ T64 w 629"/>
                                      <a:gd name="T66" fmla="+- 0 763 183"/>
                                      <a:gd name="T67" fmla="*/ 763 h 598"/>
                                      <a:gd name="T68" fmla="+- 0 947 780"/>
                                      <a:gd name="T69" fmla="*/ T68 w 629"/>
                                      <a:gd name="T70" fmla="+- 0 559 183"/>
                                      <a:gd name="T71" fmla="*/ 559 h 598"/>
                                      <a:gd name="T72" fmla="+- 0 799 780"/>
                                      <a:gd name="T73" fmla="*/ T72 w 629"/>
                                      <a:gd name="T74" fmla="+- 0 415 183"/>
                                      <a:gd name="T75" fmla="*/ 415 h 598"/>
                                      <a:gd name="T76" fmla="+- 0 1003 780"/>
                                      <a:gd name="T77" fmla="*/ T76 w 629"/>
                                      <a:gd name="T78" fmla="+- 0 385 183"/>
                                      <a:gd name="T79" fmla="*/ 385 h 598"/>
                                      <a:gd name="T80" fmla="+- 0 1095 780"/>
                                      <a:gd name="T81" fmla="*/ T80 w 629"/>
                                      <a:gd name="T82" fmla="+- 0 200 183"/>
                                      <a:gd name="T83" fmla="*/ 200 h 598"/>
                                      <a:gd name="T84" fmla="+- 0 1114 780"/>
                                      <a:gd name="T85" fmla="*/ T84 w 629"/>
                                      <a:gd name="T86" fmla="+- 0 200 183"/>
                                      <a:gd name="T87" fmla="*/ 200 h 598"/>
                                      <a:gd name="T88" fmla="+- 0 1107 780"/>
                                      <a:gd name="T89" fmla="*/ T88 w 629"/>
                                      <a:gd name="T90" fmla="+- 0 186 183"/>
                                      <a:gd name="T91" fmla="*/ 186 h 598"/>
                                      <a:gd name="T92" fmla="+- 0 1101 780"/>
                                      <a:gd name="T93" fmla="*/ T92 w 629"/>
                                      <a:gd name="T94" fmla="+- 0 183 183"/>
                                      <a:gd name="T95" fmla="*/ 183 h 5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629" h="598">
                                        <a:moveTo>
                                          <a:pt x="321" y="0"/>
                                        </a:moveTo>
                                        <a:lnTo>
                                          <a:pt x="308" y="0"/>
                                        </a:lnTo>
                                        <a:lnTo>
                                          <a:pt x="302" y="3"/>
                                        </a:lnTo>
                                        <a:lnTo>
                                          <a:pt x="212" y="187"/>
                                        </a:lnTo>
                                        <a:lnTo>
                                          <a:pt x="10" y="216"/>
                                        </a:lnTo>
                                        <a:lnTo>
                                          <a:pt x="4" y="220"/>
                                        </a:lnTo>
                                        <a:lnTo>
                                          <a:pt x="0" y="233"/>
                                        </a:lnTo>
                                        <a:lnTo>
                                          <a:pt x="2" y="240"/>
                                        </a:lnTo>
                                        <a:lnTo>
                                          <a:pt x="148" y="382"/>
                                        </a:lnTo>
                                        <a:lnTo>
                                          <a:pt x="114" y="584"/>
                                        </a:lnTo>
                                        <a:lnTo>
                                          <a:pt x="116" y="590"/>
                                        </a:lnTo>
                                        <a:lnTo>
                                          <a:pt x="125" y="596"/>
                                        </a:lnTo>
                                        <a:lnTo>
                                          <a:pt x="128" y="597"/>
                                        </a:lnTo>
                                        <a:lnTo>
                                          <a:pt x="134" y="597"/>
                                        </a:lnTo>
                                        <a:lnTo>
                                          <a:pt x="137" y="597"/>
                                        </a:lnTo>
                                        <a:lnTo>
                                          <a:pt x="169" y="580"/>
                                        </a:lnTo>
                                        <a:lnTo>
                                          <a:pt x="132" y="580"/>
                                        </a:lnTo>
                                        <a:lnTo>
                                          <a:pt x="167" y="376"/>
                                        </a:lnTo>
                                        <a:lnTo>
                                          <a:pt x="19" y="232"/>
                                        </a:lnTo>
                                        <a:lnTo>
                                          <a:pt x="223" y="202"/>
                                        </a:lnTo>
                                        <a:lnTo>
                                          <a:pt x="315" y="17"/>
                                        </a:lnTo>
                                        <a:lnTo>
                                          <a:pt x="334" y="17"/>
                                        </a:lnTo>
                                        <a:lnTo>
                                          <a:pt x="327" y="3"/>
                                        </a:lnTo>
                                        <a:lnTo>
                                          <a:pt x="321"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63"/>
                                <wps:cNvSpPr>
                                  <a:spLocks/>
                                </wps:cNvSpPr>
                                <wps:spPr bwMode="auto">
                                  <a:xfrm>
                                    <a:off x="780" y="183"/>
                                    <a:ext cx="629" cy="598"/>
                                  </a:xfrm>
                                  <a:custGeom>
                                    <a:avLst/>
                                    <a:gdLst>
                                      <a:gd name="T0" fmla="+- 0 1132 780"/>
                                      <a:gd name="T1" fmla="*/ T0 w 629"/>
                                      <a:gd name="T2" fmla="+- 0 686 183"/>
                                      <a:gd name="T3" fmla="*/ 686 h 598"/>
                                      <a:gd name="T4" fmla="+- 0 1095 780"/>
                                      <a:gd name="T5" fmla="*/ T4 w 629"/>
                                      <a:gd name="T6" fmla="+- 0 686 183"/>
                                      <a:gd name="T7" fmla="*/ 686 h 598"/>
                                      <a:gd name="T8" fmla="+- 0 1272 780"/>
                                      <a:gd name="T9" fmla="*/ T8 w 629"/>
                                      <a:gd name="T10" fmla="+- 0 780 183"/>
                                      <a:gd name="T11" fmla="*/ 780 h 598"/>
                                      <a:gd name="T12" fmla="+- 0 1275 780"/>
                                      <a:gd name="T13" fmla="*/ T12 w 629"/>
                                      <a:gd name="T14" fmla="+- 0 780 183"/>
                                      <a:gd name="T15" fmla="*/ 780 h 598"/>
                                      <a:gd name="T16" fmla="+- 0 1281 780"/>
                                      <a:gd name="T17" fmla="*/ T16 w 629"/>
                                      <a:gd name="T18" fmla="+- 0 780 183"/>
                                      <a:gd name="T19" fmla="*/ 780 h 598"/>
                                      <a:gd name="T20" fmla="+- 0 1285 780"/>
                                      <a:gd name="T21" fmla="*/ T20 w 629"/>
                                      <a:gd name="T22" fmla="+- 0 779 183"/>
                                      <a:gd name="T23" fmla="*/ 779 h 598"/>
                                      <a:gd name="T24" fmla="+- 0 1293 780"/>
                                      <a:gd name="T25" fmla="*/ T24 w 629"/>
                                      <a:gd name="T26" fmla="+- 0 773 183"/>
                                      <a:gd name="T27" fmla="*/ 773 h 598"/>
                                      <a:gd name="T28" fmla="+- 0 1296 780"/>
                                      <a:gd name="T29" fmla="*/ T28 w 629"/>
                                      <a:gd name="T30" fmla="+- 0 767 183"/>
                                      <a:gd name="T31" fmla="*/ 767 h 598"/>
                                      <a:gd name="T32" fmla="+- 0 1295 780"/>
                                      <a:gd name="T33" fmla="*/ T32 w 629"/>
                                      <a:gd name="T34" fmla="+- 0 763 183"/>
                                      <a:gd name="T35" fmla="*/ 763 h 598"/>
                                      <a:gd name="T36" fmla="+- 0 1278 780"/>
                                      <a:gd name="T37" fmla="*/ T36 w 629"/>
                                      <a:gd name="T38" fmla="+- 0 763 183"/>
                                      <a:gd name="T39" fmla="*/ 763 h 598"/>
                                      <a:gd name="T40" fmla="+- 0 1132 780"/>
                                      <a:gd name="T41" fmla="*/ T40 w 629"/>
                                      <a:gd name="T42" fmla="+- 0 686 183"/>
                                      <a:gd name="T43" fmla="*/ 686 h 5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29" h="598">
                                        <a:moveTo>
                                          <a:pt x="352" y="503"/>
                                        </a:moveTo>
                                        <a:lnTo>
                                          <a:pt x="315" y="503"/>
                                        </a:lnTo>
                                        <a:lnTo>
                                          <a:pt x="492" y="597"/>
                                        </a:lnTo>
                                        <a:lnTo>
                                          <a:pt x="495" y="597"/>
                                        </a:lnTo>
                                        <a:lnTo>
                                          <a:pt x="501" y="597"/>
                                        </a:lnTo>
                                        <a:lnTo>
                                          <a:pt x="505" y="596"/>
                                        </a:lnTo>
                                        <a:lnTo>
                                          <a:pt x="513" y="590"/>
                                        </a:lnTo>
                                        <a:lnTo>
                                          <a:pt x="516" y="584"/>
                                        </a:lnTo>
                                        <a:lnTo>
                                          <a:pt x="515" y="580"/>
                                        </a:lnTo>
                                        <a:lnTo>
                                          <a:pt x="498" y="580"/>
                                        </a:lnTo>
                                        <a:lnTo>
                                          <a:pt x="352" y="503"/>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64"/>
                                <wps:cNvSpPr>
                                  <a:spLocks/>
                                </wps:cNvSpPr>
                                <wps:spPr bwMode="auto">
                                  <a:xfrm>
                                    <a:off x="780" y="183"/>
                                    <a:ext cx="629" cy="598"/>
                                  </a:xfrm>
                                  <a:custGeom>
                                    <a:avLst/>
                                    <a:gdLst>
                                      <a:gd name="T0" fmla="+- 0 1095 780"/>
                                      <a:gd name="T1" fmla="*/ T0 w 629"/>
                                      <a:gd name="T2" fmla="+- 0 667 183"/>
                                      <a:gd name="T3" fmla="*/ 667 h 598"/>
                                      <a:gd name="T4" fmla="+- 0 912 780"/>
                                      <a:gd name="T5" fmla="*/ T4 w 629"/>
                                      <a:gd name="T6" fmla="+- 0 763 183"/>
                                      <a:gd name="T7" fmla="*/ 763 h 598"/>
                                      <a:gd name="T8" fmla="+- 0 949 780"/>
                                      <a:gd name="T9" fmla="*/ T8 w 629"/>
                                      <a:gd name="T10" fmla="+- 0 763 183"/>
                                      <a:gd name="T11" fmla="*/ 763 h 598"/>
                                      <a:gd name="T12" fmla="+- 0 1095 780"/>
                                      <a:gd name="T13" fmla="*/ T12 w 629"/>
                                      <a:gd name="T14" fmla="+- 0 686 183"/>
                                      <a:gd name="T15" fmla="*/ 686 h 598"/>
                                      <a:gd name="T16" fmla="+- 0 1132 780"/>
                                      <a:gd name="T17" fmla="*/ T16 w 629"/>
                                      <a:gd name="T18" fmla="+- 0 686 183"/>
                                      <a:gd name="T19" fmla="*/ 686 h 598"/>
                                      <a:gd name="T20" fmla="+- 0 1095 780"/>
                                      <a:gd name="T21" fmla="*/ T20 w 629"/>
                                      <a:gd name="T22" fmla="+- 0 667 183"/>
                                      <a:gd name="T23" fmla="*/ 667 h 598"/>
                                    </a:gdLst>
                                    <a:ahLst/>
                                    <a:cxnLst>
                                      <a:cxn ang="0">
                                        <a:pos x="T1" y="T3"/>
                                      </a:cxn>
                                      <a:cxn ang="0">
                                        <a:pos x="T5" y="T7"/>
                                      </a:cxn>
                                      <a:cxn ang="0">
                                        <a:pos x="T9" y="T11"/>
                                      </a:cxn>
                                      <a:cxn ang="0">
                                        <a:pos x="T13" y="T15"/>
                                      </a:cxn>
                                      <a:cxn ang="0">
                                        <a:pos x="T17" y="T19"/>
                                      </a:cxn>
                                      <a:cxn ang="0">
                                        <a:pos x="T21" y="T23"/>
                                      </a:cxn>
                                    </a:cxnLst>
                                    <a:rect l="0" t="0" r="r" b="b"/>
                                    <a:pathLst>
                                      <a:path w="629" h="598">
                                        <a:moveTo>
                                          <a:pt x="315" y="484"/>
                                        </a:moveTo>
                                        <a:lnTo>
                                          <a:pt x="132" y="580"/>
                                        </a:lnTo>
                                        <a:lnTo>
                                          <a:pt x="169" y="580"/>
                                        </a:lnTo>
                                        <a:lnTo>
                                          <a:pt x="315" y="503"/>
                                        </a:lnTo>
                                        <a:lnTo>
                                          <a:pt x="352" y="503"/>
                                        </a:lnTo>
                                        <a:lnTo>
                                          <a:pt x="315" y="484"/>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65"/>
                                <wps:cNvSpPr>
                                  <a:spLocks/>
                                </wps:cNvSpPr>
                                <wps:spPr bwMode="auto">
                                  <a:xfrm>
                                    <a:off x="780" y="183"/>
                                    <a:ext cx="629" cy="598"/>
                                  </a:xfrm>
                                  <a:custGeom>
                                    <a:avLst/>
                                    <a:gdLst>
                                      <a:gd name="T0" fmla="+- 0 1114 780"/>
                                      <a:gd name="T1" fmla="*/ T0 w 629"/>
                                      <a:gd name="T2" fmla="+- 0 200 183"/>
                                      <a:gd name="T3" fmla="*/ 200 h 598"/>
                                      <a:gd name="T4" fmla="+- 0 1095 780"/>
                                      <a:gd name="T5" fmla="*/ T4 w 629"/>
                                      <a:gd name="T6" fmla="+- 0 200 183"/>
                                      <a:gd name="T7" fmla="*/ 200 h 598"/>
                                      <a:gd name="T8" fmla="+- 0 1186 780"/>
                                      <a:gd name="T9" fmla="*/ T8 w 629"/>
                                      <a:gd name="T10" fmla="+- 0 385 183"/>
                                      <a:gd name="T11" fmla="*/ 385 h 598"/>
                                      <a:gd name="T12" fmla="+- 0 1391 780"/>
                                      <a:gd name="T13" fmla="*/ T12 w 629"/>
                                      <a:gd name="T14" fmla="+- 0 415 183"/>
                                      <a:gd name="T15" fmla="*/ 415 h 598"/>
                                      <a:gd name="T16" fmla="+- 0 1243 780"/>
                                      <a:gd name="T17" fmla="*/ T16 w 629"/>
                                      <a:gd name="T18" fmla="+- 0 559 183"/>
                                      <a:gd name="T19" fmla="*/ 559 h 598"/>
                                      <a:gd name="T20" fmla="+- 0 1278 780"/>
                                      <a:gd name="T21" fmla="*/ T20 w 629"/>
                                      <a:gd name="T22" fmla="+- 0 763 183"/>
                                      <a:gd name="T23" fmla="*/ 763 h 598"/>
                                      <a:gd name="T24" fmla="+- 0 1295 780"/>
                                      <a:gd name="T25" fmla="*/ T24 w 629"/>
                                      <a:gd name="T26" fmla="+- 0 763 183"/>
                                      <a:gd name="T27" fmla="*/ 763 h 598"/>
                                      <a:gd name="T28" fmla="+- 0 1261 780"/>
                                      <a:gd name="T29" fmla="*/ T28 w 629"/>
                                      <a:gd name="T30" fmla="+- 0 565 183"/>
                                      <a:gd name="T31" fmla="*/ 565 h 598"/>
                                      <a:gd name="T32" fmla="+- 0 1407 780"/>
                                      <a:gd name="T33" fmla="*/ T32 w 629"/>
                                      <a:gd name="T34" fmla="+- 0 423 183"/>
                                      <a:gd name="T35" fmla="*/ 423 h 598"/>
                                      <a:gd name="T36" fmla="+- 0 1409 780"/>
                                      <a:gd name="T37" fmla="*/ T36 w 629"/>
                                      <a:gd name="T38" fmla="+- 0 416 183"/>
                                      <a:gd name="T39" fmla="*/ 416 h 598"/>
                                      <a:gd name="T40" fmla="+- 0 1405 780"/>
                                      <a:gd name="T41" fmla="*/ T40 w 629"/>
                                      <a:gd name="T42" fmla="+- 0 403 183"/>
                                      <a:gd name="T43" fmla="*/ 403 h 598"/>
                                      <a:gd name="T44" fmla="+- 0 1400 780"/>
                                      <a:gd name="T45" fmla="*/ T44 w 629"/>
                                      <a:gd name="T46" fmla="+- 0 399 183"/>
                                      <a:gd name="T47" fmla="*/ 399 h 598"/>
                                      <a:gd name="T48" fmla="+- 0 1198 780"/>
                                      <a:gd name="T49" fmla="*/ T48 w 629"/>
                                      <a:gd name="T50" fmla="+- 0 370 183"/>
                                      <a:gd name="T51" fmla="*/ 370 h 598"/>
                                      <a:gd name="T52" fmla="+- 0 1114 780"/>
                                      <a:gd name="T53" fmla="*/ T52 w 629"/>
                                      <a:gd name="T54" fmla="+- 0 200 183"/>
                                      <a:gd name="T55" fmla="*/ 200 h 5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29" h="598">
                                        <a:moveTo>
                                          <a:pt x="334" y="17"/>
                                        </a:moveTo>
                                        <a:lnTo>
                                          <a:pt x="315" y="17"/>
                                        </a:lnTo>
                                        <a:lnTo>
                                          <a:pt x="406" y="202"/>
                                        </a:lnTo>
                                        <a:lnTo>
                                          <a:pt x="611" y="232"/>
                                        </a:lnTo>
                                        <a:lnTo>
                                          <a:pt x="463" y="376"/>
                                        </a:lnTo>
                                        <a:lnTo>
                                          <a:pt x="498" y="580"/>
                                        </a:lnTo>
                                        <a:lnTo>
                                          <a:pt x="515" y="580"/>
                                        </a:lnTo>
                                        <a:lnTo>
                                          <a:pt x="481" y="382"/>
                                        </a:lnTo>
                                        <a:lnTo>
                                          <a:pt x="627" y="240"/>
                                        </a:lnTo>
                                        <a:lnTo>
                                          <a:pt x="629" y="233"/>
                                        </a:lnTo>
                                        <a:lnTo>
                                          <a:pt x="625" y="220"/>
                                        </a:lnTo>
                                        <a:lnTo>
                                          <a:pt x="620" y="216"/>
                                        </a:lnTo>
                                        <a:lnTo>
                                          <a:pt x="418" y="187"/>
                                        </a:lnTo>
                                        <a:lnTo>
                                          <a:pt x="334" y="17"/>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6AD6EF1" id="Group 91" o:spid="_x0000_s1026" style="position:absolute;margin-left:0;margin-top:0;width:42.5pt;height:42.5pt;z-index:-251639808;mso-position-horizontal-relative:page" coordorigin="582,-4" coordsize="1028,10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">
                      <v:group id="Group 51" o:spid="_x0000_s1027" style="position:absolute;left:582;top:-4;width:957;height:1028" coordorigin="582,-4" coordsize="957,10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shape id="Freeform 52" o:spid="_x0000_s1028" style="position:absolute;left:582;top:-4;width:957;height:1028;visibility:visible;mso-wrap-style:square;v-text-anchor:top" coordsize="957,10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oViMUA&#10;AADbAAAADwAAAGRycy9kb3ducmV2LnhtbESPQWvCQBSE7wX/w/IEL2I2VhpszCaEQkCQHmp76e01&#10;+0zSZt+G7Krx37uFQo/DzHzDZMVkenGh0XWWFayjGARxbXXHjYKP92q1BeE8ssbeMim4kYMinz1k&#10;mGp75Te6HH0jAoRdigpa74dUSle3ZNBFdiAO3smOBn2QYyP1iNcAN718jONEGuw4LLQ40EtL9c/x&#10;bBR8vTbfVbI84BOXS5JTvD5/mkqpxXwqdyA8Tf4//NfeawXPG/j9En6A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mhWIxQAAANsAAAAPAAAAAAAAAAAAAAAAAJgCAABkcnMv&#10;ZG93bnJldi54bWxQSwUGAAAAAAQABAD1AAAAigMAAAAA&#10;" path="m941,l87,,64,3,13,42,,942r3,22l41,1015r900,13l957,1026r-870,l64,1023,14,984,2,942,2,87,27,27,87,3r869,l945,r-4,e" fillcolor="#a7a9ac" stroked="f">
                          <v:path arrowok="t" o:connecttype="custom" o:connectlocs="941,-4;87,-4;64,-1;13,38;0,938;3,960;41,1011;941,1024;957,1022;87,1022;64,1019;14,980;2,938;2,83;27,23;87,-1;956,-1;945,-4;941,-4" o:connectangles="0,0,0,0,0,0,0,0,0,0,0,0,0,0,0,0,0,0,0"/>
                        </v:shape>
                      </v:group>
                      <v:group id="Group 53" o:spid="_x0000_s1029" style="position:absolute;left:669;top:-1;width:941;height:1024" coordorigin="669,-1" coordsize="941,10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shape id="Freeform 54" o:spid="_x0000_s1030" style="position:absolute;left:669;top:-1;width:941;height:1024;visibility:visible;mso-wrap-style:square;v-text-anchor:top" coordsize="941,10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Bv7cUA&#10;AADbAAAADwAAAGRycy9kb3ducmV2LnhtbESPQWvCQBSE70L/w/IKvdWNLdUaXSWkBiqeqqLXR/aZ&#10;BLNvQ3ZN4r/vFgoeh5n5hlmuB1OLjlpXWVYwGUcgiHOrKy4UHA/Z6ycI55E11pZJwZ0crFdPoyXG&#10;2vb8Q93eFyJA2MWooPS+iaV0eUkG3dg2xMG72NagD7ItpG6xD3BTy7comkqDFYeFEhtKS8qv+5tR&#10;cE52lM66WbY9vHfb5vR1nc7vG6VenodkAcLT4B/h//a3VjD/gL8v4Q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G/txQAAANsAAAAPAAAAAAAAAAAAAAAAAJgCAABkcnMv&#10;ZG93bnJldi54bWxQSwUGAAAAAAQABAD1AAAAigMAAAAA&#10;" path="m869,l854,r23,3l897,11r39,51l939,84r,855l914,998r-60,25l,1023r870,l928,984,941,84,938,62,930,41,917,24,900,10,880,1,869,e" fillcolor="#a7a9ac" stroked="f">
                          <v:path arrowok="t" o:connecttype="custom" o:connectlocs="869,-1;854,-1;877,2;897,10;936,61;939,83;939,938;914,997;854,1022;0,1022;870,1022;928,983;941,83;938,61;930,40;917,23;900,9;880,0;869,-1" o:connectangles="0,0,0,0,0,0,0,0,0,0,0,0,0,0,0,0,0,0,0"/>
                        </v:shape>
                        <v:shape id="Picture 55" o:spid="_x0000_s1031" type="#_x0000_t75" style="position:absolute;left:617;top:32;width:958;height:9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r86rCAAAA2wAAAA8AAABkcnMvZG93bnJldi54bWxEj1uLwjAUhN8X/A/hCL6taX3wUo3iBUH2&#10;ydsPODTHpticlCba6q/fCAv7OMzMN8xi1dlKPKnxpWMF6TABQZw7XXKh4HrZf09B+ICssXJMCl7k&#10;YbXsfS0w067lEz3PoRARwj5DBSaEOpPS54Ys+qGriaN3c43FEGVTSN1gG+G2kqMkGUuLJccFgzVt&#10;DeX388MqKHn0kie7m8rJsf0pzDHdvDlVatDv1nMQgbrwH/5rH7SC2Rg+X+IPkMt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M6/OqwgAAANsAAAAPAAAAAAAAAAAAAAAAAJ8C&#10;AABkcnMvZG93bnJldi54bWxQSwUGAAAAAAQABAD3AAAAjgMAAAAA&#10;">
                          <v:imagedata r:id="rId27" o:title=""/>
                        </v:shape>
                      </v:group>
                      <v:group id="Group 56" o:spid="_x0000_s1032" style="position:absolute;left:617;top:32;width:958;height:958" coordorigin="617,32" coordsize="958,9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dZNMYAAADbAAAADwAAAGRycy9kb3ducmV2LnhtbESPW2vCQBSE3wv+h+UI&#10;faubWFo1ZhURW/ogghcQ3w7Zkwtmz4bsNon/vlso9HGYmW+YdD2YWnTUusqygngSgSDOrK64UHA5&#10;f7zMQTiPrLG2TAoe5GC9Gj2lmGjb85G6ky9EgLBLUEHpfZNI6bKSDLqJbYiDl9vWoA+yLaRusQ9w&#10;U8tpFL1LgxWHhRIb2paU3U/fRsFnj/3mNd51+3u+fdzOb4frPialnsfDZgnC0+D/w3/tL61gMY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1k0xgAAANsA&#10;AAAPAAAAAAAAAAAAAAAAAKoCAABkcnMvZG93bnJldi54bWxQSwUGAAAAAAQABAD6AAAAnQMAAAAA&#10;">
                        <v:shape id="Freeform 57" o:spid="_x0000_s1033" style="position:absolute;left:617;top:32;width:958;height:958;visibility:visible;mso-wrap-style:square;v-text-anchor:top" coordsize="958,9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EmT8EA&#10;AADbAAAADwAAAGRycy9kb3ducmV2LnhtbERPz2vCMBS+C/sfwht403RFNq1GGUNBxYvdLt4ezbMt&#10;a17aJNr63y8HYceP7/dqM5hG3Mn52rKCt2kCgriwuuZSwc/3bjIH4QOyxsYyKXiQh836ZbTCTNue&#10;z3TPQyliCPsMFVQhtJmUvqjIoJ/aljhyV+sMhghdKbXDPoabRqZJ8i4N1hwbKmzpq6LiN78ZBYdZ&#10;16X9MTmdXH/pdmleb9OPh1Lj1+FzCSLQEP7FT/deK1jEsfFL/AF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BJk/BAAAA2wAAAA8AAAAAAAAAAAAAAAAAmAIAAGRycy9kb3du&#10;cmV2LnhtbFBLBQYAAAAABAAEAPUAAACGAwAAAAA=&#10;" path="m958,876r-26,60l81,957,59,954,9,914,,81,3,58,44,9,877,r22,3l949,43r9,833xe" filled="f" strokecolor="#d1d3d4" strokeweight=".03564mm">
                          <v:path arrowok="t" o:connecttype="custom" o:connectlocs="958,908;932,968;81,989;59,986;9,946;0,113;3,90;44,41;877,32;899,35;949,75;958,908" o:connectangles="0,0,0,0,0,0,0,0,0,0,0,0"/>
                        </v:shape>
                      </v:group>
                      <v:group id="Group 58" o:spid="_x0000_s1034" style="position:absolute;left:789;top:191;width:611;height:580" coordorigin="789,191" coordsize="611,5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shape id="Freeform 59" o:spid="_x0000_s1035" style="position:absolute;left:789;top:191;width:611;height:580;visibility:visible;mso-wrap-style:square;v-text-anchor:top" coordsize="611,5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OTacQA&#10;AADcAAAADwAAAGRycy9kb3ducmV2LnhtbESPT2/CMAzF75P4DpGRuI2UHRAqBDRNQmJHuj+Im9e4&#10;TUfjlCbQ7tvPh0m72XrP7/282Y2+VXfqYxPYwGKegSIug224NvD+tn9cgYoJ2WIbmAz8UITddvKw&#10;wdyGgY90L1KtJIRjjgZcSl2udSwdeYzz0BGLVoXeY5K1r7XtcZBw3+qnLFtqjw1Lg8OOXhyVl+Lm&#10;DejhM7lT9fWxulZdoFCc6+/LqzGz6fi8BpVoTP/mv+uDFfxM8OUZmUB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Tk2nEAAAA3AAAAA8AAAAAAAAAAAAAAAAAmAIAAGRycy9k&#10;b3ducmV2LnhtbFBLBQYAAAAABAAEAPUAAACJAwAAAAA=&#10;" path="m309,r-7,l299,2,209,186,5,216r-2,2l,224r1,4l148,371,114,574r1,3l119,580r2,1l124,581r1,-1l306,486r177,l463,371,610,228r1,-4l609,218r-3,-2l403,186,312,2,309,e" fillcolor="#f7941d" stroked="f">
                          <v:path arrowok="t" o:connecttype="custom" o:connectlocs="309,191;302,191;299,193;209,377;5,407;3,409;0,415;1,419;148,562;114,765;115,768;119,771;121,772;124,772;125,771;306,677;483,677;463,562;610,419;611,415;609,409;606,407;403,377;312,193;309,191" o:connectangles="0,0,0,0,0,0,0,0,0,0,0,0,0,0,0,0,0,0,0,0,0,0,0,0,0"/>
                        </v:shape>
                        <v:shape id="Freeform 60" o:spid="_x0000_s1036" style="position:absolute;left:789;top:191;width:611;height:580;visibility:visible;mso-wrap-style:square;v-text-anchor:top" coordsize="611,5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828sEA&#10;AADcAAAADwAAAGRycy9kb3ducmV2LnhtbERPTYvCMBC9L/gfwgh7W1M9iFSjiCC4R7u64m1spk21&#10;mXSbaLv/fiMIe5vH+5zFqre1eFDrK8cKxqMEBHHudMWlgsPX9mMGwgdkjbVjUvBLHlbLwdsCU+06&#10;3tMjC6WIIexTVGBCaFIpfW7Ioh+5hjhyhWsthgjbUuoWuxhuazlJkqm0WHFsMNjQxlB+y+5Wgey+&#10;gzkVl+Psp2gcuexcXm+fSr0P+/UcRKA+/Itf7p2O85MxPJ+JF8jl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QfNvLBAAAA3AAAAA8AAAAAAAAAAAAAAAAAmAIAAGRycy9kb3du&#10;cmV2LnhtbFBLBQYAAAAABAAEAPUAAACGAwAAAAA=&#10;" path="m483,486r-177,l486,580r1,1l491,581r1,-1l496,577r2,-3l483,486e" fillcolor="#f7941d" stroked="f">
                          <v:path arrowok="t" o:connecttype="custom" o:connectlocs="483,677;306,677;486,771;487,772;491,772;492,771;496,768;498,765;483,677" o:connectangles="0,0,0,0,0,0,0,0,0"/>
                        </v:shape>
                      </v:group>
                      <v:group id="Group 61" o:spid="_x0000_s1037" style="position:absolute;left:780;top:183;width:629;height:598" coordorigin="780,183" coordsize="629,5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shape id="Freeform 62" o:spid="_x0000_s1038" style="position:absolute;left:780;top:183;width:629;height:598;visibility:visible;mso-wrap-style:square;v-text-anchor:top" coordsize="629,5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kQacIA&#10;AADcAAAADwAAAGRycy9kb3ducmV2LnhtbESPQYvCMBCF78L+hzALe9NUBZGuUXRZoV4ErXgemtmm&#10;2ExKk9buvzeC4G2G9943b1abwdaip9ZXjhVMJwkI4sLpiksFl3w/XoLwAVlj7ZgU/JOHzfpjtMJU&#10;uzufqD+HUkQI+xQVmBCaVEpfGLLoJ64hjtqfay2GuLal1C3eI9zWcpYkC2mx4njBYEM/horbubOR&#10;sm92fXW77jr/q80RD9mpyzOlvj6H7TeIQEN4m1/pTMf6yRyez8QJ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SRBpwgAAANwAAAAPAAAAAAAAAAAAAAAAAJgCAABkcnMvZG93&#10;bnJldi54bWxQSwUGAAAAAAQABAD1AAAAhwMAAAAA&#10;" path="m321,l308,r-6,3l212,187,10,216r-6,4l,233r2,7l148,382,114,584r2,6l125,596r3,1l134,597r3,l169,580r-37,l167,376,19,232,223,202,315,17r19,l327,3,321,e" stroked="f">
                          <v:path arrowok="t" o:connecttype="custom" o:connectlocs="321,183;308,183;302,186;212,370;10,399;4,403;0,416;2,423;148,565;114,767;116,773;125,779;128,780;134,780;137,780;169,763;132,763;167,559;19,415;223,385;315,200;334,200;327,186;321,183" o:connectangles="0,0,0,0,0,0,0,0,0,0,0,0,0,0,0,0,0,0,0,0,0,0,0,0"/>
                        </v:shape>
                        <v:shape id="Freeform 63" o:spid="_x0000_s1039" style="position:absolute;left:780;top:183;width:629;height:598;visibility:visible;mso-wrap-style:square;v-text-anchor:top" coordsize="629,5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CIHcIA&#10;AADcAAAADwAAAGRycy9kb3ducmV2LnhtbESPQYvCMBCF78L+hzALe9NUEZGuUXRZoV4ErXgemtmm&#10;2ExKk9buvzeC4G2G9943b1abwdaip9ZXjhVMJwkI4sLpiksFl3w/XoLwAVlj7ZgU/JOHzfpjtMJU&#10;uzufqD+HUkQI+xQVmBCaVEpfGLLoJ64hjtqfay2GuLal1C3eI9zWcpYkC2mx4njBYEM/horbubOR&#10;sm92fXW77jr/q80RD9mpyzOlvj6H7TeIQEN4m1/pTMf6yRyez8QJ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oIgdwgAAANwAAAAPAAAAAAAAAAAAAAAAAJgCAABkcnMvZG93&#10;bnJldi54bWxQSwUGAAAAAAQABAD1AAAAhwMAAAAA&#10;" path="m352,503r-37,l492,597r3,l501,597r4,-1l513,590r3,-6l515,580r-17,l352,503e" stroked="f">
                          <v:path arrowok="t" o:connecttype="custom" o:connectlocs="352,686;315,686;492,780;495,780;501,780;505,779;513,773;516,767;515,763;498,763;352,686" o:connectangles="0,0,0,0,0,0,0,0,0,0,0"/>
                        </v:shape>
                        <v:shape id="Freeform 64" o:spid="_x0000_s1040" style="position:absolute;left:780;top:183;width:629;height:598;visibility:visible;mso-wrap-style:square;v-text-anchor:top" coordsize="629,5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wthsIA&#10;AADcAAAADwAAAGRycy9kb3ducmV2LnhtbESPQYvCMBCF78L+hzALe9NUQZGuUXRZoV4ErXgemtmm&#10;2ExKk9buvzeC4G2G9943b1abwdaip9ZXjhVMJwkI4sLpiksFl3w/XoLwAVlj7ZgU/JOHzfpjtMJU&#10;uzufqD+HUkQI+xQVmBCaVEpfGLLoJ64hjtqfay2GuLal1C3eI9zWcpYkC2mx4njBYEM/horbubOR&#10;sm92fXW77jr/q80RD9mpyzOlvj6H7TeIQEN4m1/pTMf6yRyez8QJ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7C2GwgAAANwAAAAPAAAAAAAAAAAAAAAAAJgCAABkcnMvZG93&#10;bnJldi54bWxQSwUGAAAAAAQABAD1AAAAhwMAAAAA&#10;" path="m315,484l132,580r37,l315,503r37,l315,484e" stroked="f">
                          <v:path arrowok="t" o:connecttype="custom" o:connectlocs="315,667;132,763;169,763;315,686;352,686;315,667" o:connectangles="0,0,0,0,0,0"/>
                        </v:shape>
                        <v:shape id="Freeform 65" o:spid="_x0000_s1041" style="position:absolute;left:780;top:183;width:629;height:598;visibility:visible;mso-wrap-style:square;v-text-anchor:top" coordsize="629,5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6z8cMA&#10;AADcAAAADwAAAGRycy9kb3ducmV2LnhtbESPzWrDMBCE74G8g9hAb4mcHkJxIpskxOBeCklKz4u1&#10;sUyslbHkn759VSj0tsvMfDt7yGfbipF63zhWsN0kIIgrpxuuFXzei/UbCB+QNbaOScE3eciz5eKA&#10;qXYTX2m8hVpECPsUFZgQulRKXxmy6DeuI47aw/UWQ1z7Wuoepwi3rXxNkp202HC8YLCjs6HqeRts&#10;pBTdaWyeX6fBX7T5wPfyOtxLpV5W83EPItAc/s1/6VLH+skOfp+JE8js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6z8cMAAADcAAAADwAAAAAAAAAAAAAAAACYAgAAZHJzL2Rv&#10;d25yZXYueG1sUEsFBgAAAAAEAAQA9QAAAIgDAAAAAA==&#10;" path="m334,17r-19,l406,202r205,30l463,376r35,204l515,580,481,382,627,240r2,-7l625,220r-5,-4l418,187,334,17e" stroked="f">
                          <v:path arrowok="t" o:connecttype="custom" o:connectlocs="334,200;315,200;406,385;611,415;463,559;498,763;515,763;481,565;627,423;629,416;625,403;620,399;418,370;334,200" o:connectangles="0,0,0,0,0,0,0,0,0,0,0,0,0,0"/>
                        </v:shape>
                      </v:group>
                      <w10:wrap type="tight" anchorx="page"/>
                    </v:group>
                  </w:pict>
                </mc:Fallback>
              </mc:AlternateContent>
            </w:r>
          </w:p>
        </w:tc>
        <w:tc>
          <w:tcPr>
            <w:tcW w:w="7592" w:type="dxa"/>
          </w:tcPr>
          <w:p w14:paraId="37E6881E" w14:textId="77777777" w:rsidR="00FC28F4" w:rsidRDefault="00FC28F4" w:rsidP="00EE0D2A">
            <w:pPr>
              <w:spacing w:before="80" w:after="120"/>
              <w:rPr>
                <w:rFonts w:cs="Arial"/>
                <w:szCs w:val="20"/>
              </w:rPr>
            </w:pPr>
            <w:r w:rsidRPr="002407D6">
              <w:rPr>
                <w:rFonts w:cs="Arial"/>
                <w:b/>
                <w:szCs w:val="20"/>
              </w:rPr>
              <w:t>Core assessed</w:t>
            </w:r>
            <w:r>
              <w:t>: These indicators form the core of the assessment, and represent the majority of the final assessment score.</w:t>
            </w:r>
          </w:p>
        </w:tc>
      </w:tr>
      <w:tr w:rsidR="00FC28F4" w14:paraId="5CB39156" w14:textId="77777777" w:rsidTr="00EE0D2A">
        <w:trPr>
          <w:trHeight w:val="1475"/>
        </w:trPr>
        <w:tc>
          <w:tcPr>
            <w:tcW w:w="1066" w:type="dxa"/>
          </w:tcPr>
          <w:p w14:paraId="0E0F30F4" w14:textId="77777777" w:rsidR="00FC28F4" w:rsidRDefault="00FC28F4" w:rsidP="00EE0D2A">
            <w:pPr>
              <w:spacing w:before="80" w:after="120"/>
              <w:rPr>
                <w:rFonts w:cs="Arial"/>
                <w:szCs w:val="20"/>
              </w:rPr>
            </w:pPr>
            <w:r w:rsidRPr="00A2560B">
              <w:rPr>
                <w:rFonts w:cs="Arial"/>
                <w:noProof/>
                <w:szCs w:val="20"/>
                <w:lang w:eastAsia="en-GB"/>
              </w:rPr>
              <mc:AlternateContent>
                <mc:Choice Requires="wpg">
                  <w:drawing>
                    <wp:anchor distT="0" distB="0" distL="114300" distR="114300" simplePos="0" relativeHeight="251677696" behindDoc="1" locked="0" layoutInCell="1" allowOverlap="1" wp14:anchorId="2C51DB66" wp14:editId="5B5AAAB3">
                      <wp:simplePos x="0" y="0"/>
                      <wp:positionH relativeFrom="page">
                        <wp:posOffset>340</wp:posOffset>
                      </wp:positionH>
                      <wp:positionV relativeFrom="paragraph">
                        <wp:posOffset>488</wp:posOffset>
                      </wp:positionV>
                      <wp:extent cx="540000" cy="540000"/>
                      <wp:effectExtent l="0" t="0" r="0" b="0"/>
                      <wp:wrapTight wrapText="bothSides">
                        <wp:wrapPolygon edited="0">
                          <wp:start x="0" y="0"/>
                          <wp:lineTo x="0" y="20584"/>
                          <wp:lineTo x="20584" y="20584"/>
                          <wp:lineTo x="20584" y="0"/>
                          <wp:lineTo x="0" y="0"/>
                        </wp:wrapPolygon>
                      </wp:wrapTight>
                      <wp:docPr id="107"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0000" cy="540000"/>
                                <a:chOff x="581" y="-8"/>
                                <a:chExt cx="1030" cy="1030"/>
                              </a:xfrm>
                            </wpg:grpSpPr>
                            <wpg:grpSp>
                              <wpg:cNvPr id="108" name="Group 67"/>
                              <wpg:cNvGrpSpPr>
                                <a:grpSpLocks/>
                              </wpg:cNvGrpSpPr>
                              <wpg:grpSpPr bwMode="auto">
                                <a:xfrm>
                                  <a:off x="582" y="-7"/>
                                  <a:ext cx="957" cy="1028"/>
                                  <a:chOff x="582" y="-7"/>
                                  <a:chExt cx="957" cy="1028"/>
                                </a:xfrm>
                              </wpg:grpSpPr>
                              <wps:wsp>
                                <wps:cNvPr id="109" name="Freeform 68"/>
                                <wps:cNvSpPr>
                                  <a:spLocks/>
                                </wps:cNvSpPr>
                                <wps:spPr bwMode="auto">
                                  <a:xfrm>
                                    <a:off x="582" y="-7"/>
                                    <a:ext cx="957" cy="1028"/>
                                  </a:xfrm>
                                  <a:custGeom>
                                    <a:avLst/>
                                    <a:gdLst>
                                      <a:gd name="T0" fmla="+- 0 1523 582"/>
                                      <a:gd name="T1" fmla="*/ T0 w 957"/>
                                      <a:gd name="T2" fmla="+- 0 -7 -7"/>
                                      <a:gd name="T3" fmla="*/ -7 h 1028"/>
                                      <a:gd name="T4" fmla="+- 0 669 582"/>
                                      <a:gd name="T5" fmla="*/ T4 w 957"/>
                                      <a:gd name="T6" fmla="+- 0 -7 -7"/>
                                      <a:gd name="T7" fmla="*/ -7 h 1028"/>
                                      <a:gd name="T8" fmla="+- 0 646 582"/>
                                      <a:gd name="T9" fmla="*/ T8 w 957"/>
                                      <a:gd name="T10" fmla="+- 0 -4 -7"/>
                                      <a:gd name="T11" fmla="*/ -4 h 1028"/>
                                      <a:gd name="T12" fmla="+- 0 595 582"/>
                                      <a:gd name="T13" fmla="*/ T12 w 957"/>
                                      <a:gd name="T14" fmla="+- 0 34 -7"/>
                                      <a:gd name="T15" fmla="*/ 34 h 1028"/>
                                      <a:gd name="T16" fmla="+- 0 582 582"/>
                                      <a:gd name="T17" fmla="*/ T16 w 957"/>
                                      <a:gd name="T18" fmla="+- 0 934 -7"/>
                                      <a:gd name="T19" fmla="*/ 934 h 1028"/>
                                      <a:gd name="T20" fmla="+- 0 585 582"/>
                                      <a:gd name="T21" fmla="*/ T20 w 957"/>
                                      <a:gd name="T22" fmla="+- 0 957 -7"/>
                                      <a:gd name="T23" fmla="*/ 957 h 1028"/>
                                      <a:gd name="T24" fmla="+- 0 623 582"/>
                                      <a:gd name="T25" fmla="*/ T24 w 957"/>
                                      <a:gd name="T26" fmla="+- 0 1008 -7"/>
                                      <a:gd name="T27" fmla="*/ 1008 h 1028"/>
                                      <a:gd name="T28" fmla="+- 0 1523 582"/>
                                      <a:gd name="T29" fmla="*/ T28 w 957"/>
                                      <a:gd name="T30" fmla="+- 0 1021 -7"/>
                                      <a:gd name="T31" fmla="*/ 1021 h 1028"/>
                                      <a:gd name="T32" fmla="+- 0 1539 582"/>
                                      <a:gd name="T33" fmla="*/ T32 w 957"/>
                                      <a:gd name="T34" fmla="+- 0 1019 -7"/>
                                      <a:gd name="T35" fmla="*/ 1019 h 1028"/>
                                      <a:gd name="T36" fmla="+- 0 669 582"/>
                                      <a:gd name="T37" fmla="*/ T36 w 957"/>
                                      <a:gd name="T38" fmla="+- 0 1019 -7"/>
                                      <a:gd name="T39" fmla="*/ 1019 h 1028"/>
                                      <a:gd name="T40" fmla="+- 0 646 582"/>
                                      <a:gd name="T41" fmla="*/ T40 w 957"/>
                                      <a:gd name="T42" fmla="+- 0 1016 -7"/>
                                      <a:gd name="T43" fmla="*/ 1016 h 1028"/>
                                      <a:gd name="T44" fmla="+- 0 596 582"/>
                                      <a:gd name="T45" fmla="*/ T44 w 957"/>
                                      <a:gd name="T46" fmla="+- 0 977 -7"/>
                                      <a:gd name="T47" fmla="*/ 977 h 1028"/>
                                      <a:gd name="T48" fmla="+- 0 584 582"/>
                                      <a:gd name="T49" fmla="*/ T48 w 957"/>
                                      <a:gd name="T50" fmla="+- 0 934 -7"/>
                                      <a:gd name="T51" fmla="*/ 934 h 1028"/>
                                      <a:gd name="T52" fmla="+- 0 584 582"/>
                                      <a:gd name="T53" fmla="*/ T52 w 957"/>
                                      <a:gd name="T54" fmla="+- 0 80 -7"/>
                                      <a:gd name="T55" fmla="*/ 80 h 1028"/>
                                      <a:gd name="T56" fmla="+- 0 609 582"/>
                                      <a:gd name="T57" fmla="*/ T56 w 957"/>
                                      <a:gd name="T58" fmla="+- 0 20 -7"/>
                                      <a:gd name="T59" fmla="*/ 20 h 1028"/>
                                      <a:gd name="T60" fmla="+- 0 669 582"/>
                                      <a:gd name="T61" fmla="*/ T60 w 957"/>
                                      <a:gd name="T62" fmla="+- 0 -5 -7"/>
                                      <a:gd name="T63" fmla="*/ -5 h 1028"/>
                                      <a:gd name="T64" fmla="+- 0 1538 582"/>
                                      <a:gd name="T65" fmla="*/ T64 w 957"/>
                                      <a:gd name="T66" fmla="+- 0 -5 -7"/>
                                      <a:gd name="T67" fmla="*/ -5 h 1028"/>
                                      <a:gd name="T68" fmla="+- 0 1527 582"/>
                                      <a:gd name="T69" fmla="*/ T68 w 957"/>
                                      <a:gd name="T70" fmla="+- 0 -7 -7"/>
                                      <a:gd name="T71" fmla="*/ -7 h 1028"/>
                                      <a:gd name="T72" fmla="+- 0 1523 582"/>
                                      <a:gd name="T73" fmla="*/ T72 w 957"/>
                                      <a:gd name="T74" fmla="+- 0 -7 -7"/>
                                      <a:gd name="T75" fmla="*/ -7 h 10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57" h="1028">
                                        <a:moveTo>
                                          <a:pt x="941" y="0"/>
                                        </a:moveTo>
                                        <a:lnTo>
                                          <a:pt x="87" y="0"/>
                                        </a:lnTo>
                                        <a:lnTo>
                                          <a:pt x="64" y="3"/>
                                        </a:lnTo>
                                        <a:lnTo>
                                          <a:pt x="13" y="41"/>
                                        </a:lnTo>
                                        <a:lnTo>
                                          <a:pt x="0" y="941"/>
                                        </a:lnTo>
                                        <a:lnTo>
                                          <a:pt x="3" y="964"/>
                                        </a:lnTo>
                                        <a:lnTo>
                                          <a:pt x="41" y="1015"/>
                                        </a:lnTo>
                                        <a:lnTo>
                                          <a:pt x="941" y="1028"/>
                                        </a:lnTo>
                                        <a:lnTo>
                                          <a:pt x="957" y="1026"/>
                                        </a:lnTo>
                                        <a:lnTo>
                                          <a:pt x="87" y="1026"/>
                                        </a:lnTo>
                                        <a:lnTo>
                                          <a:pt x="64" y="1023"/>
                                        </a:lnTo>
                                        <a:lnTo>
                                          <a:pt x="14" y="984"/>
                                        </a:lnTo>
                                        <a:lnTo>
                                          <a:pt x="2" y="941"/>
                                        </a:lnTo>
                                        <a:lnTo>
                                          <a:pt x="2" y="87"/>
                                        </a:lnTo>
                                        <a:lnTo>
                                          <a:pt x="27" y="27"/>
                                        </a:lnTo>
                                        <a:lnTo>
                                          <a:pt x="87" y="2"/>
                                        </a:lnTo>
                                        <a:lnTo>
                                          <a:pt x="956" y="2"/>
                                        </a:lnTo>
                                        <a:lnTo>
                                          <a:pt x="945" y="0"/>
                                        </a:lnTo>
                                        <a:lnTo>
                                          <a:pt x="941" y="0"/>
                                        </a:lnTo>
                                      </a:path>
                                    </a:pathLst>
                                  </a:custGeom>
                                  <a:solidFill>
                                    <a:srgbClr val="A7A9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 name="Group 69"/>
                              <wpg:cNvGrpSpPr>
                                <a:grpSpLocks/>
                              </wpg:cNvGrpSpPr>
                              <wpg:grpSpPr bwMode="auto">
                                <a:xfrm>
                                  <a:off x="669" y="-5"/>
                                  <a:ext cx="941" cy="1024"/>
                                  <a:chOff x="669" y="-5"/>
                                  <a:chExt cx="941" cy="1024"/>
                                </a:xfrm>
                              </wpg:grpSpPr>
                              <wps:wsp>
                                <wps:cNvPr id="111" name="Freeform 70"/>
                                <wps:cNvSpPr>
                                  <a:spLocks/>
                                </wps:cNvSpPr>
                                <wps:spPr bwMode="auto">
                                  <a:xfrm>
                                    <a:off x="669" y="-5"/>
                                    <a:ext cx="941" cy="1024"/>
                                  </a:xfrm>
                                  <a:custGeom>
                                    <a:avLst/>
                                    <a:gdLst>
                                      <a:gd name="T0" fmla="+- 0 1538 669"/>
                                      <a:gd name="T1" fmla="*/ T0 w 941"/>
                                      <a:gd name="T2" fmla="+- 0 -5 -5"/>
                                      <a:gd name="T3" fmla="*/ -5 h 1024"/>
                                      <a:gd name="T4" fmla="+- 0 1523 669"/>
                                      <a:gd name="T5" fmla="*/ T4 w 941"/>
                                      <a:gd name="T6" fmla="+- 0 -5 -5"/>
                                      <a:gd name="T7" fmla="*/ -5 h 1024"/>
                                      <a:gd name="T8" fmla="+- 0 1546 669"/>
                                      <a:gd name="T9" fmla="*/ T8 w 941"/>
                                      <a:gd name="T10" fmla="+- 0 -2 -5"/>
                                      <a:gd name="T11" fmla="*/ -2 h 1024"/>
                                      <a:gd name="T12" fmla="+- 0 1566 669"/>
                                      <a:gd name="T13" fmla="*/ T12 w 941"/>
                                      <a:gd name="T14" fmla="+- 0 7 -5"/>
                                      <a:gd name="T15" fmla="*/ 7 h 1024"/>
                                      <a:gd name="T16" fmla="+- 0 1583 669"/>
                                      <a:gd name="T17" fmla="*/ T16 w 941"/>
                                      <a:gd name="T18" fmla="+- 0 20 -5"/>
                                      <a:gd name="T19" fmla="*/ 20 h 1024"/>
                                      <a:gd name="T20" fmla="+- 0 1596 669"/>
                                      <a:gd name="T21" fmla="*/ T20 w 941"/>
                                      <a:gd name="T22" fmla="+- 0 37 -5"/>
                                      <a:gd name="T23" fmla="*/ 37 h 1024"/>
                                      <a:gd name="T24" fmla="+- 0 1605 669"/>
                                      <a:gd name="T25" fmla="*/ T24 w 941"/>
                                      <a:gd name="T26" fmla="+- 0 58 -5"/>
                                      <a:gd name="T27" fmla="*/ 58 h 1024"/>
                                      <a:gd name="T28" fmla="+- 0 1608 669"/>
                                      <a:gd name="T29" fmla="*/ T28 w 941"/>
                                      <a:gd name="T30" fmla="+- 0 80 -5"/>
                                      <a:gd name="T31" fmla="*/ 80 h 1024"/>
                                      <a:gd name="T32" fmla="+- 0 1608 669"/>
                                      <a:gd name="T33" fmla="*/ T32 w 941"/>
                                      <a:gd name="T34" fmla="+- 0 934 -5"/>
                                      <a:gd name="T35" fmla="*/ 934 h 1024"/>
                                      <a:gd name="T36" fmla="+- 0 1583 669"/>
                                      <a:gd name="T37" fmla="*/ T36 w 941"/>
                                      <a:gd name="T38" fmla="+- 0 994 -5"/>
                                      <a:gd name="T39" fmla="*/ 994 h 1024"/>
                                      <a:gd name="T40" fmla="+- 0 1523 669"/>
                                      <a:gd name="T41" fmla="*/ T40 w 941"/>
                                      <a:gd name="T42" fmla="+- 0 1019 -5"/>
                                      <a:gd name="T43" fmla="*/ 1019 h 1024"/>
                                      <a:gd name="T44" fmla="+- 0 669 669"/>
                                      <a:gd name="T45" fmla="*/ T44 w 941"/>
                                      <a:gd name="T46" fmla="+- 0 1019 -5"/>
                                      <a:gd name="T47" fmla="*/ 1019 h 1024"/>
                                      <a:gd name="T48" fmla="+- 0 1539 669"/>
                                      <a:gd name="T49" fmla="*/ T48 w 941"/>
                                      <a:gd name="T50" fmla="+- 0 1019 -5"/>
                                      <a:gd name="T51" fmla="*/ 1019 h 1024"/>
                                      <a:gd name="T52" fmla="+- 0 1597 669"/>
                                      <a:gd name="T53" fmla="*/ T52 w 941"/>
                                      <a:gd name="T54" fmla="+- 0 980 -5"/>
                                      <a:gd name="T55" fmla="*/ 980 h 1024"/>
                                      <a:gd name="T56" fmla="+- 0 1610 669"/>
                                      <a:gd name="T57" fmla="*/ T56 w 941"/>
                                      <a:gd name="T58" fmla="+- 0 80 -5"/>
                                      <a:gd name="T59" fmla="*/ 80 h 1024"/>
                                      <a:gd name="T60" fmla="+- 0 1607 669"/>
                                      <a:gd name="T61" fmla="*/ T60 w 941"/>
                                      <a:gd name="T62" fmla="+- 0 58 -5"/>
                                      <a:gd name="T63" fmla="*/ 58 h 1024"/>
                                      <a:gd name="T64" fmla="+- 0 1599 669"/>
                                      <a:gd name="T65" fmla="*/ T64 w 941"/>
                                      <a:gd name="T66" fmla="+- 0 37 -5"/>
                                      <a:gd name="T67" fmla="*/ 37 h 1024"/>
                                      <a:gd name="T68" fmla="+- 0 1586 669"/>
                                      <a:gd name="T69" fmla="*/ T68 w 941"/>
                                      <a:gd name="T70" fmla="+- 0 20 -5"/>
                                      <a:gd name="T71" fmla="*/ 20 h 1024"/>
                                      <a:gd name="T72" fmla="+- 0 1569 669"/>
                                      <a:gd name="T73" fmla="*/ T72 w 941"/>
                                      <a:gd name="T74" fmla="+- 0 6 -5"/>
                                      <a:gd name="T75" fmla="*/ 6 h 1024"/>
                                      <a:gd name="T76" fmla="+- 0 1549 669"/>
                                      <a:gd name="T77" fmla="*/ T76 w 941"/>
                                      <a:gd name="T78" fmla="+- 0 -3 -5"/>
                                      <a:gd name="T79" fmla="*/ -3 h 1024"/>
                                      <a:gd name="T80" fmla="+- 0 1538 669"/>
                                      <a:gd name="T81" fmla="*/ T80 w 941"/>
                                      <a:gd name="T82" fmla="+- 0 -5 -5"/>
                                      <a:gd name="T83" fmla="*/ -5 h 10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41" h="1024">
                                        <a:moveTo>
                                          <a:pt x="869" y="0"/>
                                        </a:moveTo>
                                        <a:lnTo>
                                          <a:pt x="854" y="0"/>
                                        </a:lnTo>
                                        <a:lnTo>
                                          <a:pt x="877" y="3"/>
                                        </a:lnTo>
                                        <a:lnTo>
                                          <a:pt x="897" y="12"/>
                                        </a:lnTo>
                                        <a:lnTo>
                                          <a:pt x="914" y="25"/>
                                        </a:lnTo>
                                        <a:lnTo>
                                          <a:pt x="927" y="42"/>
                                        </a:lnTo>
                                        <a:lnTo>
                                          <a:pt x="936" y="63"/>
                                        </a:lnTo>
                                        <a:lnTo>
                                          <a:pt x="939" y="85"/>
                                        </a:lnTo>
                                        <a:lnTo>
                                          <a:pt x="939" y="939"/>
                                        </a:lnTo>
                                        <a:lnTo>
                                          <a:pt x="914" y="999"/>
                                        </a:lnTo>
                                        <a:lnTo>
                                          <a:pt x="854" y="1024"/>
                                        </a:lnTo>
                                        <a:lnTo>
                                          <a:pt x="0" y="1024"/>
                                        </a:lnTo>
                                        <a:lnTo>
                                          <a:pt x="870" y="1024"/>
                                        </a:lnTo>
                                        <a:lnTo>
                                          <a:pt x="928" y="985"/>
                                        </a:lnTo>
                                        <a:lnTo>
                                          <a:pt x="941" y="85"/>
                                        </a:lnTo>
                                        <a:lnTo>
                                          <a:pt x="938" y="63"/>
                                        </a:lnTo>
                                        <a:lnTo>
                                          <a:pt x="930" y="42"/>
                                        </a:lnTo>
                                        <a:lnTo>
                                          <a:pt x="917" y="25"/>
                                        </a:lnTo>
                                        <a:lnTo>
                                          <a:pt x="900" y="11"/>
                                        </a:lnTo>
                                        <a:lnTo>
                                          <a:pt x="880" y="2"/>
                                        </a:lnTo>
                                        <a:lnTo>
                                          <a:pt x="869" y="0"/>
                                        </a:lnTo>
                                      </a:path>
                                    </a:pathLst>
                                  </a:custGeom>
                                  <a:solidFill>
                                    <a:srgbClr val="A7A9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12" name="Picture 7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617" y="28"/>
                                    <a:ext cx="958" cy="958"/>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13" name="Group 72"/>
                              <wpg:cNvGrpSpPr>
                                <a:grpSpLocks/>
                              </wpg:cNvGrpSpPr>
                              <wpg:grpSpPr bwMode="auto">
                                <a:xfrm>
                                  <a:off x="617" y="28"/>
                                  <a:ext cx="958" cy="958"/>
                                  <a:chOff x="617" y="28"/>
                                  <a:chExt cx="958" cy="958"/>
                                </a:xfrm>
                              </wpg:grpSpPr>
                              <wps:wsp>
                                <wps:cNvPr id="114" name="Freeform 73"/>
                                <wps:cNvSpPr>
                                  <a:spLocks/>
                                </wps:cNvSpPr>
                                <wps:spPr bwMode="auto">
                                  <a:xfrm>
                                    <a:off x="617" y="28"/>
                                    <a:ext cx="958" cy="958"/>
                                  </a:xfrm>
                                  <a:custGeom>
                                    <a:avLst/>
                                    <a:gdLst>
                                      <a:gd name="T0" fmla="+- 0 1575 617"/>
                                      <a:gd name="T1" fmla="*/ T0 w 958"/>
                                      <a:gd name="T2" fmla="+- 0 905 28"/>
                                      <a:gd name="T3" fmla="*/ 905 h 958"/>
                                      <a:gd name="T4" fmla="+- 0 1549 617"/>
                                      <a:gd name="T5" fmla="*/ T4 w 958"/>
                                      <a:gd name="T6" fmla="+- 0 964 28"/>
                                      <a:gd name="T7" fmla="*/ 964 h 958"/>
                                      <a:gd name="T8" fmla="+- 0 698 617"/>
                                      <a:gd name="T9" fmla="*/ T8 w 958"/>
                                      <a:gd name="T10" fmla="+- 0 986 28"/>
                                      <a:gd name="T11" fmla="*/ 986 h 958"/>
                                      <a:gd name="T12" fmla="+- 0 676 617"/>
                                      <a:gd name="T13" fmla="*/ T12 w 958"/>
                                      <a:gd name="T14" fmla="+- 0 983 28"/>
                                      <a:gd name="T15" fmla="*/ 983 h 958"/>
                                      <a:gd name="T16" fmla="+- 0 626 617"/>
                                      <a:gd name="T17" fmla="*/ T16 w 958"/>
                                      <a:gd name="T18" fmla="+- 0 942 28"/>
                                      <a:gd name="T19" fmla="*/ 942 h 958"/>
                                      <a:gd name="T20" fmla="+- 0 617 617"/>
                                      <a:gd name="T21" fmla="*/ T20 w 958"/>
                                      <a:gd name="T22" fmla="+- 0 109 28"/>
                                      <a:gd name="T23" fmla="*/ 109 h 958"/>
                                      <a:gd name="T24" fmla="+- 0 620 617"/>
                                      <a:gd name="T25" fmla="*/ T24 w 958"/>
                                      <a:gd name="T26" fmla="+- 0 87 28"/>
                                      <a:gd name="T27" fmla="*/ 87 h 958"/>
                                      <a:gd name="T28" fmla="+- 0 661 617"/>
                                      <a:gd name="T29" fmla="*/ T28 w 958"/>
                                      <a:gd name="T30" fmla="+- 0 37 28"/>
                                      <a:gd name="T31" fmla="*/ 37 h 958"/>
                                      <a:gd name="T32" fmla="+- 0 1494 617"/>
                                      <a:gd name="T33" fmla="*/ T32 w 958"/>
                                      <a:gd name="T34" fmla="+- 0 28 28"/>
                                      <a:gd name="T35" fmla="*/ 28 h 958"/>
                                      <a:gd name="T36" fmla="+- 0 1516 617"/>
                                      <a:gd name="T37" fmla="*/ T36 w 958"/>
                                      <a:gd name="T38" fmla="+- 0 31 28"/>
                                      <a:gd name="T39" fmla="*/ 31 h 958"/>
                                      <a:gd name="T40" fmla="+- 0 1566 617"/>
                                      <a:gd name="T41" fmla="*/ T40 w 958"/>
                                      <a:gd name="T42" fmla="+- 0 72 28"/>
                                      <a:gd name="T43" fmla="*/ 72 h 958"/>
                                      <a:gd name="T44" fmla="+- 0 1575 617"/>
                                      <a:gd name="T45" fmla="*/ T44 w 958"/>
                                      <a:gd name="T46" fmla="+- 0 905 28"/>
                                      <a:gd name="T47" fmla="*/ 905 h 9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958" h="958">
                                        <a:moveTo>
                                          <a:pt x="958" y="877"/>
                                        </a:moveTo>
                                        <a:lnTo>
                                          <a:pt x="932" y="936"/>
                                        </a:lnTo>
                                        <a:lnTo>
                                          <a:pt x="81" y="958"/>
                                        </a:lnTo>
                                        <a:lnTo>
                                          <a:pt x="59" y="955"/>
                                        </a:lnTo>
                                        <a:lnTo>
                                          <a:pt x="9" y="914"/>
                                        </a:lnTo>
                                        <a:lnTo>
                                          <a:pt x="0" y="81"/>
                                        </a:lnTo>
                                        <a:lnTo>
                                          <a:pt x="3" y="59"/>
                                        </a:lnTo>
                                        <a:lnTo>
                                          <a:pt x="44" y="9"/>
                                        </a:lnTo>
                                        <a:lnTo>
                                          <a:pt x="877" y="0"/>
                                        </a:lnTo>
                                        <a:lnTo>
                                          <a:pt x="899" y="3"/>
                                        </a:lnTo>
                                        <a:lnTo>
                                          <a:pt x="949" y="44"/>
                                        </a:lnTo>
                                        <a:lnTo>
                                          <a:pt x="958" y="877"/>
                                        </a:lnTo>
                                        <a:close/>
                                      </a:path>
                                    </a:pathLst>
                                  </a:custGeom>
                                  <a:noFill/>
                                  <a:ln w="1283">
                                    <a:solidFill>
                                      <a:srgbClr val="D1D3D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 name="Group 74"/>
                              <wpg:cNvGrpSpPr>
                                <a:grpSpLocks/>
                              </wpg:cNvGrpSpPr>
                              <wpg:grpSpPr bwMode="auto">
                                <a:xfrm>
                                  <a:off x="1153" y="501"/>
                                  <a:ext cx="315" cy="299"/>
                                  <a:chOff x="1153" y="501"/>
                                  <a:chExt cx="315" cy="299"/>
                                </a:xfrm>
                              </wpg:grpSpPr>
                              <wps:wsp>
                                <wps:cNvPr id="116" name="Freeform 75"/>
                                <wps:cNvSpPr>
                                  <a:spLocks/>
                                </wps:cNvSpPr>
                                <wps:spPr bwMode="auto">
                                  <a:xfrm>
                                    <a:off x="1153" y="501"/>
                                    <a:ext cx="315" cy="299"/>
                                  </a:xfrm>
                                  <a:custGeom>
                                    <a:avLst/>
                                    <a:gdLst>
                                      <a:gd name="T0" fmla="+- 0 1314 1153"/>
                                      <a:gd name="T1" fmla="*/ T0 w 315"/>
                                      <a:gd name="T2" fmla="+- 0 501 501"/>
                                      <a:gd name="T3" fmla="*/ 501 h 299"/>
                                      <a:gd name="T4" fmla="+- 0 1307 1153"/>
                                      <a:gd name="T5" fmla="*/ T4 w 315"/>
                                      <a:gd name="T6" fmla="+- 0 501 501"/>
                                      <a:gd name="T7" fmla="*/ 501 h 299"/>
                                      <a:gd name="T8" fmla="+- 0 1304 1153"/>
                                      <a:gd name="T9" fmla="*/ T8 w 315"/>
                                      <a:gd name="T10" fmla="+- 0 502 501"/>
                                      <a:gd name="T11" fmla="*/ 502 h 299"/>
                                      <a:gd name="T12" fmla="+- 0 1259 1153"/>
                                      <a:gd name="T13" fmla="*/ T12 w 315"/>
                                      <a:gd name="T14" fmla="+- 0 594 501"/>
                                      <a:gd name="T15" fmla="*/ 594 h 299"/>
                                      <a:gd name="T16" fmla="+- 0 1158 1153"/>
                                      <a:gd name="T17" fmla="*/ T16 w 315"/>
                                      <a:gd name="T18" fmla="+- 0 609 501"/>
                                      <a:gd name="T19" fmla="*/ 609 h 299"/>
                                      <a:gd name="T20" fmla="+- 0 1155 1153"/>
                                      <a:gd name="T21" fmla="*/ T20 w 315"/>
                                      <a:gd name="T22" fmla="+- 0 611 501"/>
                                      <a:gd name="T23" fmla="*/ 611 h 299"/>
                                      <a:gd name="T24" fmla="+- 0 1153 1153"/>
                                      <a:gd name="T25" fmla="*/ T24 w 315"/>
                                      <a:gd name="T26" fmla="+- 0 617 501"/>
                                      <a:gd name="T27" fmla="*/ 617 h 299"/>
                                      <a:gd name="T28" fmla="+- 0 1154 1153"/>
                                      <a:gd name="T29" fmla="*/ T28 w 315"/>
                                      <a:gd name="T30" fmla="+- 0 621 501"/>
                                      <a:gd name="T31" fmla="*/ 621 h 299"/>
                                      <a:gd name="T32" fmla="+- 0 1227 1153"/>
                                      <a:gd name="T33" fmla="*/ T32 w 315"/>
                                      <a:gd name="T34" fmla="+- 0 692 501"/>
                                      <a:gd name="T35" fmla="*/ 692 h 299"/>
                                      <a:gd name="T36" fmla="+- 0 1210 1153"/>
                                      <a:gd name="T37" fmla="*/ T36 w 315"/>
                                      <a:gd name="T38" fmla="+- 0 793 501"/>
                                      <a:gd name="T39" fmla="*/ 793 h 299"/>
                                      <a:gd name="T40" fmla="+- 0 1211 1153"/>
                                      <a:gd name="T41" fmla="*/ T40 w 315"/>
                                      <a:gd name="T42" fmla="+- 0 796 501"/>
                                      <a:gd name="T43" fmla="*/ 796 h 299"/>
                                      <a:gd name="T44" fmla="+- 0 1215 1153"/>
                                      <a:gd name="T45" fmla="*/ T44 w 315"/>
                                      <a:gd name="T46" fmla="+- 0 799 501"/>
                                      <a:gd name="T47" fmla="*/ 799 h 299"/>
                                      <a:gd name="T48" fmla="+- 0 1217 1153"/>
                                      <a:gd name="T49" fmla="*/ T48 w 315"/>
                                      <a:gd name="T50" fmla="+- 0 800 501"/>
                                      <a:gd name="T51" fmla="*/ 800 h 299"/>
                                      <a:gd name="T52" fmla="+- 0 1220 1153"/>
                                      <a:gd name="T53" fmla="*/ T52 w 315"/>
                                      <a:gd name="T54" fmla="+- 0 800 501"/>
                                      <a:gd name="T55" fmla="*/ 800 h 299"/>
                                      <a:gd name="T56" fmla="+- 0 1222 1153"/>
                                      <a:gd name="T57" fmla="*/ T56 w 315"/>
                                      <a:gd name="T58" fmla="+- 0 800 501"/>
                                      <a:gd name="T59" fmla="*/ 800 h 299"/>
                                      <a:gd name="T60" fmla="+- 0 1311 1153"/>
                                      <a:gd name="T61" fmla="*/ T60 w 315"/>
                                      <a:gd name="T62" fmla="+- 0 753 501"/>
                                      <a:gd name="T63" fmla="*/ 753 h 299"/>
                                      <a:gd name="T64" fmla="+- 0 1404 1153"/>
                                      <a:gd name="T65" fmla="*/ T64 w 315"/>
                                      <a:gd name="T66" fmla="+- 0 753 501"/>
                                      <a:gd name="T67" fmla="*/ 753 h 299"/>
                                      <a:gd name="T68" fmla="+- 0 1394 1153"/>
                                      <a:gd name="T69" fmla="*/ T68 w 315"/>
                                      <a:gd name="T70" fmla="+- 0 692 501"/>
                                      <a:gd name="T71" fmla="*/ 692 h 299"/>
                                      <a:gd name="T72" fmla="+- 0 1467 1153"/>
                                      <a:gd name="T73" fmla="*/ T72 w 315"/>
                                      <a:gd name="T74" fmla="+- 0 621 501"/>
                                      <a:gd name="T75" fmla="*/ 621 h 299"/>
                                      <a:gd name="T76" fmla="+- 0 1468 1153"/>
                                      <a:gd name="T77" fmla="*/ T76 w 315"/>
                                      <a:gd name="T78" fmla="+- 0 617 501"/>
                                      <a:gd name="T79" fmla="*/ 617 h 299"/>
                                      <a:gd name="T80" fmla="+- 0 1466 1153"/>
                                      <a:gd name="T81" fmla="*/ T80 w 315"/>
                                      <a:gd name="T82" fmla="+- 0 611 501"/>
                                      <a:gd name="T83" fmla="*/ 611 h 299"/>
                                      <a:gd name="T84" fmla="+- 0 1463 1153"/>
                                      <a:gd name="T85" fmla="*/ T84 w 315"/>
                                      <a:gd name="T86" fmla="+- 0 609 501"/>
                                      <a:gd name="T87" fmla="*/ 609 h 299"/>
                                      <a:gd name="T88" fmla="+- 0 1362 1153"/>
                                      <a:gd name="T89" fmla="*/ T88 w 315"/>
                                      <a:gd name="T90" fmla="+- 0 594 501"/>
                                      <a:gd name="T91" fmla="*/ 594 h 299"/>
                                      <a:gd name="T92" fmla="+- 0 1317 1153"/>
                                      <a:gd name="T93" fmla="*/ T92 w 315"/>
                                      <a:gd name="T94" fmla="+- 0 502 501"/>
                                      <a:gd name="T95" fmla="*/ 502 h 299"/>
                                      <a:gd name="T96" fmla="+- 0 1314 1153"/>
                                      <a:gd name="T97" fmla="*/ T96 w 315"/>
                                      <a:gd name="T98" fmla="+- 0 501 501"/>
                                      <a:gd name="T99" fmla="*/ 501 h 2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315" h="299">
                                        <a:moveTo>
                                          <a:pt x="161" y="0"/>
                                        </a:moveTo>
                                        <a:lnTo>
                                          <a:pt x="154" y="0"/>
                                        </a:lnTo>
                                        <a:lnTo>
                                          <a:pt x="151" y="1"/>
                                        </a:lnTo>
                                        <a:lnTo>
                                          <a:pt x="106" y="93"/>
                                        </a:lnTo>
                                        <a:lnTo>
                                          <a:pt x="5" y="108"/>
                                        </a:lnTo>
                                        <a:lnTo>
                                          <a:pt x="2" y="110"/>
                                        </a:lnTo>
                                        <a:lnTo>
                                          <a:pt x="0" y="116"/>
                                        </a:lnTo>
                                        <a:lnTo>
                                          <a:pt x="1" y="120"/>
                                        </a:lnTo>
                                        <a:lnTo>
                                          <a:pt x="74" y="191"/>
                                        </a:lnTo>
                                        <a:lnTo>
                                          <a:pt x="57" y="292"/>
                                        </a:lnTo>
                                        <a:lnTo>
                                          <a:pt x="58" y="295"/>
                                        </a:lnTo>
                                        <a:lnTo>
                                          <a:pt x="62" y="298"/>
                                        </a:lnTo>
                                        <a:lnTo>
                                          <a:pt x="64" y="299"/>
                                        </a:lnTo>
                                        <a:lnTo>
                                          <a:pt x="67" y="299"/>
                                        </a:lnTo>
                                        <a:lnTo>
                                          <a:pt x="69" y="299"/>
                                        </a:lnTo>
                                        <a:lnTo>
                                          <a:pt x="158" y="252"/>
                                        </a:lnTo>
                                        <a:lnTo>
                                          <a:pt x="251" y="252"/>
                                        </a:lnTo>
                                        <a:lnTo>
                                          <a:pt x="241" y="191"/>
                                        </a:lnTo>
                                        <a:lnTo>
                                          <a:pt x="314" y="120"/>
                                        </a:lnTo>
                                        <a:lnTo>
                                          <a:pt x="315" y="116"/>
                                        </a:lnTo>
                                        <a:lnTo>
                                          <a:pt x="313" y="110"/>
                                        </a:lnTo>
                                        <a:lnTo>
                                          <a:pt x="310" y="108"/>
                                        </a:lnTo>
                                        <a:lnTo>
                                          <a:pt x="209" y="93"/>
                                        </a:lnTo>
                                        <a:lnTo>
                                          <a:pt x="164" y="1"/>
                                        </a:lnTo>
                                        <a:lnTo>
                                          <a:pt x="161"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76"/>
                                <wps:cNvSpPr>
                                  <a:spLocks/>
                                </wps:cNvSpPr>
                                <wps:spPr bwMode="auto">
                                  <a:xfrm>
                                    <a:off x="1153" y="501"/>
                                    <a:ext cx="315" cy="299"/>
                                  </a:xfrm>
                                  <a:custGeom>
                                    <a:avLst/>
                                    <a:gdLst>
                                      <a:gd name="T0" fmla="+- 0 1404 1153"/>
                                      <a:gd name="T1" fmla="*/ T0 w 315"/>
                                      <a:gd name="T2" fmla="+- 0 753 501"/>
                                      <a:gd name="T3" fmla="*/ 753 h 299"/>
                                      <a:gd name="T4" fmla="+- 0 1311 1153"/>
                                      <a:gd name="T5" fmla="*/ T4 w 315"/>
                                      <a:gd name="T6" fmla="+- 0 753 501"/>
                                      <a:gd name="T7" fmla="*/ 753 h 299"/>
                                      <a:gd name="T8" fmla="+- 0 1400 1153"/>
                                      <a:gd name="T9" fmla="*/ T8 w 315"/>
                                      <a:gd name="T10" fmla="+- 0 800 501"/>
                                      <a:gd name="T11" fmla="*/ 800 h 299"/>
                                      <a:gd name="T12" fmla="+- 0 1401 1153"/>
                                      <a:gd name="T13" fmla="*/ T12 w 315"/>
                                      <a:gd name="T14" fmla="+- 0 800 501"/>
                                      <a:gd name="T15" fmla="*/ 800 h 299"/>
                                      <a:gd name="T16" fmla="+- 0 1404 1153"/>
                                      <a:gd name="T17" fmla="*/ T16 w 315"/>
                                      <a:gd name="T18" fmla="+- 0 800 501"/>
                                      <a:gd name="T19" fmla="*/ 800 h 299"/>
                                      <a:gd name="T20" fmla="+- 0 1406 1153"/>
                                      <a:gd name="T21" fmla="*/ T20 w 315"/>
                                      <a:gd name="T22" fmla="+- 0 799 501"/>
                                      <a:gd name="T23" fmla="*/ 799 h 299"/>
                                      <a:gd name="T24" fmla="+- 0 1410 1153"/>
                                      <a:gd name="T25" fmla="*/ T24 w 315"/>
                                      <a:gd name="T26" fmla="+- 0 796 501"/>
                                      <a:gd name="T27" fmla="*/ 796 h 299"/>
                                      <a:gd name="T28" fmla="+- 0 1411 1153"/>
                                      <a:gd name="T29" fmla="*/ T28 w 315"/>
                                      <a:gd name="T30" fmla="+- 0 793 501"/>
                                      <a:gd name="T31" fmla="*/ 793 h 299"/>
                                      <a:gd name="T32" fmla="+- 0 1404 1153"/>
                                      <a:gd name="T33" fmla="*/ T32 w 315"/>
                                      <a:gd name="T34" fmla="+- 0 753 501"/>
                                      <a:gd name="T35" fmla="*/ 753 h 2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15" h="299">
                                        <a:moveTo>
                                          <a:pt x="251" y="252"/>
                                        </a:moveTo>
                                        <a:lnTo>
                                          <a:pt x="158" y="252"/>
                                        </a:lnTo>
                                        <a:lnTo>
                                          <a:pt x="247" y="299"/>
                                        </a:lnTo>
                                        <a:lnTo>
                                          <a:pt x="248" y="299"/>
                                        </a:lnTo>
                                        <a:lnTo>
                                          <a:pt x="251" y="299"/>
                                        </a:lnTo>
                                        <a:lnTo>
                                          <a:pt x="253" y="298"/>
                                        </a:lnTo>
                                        <a:lnTo>
                                          <a:pt x="257" y="295"/>
                                        </a:lnTo>
                                        <a:lnTo>
                                          <a:pt x="258" y="292"/>
                                        </a:lnTo>
                                        <a:lnTo>
                                          <a:pt x="251" y="252"/>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8" name="Group 77"/>
                              <wpg:cNvGrpSpPr>
                                <a:grpSpLocks/>
                              </wpg:cNvGrpSpPr>
                              <wpg:grpSpPr bwMode="auto">
                                <a:xfrm>
                                  <a:off x="1144" y="492"/>
                                  <a:ext cx="333" cy="316"/>
                                  <a:chOff x="1144" y="492"/>
                                  <a:chExt cx="333" cy="316"/>
                                </a:xfrm>
                              </wpg:grpSpPr>
                              <wps:wsp>
                                <wps:cNvPr id="119" name="Freeform 78"/>
                                <wps:cNvSpPr>
                                  <a:spLocks/>
                                </wps:cNvSpPr>
                                <wps:spPr bwMode="auto">
                                  <a:xfrm>
                                    <a:off x="1144" y="492"/>
                                    <a:ext cx="333" cy="316"/>
                                  </a:xfrm>
                                  <a:custGeom>
                                    <a:avLst/>
                                    <a:gdLst>
                                      <a:gd name="T0" fmla="+- 0 1317 1144"/>
                                      <a:gd name="T1" fmla="*/ T0 w 333"/>
                                      <a:gd name="T2" fmla="+- 0 492 492"/>
                                      <a:gd name="T3" fmla="*/ 492 h 316"/>
                                      <a:gd name="T4" fmla="+- 0 1304 1144"/>
                                      <a:gd name="T5" fmla="*/ T4 w 333"/>
                                      <a:gd name="T6" fmla="+- 0 492 492"/>
                                      <a:gd name="T7" fmla="*/ 492 h 316"/>
                                      <a:gd name="T8" fmla="+- 0 1298 1144"/>
                                      <a:gd name="T9" fmla="*/ T8 w 333"/>
                                      <a:gd name="T10" fmla="+- 0 496 492"/>
                                      <a:gd name="T11" fmla="*/ 496 h 316"/>
                                      <a:gd name="T12" fmla="+- 0 1253 1144"/>
                                      <a:gd name="T13" fmla="*/ T12 w 333"/>
                                      <a:gd name="T14" fmla="+- 0 586 492"/>
                                      <a:gd name="T15" fmla="*/ 586 h 316"/>
                                      <a:gd name="T16" fmla="+- 0 1153 1144"/>
                                      <a:gd name="T17" fmla="*/ T16 w 333"/>
                                      <a:gd name="T18" fmla="+- 0 601 492"/>
                                      <a:gd name="T19" fmla="*/ 601 h 316"/>
                                      <a:gd name="T20" fmla="+- 0 1148 1144"/>
                                      <a:gd name="T21" fmla="*/ T20 w 333"/>
                                      <a:gd name="T22" fmla="+- 0 605 492"/>
                                      <a:gd name="T23" fmla="*/ 605 h 316"/>
                                      <a:gd name="T24" fmla="+- 0 1144 1144"/>
                                      <a:gd name="T25" fmla="*/ T24 w 333"/>
                                      <a:gd name="T26" fmla="+- 0 618 492"/>
                                      <a:gd name="T27" fmla="*/ 618 h 316"/>
                                      <a:gd name="T28" fmla="+- 0 1146 1144"/>
                                      <a:gd name="T29" fmla="*/ T28 w 333"/>
                                      <a:gd name="T30" fmla="+- 0 625 492"/>
                                      <a:gd name="T31" fmla="*/ 625 h 316"/>
                                      <a:gd name="T32" fmla="+- 0 1218 1144"/>
                                      <a:gd name="T33" fmla="*/ T32 w 333"/>
                                      <a:gd name="T34" fmla="+- 0 695 492"/>
                                      <a:gd name="T35" fmla="*/ 695 h 316"/>
                                      <a:gd name="T36" fmla="+- 0 1201 1144"/>
                                      <a:gd name="T37" fmla="*/ T36 w 333"/>
                                      <a:gd name="T38" fmla="+- 0 795 492"/>
                                      <a:gd name="T39" fmla="*/ 795 h 316"/>
                                      <a:gd name="T40" fmla="+- 0 1203 1144"/>
                                      <a:gd name="T41" fmla="*/ T40 w 333"/>
                                      <a:gd name="T42" fmla="+- 0 801 492"/>
                                      <a:gd name="T43" fmla="*/ 801 h 316"/>
                                      <a:gd name="T44" fmla="+- 0 1212 1144"/>
                                      <a:gd name="T45" fmla="*/ T44 w 333"/>
                                      <a:gd name="T46" fmla="+- 0 807 492"/>
                                      <a:gd name="T47" fmla="*/ 807 h 316"/>
                                      <a:gd name="T48" fmla="+- 0 1215 1144"/>
                                      <a:gd name="T49" fmla="*/ T48 w 333"/>
                                      <a:gd name="T50" fmla="+- 0 808 492"/>
                                      <a:gd name="T51" fmla="*/ 808 h 316"/>
                                      <a:gd name="T52" fmla="+- 0 1222 1144"/>
                                      <a:gd name="T53" fmla="*/ T52 w 333"/>
                                      <a:gd name="T54" fmla="+- 0 808 492"/>
                                      <a:gd name="T55" fmla="*/ 808 h 316"/>
                                      <a:gd name="T56" fmla="+- 0 1224 1144"/>
                                      <a:gd name="T57" fmla="*/ T56 w 333"/>
                                      <a:gd name="T58" fmla="+- 0 808 492"/>
                                      <a:gd name="T59" fmla="*/ 808 h 316"/>
                                      <a:gd name="T60" fmla="+- 0 1256 1144"/>
                                      <a:gd name="T61" fmla="*/ T60 w 333"/>
                                      <a:gd name="T62" fmla="+- 0 791 492"/>
                                      <a:gd name="T63" fmla="*/ 791 h 316"/>
                                      <a:gd name="T64" fmla="+- 0 1219 1144"/>
                                      <a:gd name="T65" fmla="*/ T64 w 333"/>
                                      <a:gd name="T66" fmla="+- 0 791 492"/>
                                      <a:gd name="T67" fmla="*/ 791 h 316"/>
                                      <a:gd name="T68" fmla="+- 0 1236 1144"/>
                                      <a:gd name="T69" fmla="*/ T68 w 333"/>
                                      <a:gd name="T70" fmla="+- 0 689 492"/>
                                      <a:gd name="T71" fmla="*/ 689 h 316"/>
                                      <a:gd name="T72" fmla="+- 0 1162 1144"/>
                                      <a:gd name="T73" fmla="*/ T72 w 333"/>
                                      <a:gd name="T74" fmla="+- 0 617 492"/>
                                      <a:gd name="T75" fmla="*/ 617 h 316"/>
                                      <a:gd name="T76" fmla="+- 0 1265 1144"/>
                                      <a:gd name="T77" fmla="*/ T76 w 333"/>
                                      <a:gd name="T78" fmla="+- 0 602 492"/>
                                      <a:gd name="T79" fmla="*/ 602 h 316"/>
                                      <a:gd name="T80" fmla="+- 0 1311 1144"/>
                                      <a:gd name="T81" fmla="*/ T80 w 333"/>
                                      <a:gd name="T82" fmla="+- 0 509 492"/>
                                      <a:gd name="T83" fmla="*/ 509 h 316"/>
                                      <a:gd name="T84" fmla="+- 0 1330 1144"/>
                                      <a:gd name="T85" fmla="*/ T84 w 333"/>
                                      <a:gd name="T86" fmla="+- 0 509 492"/>
                                      <a:gd name="T87" fmla="*/ 509 h 316"/>
                                      <a:gd name="T88" fmla="+- 0 1323 1144"/>
                                      <a:gd name="T89" fmla="*/ T88 w 333"/>
                                      <a:gd name="T90" fmla="+- 0 496 492"/>
                                      <a:gd name="T91" fmla="*/ 496 h 316"/>
                                      <a:gd name="T92" fmla="+- 0 1317 1144"/>
                                      <a:gd name="T93" fmla="*/ T92 w 333"/>
                                      <a:gd name="T94" fmla="+- 0 492 492"/>
                                      <a:gd name="T95" fmla="*/ 492 h 3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333" h="316">
                                        <a:moveTo>
                                          <a:pt x="173" y="0"/>
                                        </a:moveTo>
                                        <a:lnTo>
                                          <a:pt x="160" y="0"/>
                                        </a:lnTo>
                                        <a:lnTo>
                                          <a:pt x="154" y="4"/>
                                        </a:lnTo>
                                        <a:lnTo>
                                          <a:pt x="109" y="94"/>
                                        </a:lnTo>
                                        <a:lnTo>
                                          <a:pt x="9" y="109"/>
                                        </a:lnTo>
                                        <a:lnTo>
                                          <a:pt x="4" y="113"/>
                                        </a:lnTo>
                                        <a:lnTo>
                                          <a:pt x="0" y="126"/>
                                        </a:lnTo>
                                        <a:lnTo>
                                          <a:pt x="2" y="133"/>
                                        </a:lnTo>
                                        <a:lnTo>
                                          <a:pt x="74" y="203"/>
                                        </a:lnTo>
                                        <a:lnTo>
                                          <a:pt x="57" y="303"/>
                                        </a:lnTo>
                                        <a:lnTo>
                                          <a:pt x="59" y="309"/>
                                        </a:lnTo>
                                        <a:lnTo>
                                          <a:pt x="68" y="315"/>
                                        </a:lnTo>
                                        <a:lnTo>
                                          <a:pt x="71" y="316"/>
                                        </a:lnTo>
                                        <a:lnTo>
                                          <a:pt x="78" y="316"/>
                                        </a:lnTo>
                                        <a:lnTo>
                                          <a:pt x="80" y="316"/>
                                        </a:lnTo>
                                        <a:lnTo>
                                          <a:pt x="112" y="299"/>
                                        </a:lnTo>
                                        <a:lnTo>
                                          <a:pt x="75" y="299"/>
                                        </a:lnTo>
                                        <a:lnTo>
                                          <a:pt x="92" y="197"/>
                                        </a:lnTo>
                                        <a:lnTo>
                                          <a:pt x="18" y="125"/>
                                        </a:lnTo>
                                        <a:lnTo>
                                          <a:pt x="121" y="110"/>
                                        </a:lnTo>
                                        <a:lnTo>
                                          <a:pt x="167" y="17"/>
                                        </a:lnTo>
                                        <a:lnTo>
                                          <a:pt x="186" y="17"/>
                                        </a:lnTo>
                                        <a:lnTo>
                                          <a:pt x="179" y="4"/>
                                        </a:lnTo>
                                        <a:lnTo>
                                          <a:pt x="173"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79"/>
                                <wps:cNvSpPr>
                                  <a:spLocks/>
                                </wps:cNvSpPr>
                                <wps:spPr bwMode="auto">
                                  <a:xfrm>
                                    <a:off x="1144" y="492"/>
                                    <a:ext cx="333" cy="316"/>
                                  </a:xfrm>
                                  <a:custGeom>
                                    <a:avLst/>
                                    <a:gdLst>
                                      <a:gd name="T0" fmla="+- 0 1347 1144"/>
                                      <a:gd name="T1" fmla="*/ T0 w 333"/>
                                      <a:gd name="T2" fmla="+- 0 762 492"/>
                                      <a:gd name="T3" fmla="*/ 762 h 316"/>
                                      <a:gd name="T4" fmla="+- 0 1311 1144"/>
                                      <a:gd name="T5" fmla="*/ T4 w 333"/>
                                      <a:gd name="T6" fmla="+- 0 762 492"/>
                                      <a:gd name="T7" fmla="*/ 762 h 316"/>
                                      <a:gd name="T8" fmla="+- 0 1397 1144"/>
                                      <a:gd name="T9" fmla="*/ T8 w 333"/>
                                      <a:gd name="T10" fmla="+- 0 808 492"/>
                                      <a:gd name="T11" fmla="*/ 808 h 316"/>
                                      <a:gd name="T12" fmla="+- 0 1400 1144"/>
                                      <a:gd name="T13" fmla="*/ T12 w 333"/>
                                      <a:gd name="T14" fmla="+- 0 808 492"/>
                                      <a:gd name="T15" fmla="*/ 808 h 316"/>
                                      <a:gd name="T16" fmla="+- 0 1406 1144"/>
                                      <a:gd name="T17" fmla="*/ T16 w 333"/>
                                      <a:gd name="T18" fmla="+- 0 808 492"/>
                                      <a:gd name="T19" fmla="*/ 808 h 316"/>
                                      <a:gd name="T20" fmla="+- 0 1409 1144"/>
                                      <a:gd name="T21" fmla="*/ T20 w 333"/>
                                      <a:gd name="T22" fmla="+- 0 807 492"/>
                                      <a:gd name="T23" fmla="*/ 807 h 316"/>
                                      <a:gd name="T24" fmla="+- 0 1418 1144"/>
                                      <a:gd name="T25" fmla="*/ T24 w 333"/>
                                      <a:gd name="T26" fmla="+- 0 801 492"/>
                                      <a:gd name="T27" fmla="*/ 801 h 316"/>
                                      <a:gd name="T28" fmla="+- 0 1420 1144"/>
                                      <a:gd name="T29" fmla="*/ T28 w 333"/>
                                      <a:gd name="T30" fmla="+- 0 795 492"/>
                                      <a:gd name="T31" fmla="*/ 795 h 316"/>
                                      <a:gd name="T32" fmla="+- 0 1420 1144"/>
                                      <a:gd name="T33" fmla="*/ T32 w 333"/>
                                      <a:gd name="T34" fmla="+- 0 791 492"/>
                                      <a:gd name="T35" fmla="*/ 791 h 316"/>
                                      <a:gd name="T36" fmla="+- 0 1402 1144"/>
                                      <a:gd name="T37" fmla="*/ T36 w 333"/>
                                      <a:gd name="T38" fmla="+- 0 791 492"/>
                                      <a:gd name="T39" fmla="*/ 791 h 316"/>
                                      <a:gd name="T40" fmla="+- 0 1347 1144"/>
                                      <a:gd name="T41" fmla="*/ T40 w 333"/>
                                      <a:gd name="T42" fmla="+- 0 762 492"/>
                                      <a:gd name="T43" fmla="*/ 762 h 3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333" h="316">
                                        <a:moveTo>
                                          <a:pt x="203" y="270"/>
                                        </a:moveTo>
                                        <a:lnTo>
                                          <a:pt x="167" y="270"/>
                                        </a:lnTo>
                                        <a:lnTo>
                                          <a:pt x="253" y="316"/>
                                        </a:lnTo>
                                        <a:lnTo>
                                          <a:pt x="256" y="316"/>
                                        </a:lnTo>
                                        <a:lnTo>
                                          <a:pt x="262" y="316"/>
                                        </a:lnTo>
                                        <a:lnTo>
                                          <a:pt x="265" y="315"/>
                                        </a:lnTo>
                                        <a:lnTo>
                                          <a:pt x="274" y="309"/>
                                        </a:lnTo>
                                        <a:lnTo>
                                          <a:pt x="276" y="303"/>
                                        </a:lnTo>
                                        <a:lnTo>
                                          <a:pt x="276" y="299"/>
                                        </a:lnTo>
                                        <a:lnTo>
                                          <a:pt x="258" y="299"/>
                                        </a:lnTo>
                                        <a:lnTo>
                                          <a:pt x="203" y="27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80"/>
                                <wps:cNvSpPr>
                                  <a:spLocks/>
                                </wps:cNvSpPr>
                                <wps:spPr bwMode="auto">
                                  <a:xfrm>
                                    <a:off x="1144" y="492"/>
                                    <a:ext cx="333" cy="316"/>
                                  </a:xfrm>
                                  <a:custGeom>
                                    <a:avLst/>
                                    <a:gdLst>
                                      <a:gd name="T0" fmla="+- 0 1311 1144"/>
                                      <a:gd name="T1" fmla="*/ T0 w 333"/>
                                      <a:gd name="T2" fmla="+- 0 743 492"/>
                                      <a:gd name="T3" fmla="*/ 743 h 316"/>
                                      <a:gd name="T4" fmla="+- 0 1219 1144"/>
                                      <a:gd name="T5" fmla="*/ T4 w 333"/>
                                      <a:gd name="T6" fmla="+- 0 791 492"/>
                                      <a:gd name="T7" fmla="*/ 791 h 316"/>
                                      <a:gd name="T8" fmla="+- 0 1256 1144"/>
                                      <a:gd name="T9" fmla="*/ T8 w 333"/>
                                      <a:gd name="T10" fmla="+- 0 791 492"/>
                                      <a:gd name="T11" fmla="*/ 791 h 316"/>
                                      <a:gd name="T12" fmla="+- 0 1311 1144"/>
                                      <a:gd name="T13" fmla="*/ T12 w 333"/>
                                      <a:gd name="T14" fmla="+- 0 762 492"/>
                                      <a:gd name="T15" fmla="*/ 762 h 316"/>
                                      <a:gd name="T16" fmla="+- 0 1347 1144"/>
                                      <a:gd name="T17" fmla="*/ T16 w 333"/>
                                      <a:gd name="T18" fmla="+- 0 762 492"/>
                                      <a:gd name="T19" fmla="*/ 762 h 316"/>
                                      <a:gd name="T20" fmla="+- 0 1311 1144"/>
                                      <a:gd name="T21" fmla="*/ T20 w 333"/>
                                      <a:gd name="T22" fmla="+- 0 743 492"/>
                                      <a:gd name="T23" fmla="*/ 743 h 316"/>
                                    </a:gdLst>
                                    <a:ahLst/>
                                    <a:cxnLst>
                                      <a:cxn ang="0">
                                        <a:pos x="T1" y="T3"/>
                                      </a:cxn>
                                      <a:cxn ang="0">
                                        <a:pos x="T5" y="T7"/>
                                      </a:cxn>
                                      <a:cxn ang="0">
                                        <a:pos x="T9" y="T11"/>
                                      </a:cxn>
                                      <a:cxn ang="0">
                                        <a:pos x="T13" y="T15"/>
                                      </a:cxn>
                                      <a:cxn ang="0">
                                        <a:pos x="T17" y="T19"/>
                                      </a:cxn>
                                      <a:cxn ang="0">
                                        <a:pos x="T21" y="T23"/>
                                      </a:cxn>
                                    </a:cxnLst>
                                    <a:rect l="0" t="0" r="r" b="b"/>
                                    <a:pathLst>
                                      <a:path w="333" h="316">
                                        <a:moveTo>
                                          <a:pt x="167" y="251"/>
                                        </a:moveTo>
                                        <a:lnTo>
                                          <a:pt x="75" y="299"/>
                                        </a:lnTo>
                                        <a:lnTo>
                                          <a:pt x="112" y="299"/>
                                        </a:lnTo>
                                        <a:lnTo>
                                          <a:pt x="167" y="270"/>
                                        </a:lnTo>
                                        <a:lnTo>
                                          <a:pt x="203" y="270"/>
                                        </a:lnTo>
                                        <a:lnTo>
                                          <a:pt x="167" y="251"/>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81"/>
                                <wps:cNvSpPr>
                                  <a:spLocks/>
                                </wps:cNvSpPr>
                                <wps:spPr bwMode="auto">
                                  <a:xfrm>
                                    <a:off x="1144" y="492"/>
                                    <a:ext cx="333" cy="316"/>
                                  </a:xfrm>
                                  <a:custGeom>
                                    <a:avLst/>
                                    <a:gdLst>
                                      <a:gd name="T0" fmla="+- 0 1330 1144"/>
                                      <a:gd name="T1" fmla="*/ T0 w 333"/>
                                      <a:gd name="T2" fmla="+- 0 509 492"/>
                                      <a:gd name="T3" fmla="*/ 509 h 316"/>
                                      <a:gd name="T4" fmla="+- 0 1311 1144"/>
                                      <a:gd name="T5" fmla="*/ T4 w 333"/>
                                      <a:gd name="T6" fmla="+- 0 509 492"/>
                                      <a:gd name="T7" fmla="*/ 509 h 316"/>
                                      <a:gd name="T8" fmla="+- 0 1356 1144"/>
                                      <a:gd name="T9" fmla="*/ T8 w 333"/>
                                      <a:gd name="T10" fmla="+- 0 602 492"/>
                                      <a:gd name="T11" fmla="*/ 602 h 316"/>
                                      <a:gd name="T12" fmla="+- 0 1459 1144"/>
                                      <a:gd name="T13" fmla="*/ T12 w 333"/>
                                      <a:gd name="T14" fmla="+- 0 617 492"/>
                                      <a:gd name="T15" fmla="*/ 617 h 316"/>
                                      <a:gd name="T16" fmla="+- 0 1385 1144"/>
                                      <a:gd name="T17" fmla="*/ T16 w 333"/>
                                      <a:gd name="T18" fmla="+- 0 689 492"/>
                                      <a:gd name="T19" fmla="*/ 689 h 316"/>
                                      <a:gd name="T20" fmla="+- 0 1402 1144"/>
                                      <a:gd name="T21" fmla="*/ T20 w 333"/>
                                      <a:gd name="T22" fmla="+- 0 791 492"/>
                                      <a:gd name="T23" fmla="*/ 791 h 316"/>
                                      <a:gd name="T24" fmla="+- 0 1420 1144"/>
                                      <a:gd name="T25" fmla="*/ T24 w 333"/>
                                      <a:gd name="T26" fmla="+- 0 791 492"/>
                                      <a:gd name="T27" fmla="*/ 791 h 316"/>
                                      <a:gd name="T28" fmla="+- 0 1403 1144"/>
                                      <a:gd name="T29" fmla="*/ T28 w 333"/>
                                      <a:gd name="T30" fmla="+- 0 695 492"/>
                                      <a:gd name="T31" fmla="*/ 695 h 316"/>
                                      <a:gd name="T32" fmla="+- 0 1476 1144"/>
                                      <a:gd name="T33" fmla="*/ T32 w 333"/>
                                      <a:gd name="T34" fmla="+- 0 625 492"/>
                                      <a:gd name="T35" fmla="*/ 625 h 316"/>
                                      <a:gd name="T36" fmla="+- 0 1477 1144"/>
                                      <a:gd name="T37" fmla="*/ T36 w 333"/>
                                      <a:gd name="T38" fmla="+- 0 618 492"/>
                                      <a:gd name="T39" fmla="*/ 618 h 316"/>
                                      <a:gd name="T40" fmla="+- 0 1473 1144"/>
                                      <a:gd name="T41" fmla="*/ T40 w 333"/>
                                      <a:gd name="T42" fmla="+- 0 605 492"/>
                                      <a:gd name="T43" fmla="*/ 605 h 316"/>
                                      <a:gd name="T44" fmla="+- 0 1468 1144"/>
                                      <a:gd name="T45" fmla="*/ T44 w 333"/>
                                      <a:gd name="T46" fmla="+- 0 601 492"/>
                                      <a:gd name="T47" fmla="*/ 601 h 316"/>
                                      <a:gd name="T48" fmla="+- 0 1368 1144"/>
                                      <a:gd name="T49" fmla="*/ T48 w 333"/>
                                      <a:gd name="T50" fmla="+- 0 586 492"/>
                                      <a:gd name="T51" fmla="*/ 586 h 316"/>
                                      <a:gd name="T52" fmla="+- 0 1330 1144"/>
                                      <a:gd name="T53" fmla="*/ T52 w 333"/>
                                      <a:gd name="T54" fmla="+- 0 509 492"/>
                                      <a:gd name="T55" fmla="*/ 509 h 3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33" h="316">
                                        <a:moveTo>
                                          <a:pt x="186" y="17"/>
                                        </a:moveTo>
                                        <a:lnTo>
                                          <a:pt x="167" y="17"/>
                                        </a:lnTo>
                                        <a:lnTo>
                                          <a:pt x="212" y="110"/>
                                        </a:lnTo>
                                        <a:lnTo>
                                          <a:pt x="315" y="125"/>
                                        </a:lnTo>
                                        <a:lnTo>
                                          <a:pt x="241" y="197"/>
                                        </a:lnTo>
                                        <a:lnTo>
                                          <a:pt x="258" y="299"/>
                                        </a:lnTo>
                                        <a:lnTo>
                                          <a:pt x="276" y="299"/>
                                        </a:lnTo>
                                        <a:lnTo>
                                          <a:pt x="259" y="203"/>
                                        </a:lnTo>
                                        <a:lnTo>
                                          <a:pt x="332" y="133"/>
                                        </a:lnTo>
                                        <a:lnTo>
                                          <a:pt x="333" y="126"/>
                                        </a:lnTo>
                                        <a:lnTo>
                                          <a:pt x="329" y="113"/>
                                        </a:lnTo>
                                        <a:lnTo>
                                          <a:pt x="324" y="109"/>
                                        </a:lnTo>
                                        <a:lnTo>
                                          <a:pt x="224" y="94"/>
                                        </a:lnTo>
                                        <a:lnTo>
                                          <a:pt x="186" y="17"/>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3" name="Group 82"/>
                              <wpg:cNvGrpSpPr>
                                <a:grpSpLocks/>
                              </wpg:cNvGrpSpPr>
                              <wpg:grpSpPr bwMode="auto">
                                <a:xfrm>
                                  <a:off x="719" y="254"/>
                                  <a:ext cx="536" cy="510"/>
                                  <a:chOff x="719" y="254"/>
                                  <a:chExt cx="536" cy="510"/>
                                </a:xfrm>
                              </wpg:grpSpPr>
                              <wps:wsp>
                                <wps:cNvPr id="124" name="Freeform 83"/>
                                <wps:cNvSpPr>
                                  <a:spLocks/>
                                </wps:cNvSpPr>
                                <wps:spPr bwMode="auto">
                                  <a:xfrm>
                                    <a:off x="719" y="254"/>
                                    <a:ext cx="536" cy="510"/>
                                  </a:xfrm>
                                  <a:custGeom>
                                    <a:avLst/>
                                    <a:gdLst>
                                      <a:gd name="T0" fmla="+- 0 991 719"/>
                                      <a:gd name="T1" fmla="*/ T0 w 536"/>
                                      <a:gd name="T2" fmla="+- 0 254 254"/>
                                      <a:gd name="T3" fmla="*/ 254 h 510"/>
                                      <a:gd name="T4" fmla="+- 0 984 719"/>
                                      <a:gd name="T5" fmla="*/ T4 w 536"/>
                                      <a:gd name="T6" fmla="+- 0 254 254"/>
                                      <a:gd name="T7" fmla="*/ 254 h 510"/>
                                      <a:gd name="T8" fmla="+- 0 981 719"/>
                                      <a:gd name="T9" fmla="*/ T8 w 536"/>
                                      <a:gd name="T10" fmla="+- 0 256 254"/>
                                      <a:gd name="T11" fmla="*/ 256 h 510"/>
                                      <a:gd name="T12" fmla="+- 0 902 719"/>
                                      <a:gd name="T13" fmla="*/ T12 w 536"/>
                                      <a:gd name="T14" fmla="+- 0 417 254"/>
                                      <a:gd name="T15" fmla="*/ 417 h 510"/>
                                      <a:gd name="T16" fmla="+- 0 724 719"/>
                                      <a:gd name="T17" fmla="*/ T16 w 536"/>
                                      <a:gd name="T18" fmla="+- 0 443 254"/>
                                      <a:gd name="T19" fmla="*/ 443 h 510"/>
                                      <a:gd name="T20" fmla="+- 0 721 719"/>
                                      <a:gd name="T21" fmla="*/ T20 w 536"/>
                                      <a:gd name="T22" fmla="+- 0 445 254"/>
                                      <a:gd name="T23" fmla="*/ 445 h 510"/>
                                      <a:gd name="T24" fmla="+- 0 719 719"/>
                                      <a:gd name="T25" fmla="*/ T24 w 536"/>
                                      <a:gd name="T26" fmla="+- 0 451 254"/>
                                      <a:gd name="T27" fmla="*/ 451 h 510"/>
                                      <a:gd name="T28" fmla="+- 0 720 719"/>
                                      <a:gd name="T29" fmla="*/ T28 w 536"/>
                                      <a:gd name="T30" fmla="+- 0 455 254"/>
                                      <a:gd name="T31" fmla="*/ 455 h 510"/>
                                      <a:gd name="T32" fmla="+- 0 849 719"/>
                                      <a:gd name="T33" fmla="*/ T32 w 536"/>
                                      <a:gd name="T34" fmla="+- 0 580 254"/>
                                      <a:gd name="T35" fmla="*/ 580 h 510"/>
                                      <a:gd name="T36" fmla="+- 0 818 719"/>
                                      <a:gd name="T37" fmla="*/ T36 w 536"/>
                                      <a:gd name="T38" fmla="+- 0 757 254"/>
                                      <a:gd name="T39" fmla="*/ 757 h 510"/>
                                      <a:gd name="T40" fmla="+- 0 820 719"/>
                                      <a:gd name="T41" fmla="*/ T40 w 536"/>
                                      <a:gd name="T42" fmla="+- 0 760 254"/>
                                      <a:gd name="T43" fmla="*/ 760 h 510"/>
                                      <a:gd name="T44" fmla="+- 0 824 719"/>
                                      <a:gd name="T45" fmla="*/ T44 w 536"/>
                                      <a:gd name="T46" fmla="+- 0 763 254"/>
                                      <a:gd name="T47" fmla="*/ 763 h 510"/>
                                      <a:gd name="T48" fmla="+- 0 826 719"/>
                                      <a:gd name="T49" fmla="*/ T48 w 536"/>
                                      <a:gd name="T50" fmla="+- 0 764 254"/>
                                      <a:gd name="T51" fmla="*/ 764 h 510"/>
                                      <a:gd name="T52" fmla="+- 0 829 719"/>
                                      <a:gd name="T53" fmla="*/ T52 w 536"/>
                                      <a:gd name="T54" fmla="+- 0 764 254"/>
                                      <a:gd name="T55" fmla="*/ 764 h 510"/>
                                      <a:gd name="T56" fmla="+- 0 830 719"/>
                                      <a:gd name="T57" fmla="*/ T56 w 536"/>
                                      <a:gd name="T58" fmla="+- 0 764 254"/>
                                      <a:gd name="T59" fmla="*/ 764 h 510"/>
                                      <a:gd name="T60" fmla="+- 0 987 719"/>
                                      <a:gd name="T61" fmla="*/ T60 w 536"/>
                                      <a:gd name="T62" fmla="+- 0 681 254"/>
                                      <a:gd name="T63" fmla="*/ 681 h 510"/>
                                      <a:gd name="T64" fmla="+- 0 1143 719"/>
                                      <a:gd name="T65" fmla="*/ T64 w 536"/>
                                      <a:gd name="T66" fmla="+- 0 681 254"/>
                                      <a:gd name="T67" fmla="*/ 681 h 510"/>
                                      <a:gd name="T68" fmla="+- 0 1126 719"/>
                                      <a:gd name="T69" fmla="*/ T68 w 536"/>
                                      <a:gd name="T70" fmla="+- 0 580 254"/>
                                      <a:gd name="T71" fmla="*/ 580 h 510"/>
                                      <a:gd name="T72" fmla="+- 0 1255 719"/>
                                      <a:gd name="T73" fmla="*/ T72 w 536"/>
                                      <a:gd name="T74" fmla="+- 0 455 254"/>
                                      <a:gd name="T75" fmla="*/ 455 h 510"/>
                                      <a:gd name="T76" fmla="+- 0 1255 719"/>
                                      <a:gd name="T77" fmla="*/ T76 w 536"/>
                                      <a:gd name="T78" fmla="+- 0 451 254"/>
                                      <a:gd name="T79" fmla="*/ 451 h 510"/>
                                      <a:gd name="T80" fmla="+- 0 1253 719"/>
                                      <a:gd name="T81" fmla="*/ T80 w 536"/>
                                      <a:gd name="T82" fmla="+- 0 445 254"/>
                                      <a:gd name="T83" fmla="*/ 445 h 510"/>
                                      <a:gd name="T84" fmla="+- 0 1251 719"/>
                                      <a:gd name="T85" fmla="*/ T84 w 536"/>
                                      <a:gd name="T86" fmla="+- 0 443 254"/>
                                      <a:gd name="T87" fmla="*/ 443 h 510"/>
                                      <a:gd name="T88" fmla="+- 0 1073 719"/>
                                      <a:gd name="T89" fmla="*/ T88 w 536"/>
                                      <a:gd name="T90" fmla="+- 0 417 254"/>
                                      <a:gd name="T91" fmla="*/ 417 h 510"/>
                                      <a:gd name="T92" fmla="+- 0 994 719"/>
                                      <a:gd name="T93" fmla="*/ T92 w 536"/>
                                      <a:gd name="T94" fmla="+- 0 256 254"/>
                                      <a:gd name="T95" fmla="*/ 256 h 510"/>
                                      <a:gd name="T96" fmla="+- 0 991 719"/>
                                      <a:gd name="T97" fmla="*/ T96 w 536"/>
                                      <a:gd name="T98" fmla="+- 0 254 254"/>
                                      <a:gd name="T99" fmla="*/ 254 h 5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536" h="510">
                                        <a:moveTo>
                                          <a:pt x="272" y="0"/>
                                        </a:moveTo>
                                        <a:lnTo>
                                          <a:pt x="265" y="0"/>
                                        </a:lnTo>
                                        <a:lnTo>
                                          <a:pt x="262" y="2"/>
                                        </a:lnTo>
                                        <a:lnTo>
                                          <a:pt x="183" y="163"/>
                                        </a:lnTo>
                                        <a:lnTo>
                                          <a:pt x="5" y="189"/>
                                        </a:lnTo>
                                        <a:lnTo>
                                          <a:pt x="2" y="191"/>
                                        </a:lnTo>
                                        <a:lnTo>
                                          <a:pt x="0" y="197"/>
                                        </a:lnTo>
                                        <a:lnTo>
                                          <a:pt x="1" y="201"/>
                                        </a:lnTo>
                                        <a:lnTo>
                                          <a:pt x="130" y="326"/>
                                        </a:lnTo>
                                        <a:lnTo>
                                          <a:pt x="99" y="503"/>
                                        </a:lnTo>
                                        <a:lnTo>
                                          <a:pt x="101" y="506"/>
                                        </a:lnTo>
                                        <a:lnTo>
                                          <a:pt x="105" y="509"/>
                                        </a:lnTo>
                                        <a:lnTo>
                                          <a:pt x="107" y="510"/>
                                        </a:lnTo>
                                        <a:lnTo>
                                          <a:pt x="110" y="510"/>
                                        </a:lnTo>
                                        <a:lnTo>
                                          <a:pt x="111" y="510"/>
                                        </a:lnTo>
                                        <a:lnTo>
                                          <a:pt x="268" y="427"/>
                                        </a:lnTo>
                                        <a:lnTo>
                                          <a:pt x="424" y="427"/>
                                        </a:lnTo>
                                        <a:lnTo>
                                          <a:pt x="407" y="326"/>
                                        </a:lnTo>
                                        <a:lnTo>
                                          <a:pt x="536" y="201"/>
                                        </a:lnTo>
                                        <a:lnTo>
                                          <a:pt x="536" y="197"/>
                                        </a:lnTo>
                                        <a:lnTo>
                                          <a:pt x="534" y="191"/>
                                        </a:lnTo>
                                        <a:lnTo>
                                          <a:pt x="532" y="189"/>
                                        </a:lnTo>
                                        <a:lnTo>
                                          <a:pt x="354" y="163"/>
                                        </a:lnTo>
                                        <a:lnTo>
                                          <a:pt x="275" y="2"/>
                                        </a:lnTo>
                                        <a:lnTo>
                                          <a:pt x="272"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84"/>
                                <wps:cNvSpPr>
                                  <a:spLocks/>
                                </wps:cNvSpPr>
                                <wps:spPr bwMode="auto">
                                  <a:xfrm>
                                    <a:off x="719" y="254"/>
                                    <a:ext cx="536" cy="510"/>
                                  </a:xfrm>
                                  <a:custGeom>
                                    <a:avLst/>
                                    <a:gdLst>
                                      <a:gd name="T0" fmla="+- 0 1143 719"/>
                                      <a:gd name="T1" fmla="*/ T0 w 536"/>
                                      <a:gd name="T2" fmla="+- 0 681 254"/>
                                      <a:gd name="T3" fmla="*/ 681 h 510"/>
                                      <a:gd name="T4" fmla="+- 0 987 719"/>
                                      <a:gd name="T5" fmla="*/ T4 w 536"/>
                                      <a:gd name="T6" fmla="+- 0 681 254"/>
                                      <a:gd name="T7" fmla="*/ 681 h 510"/>
                                      <a:gd name="T8" fmla="+- 0 1145 719"/>
                                      <a:gd name="T9" fmla="*/ T8 w 536"/>
                                      <a:gd name="T10" fmla="+- 0 764 254"/>
                                      <a:gd name="T11" fmla="*/ 764 h 510"/>
                                      <a:gd name="T12" fmla="+- 0 1146 719"/>
                                      <a:gd name="T13" fmla="*/ T12 w 536"/>
                                      <a:gd name="T14" fmla="+- 0 764 254"/>
                                      <a:gd name="T15" fmla="*/ 764 h 510"/>
                                      <a:gd name="T16" fmla="+- 0 1149 719"/>
                                      <a:gd name="T17" fmla="*/ T16 w 536"/>
                                      <a:gd name="T18" fmla="+- 0 764 254"/>
                                      <a:gd name="T19" fmla="*/ 764 h 510"/>
                                      <a:gd name="T20" fmla="+- 0 1151 719"/>
                                      <a:gd name="T21" fmla="*/ T20 w 536"/>
                                      <a:gd name="T22" fmla="+- 0 763 254"/>
                                      <a:gd name="T23" fmla="*/ 763 h 510"/>
                                      <a:gd name="T24" fmla="+- 0 1155 719"/>
                                      <a:gd name="T25" fmla="*/ T24 w 536"/>
                                      <a:gd name="T26" fmla="+- 0 760 254"/>
                                      <a:gd name="T27" fmla="*/ 760 h 510"/>
                                      <a:gd name="T28" fmla="+- 0 1156 719"/>
                                      <a:gd name="T29" fmla="*/ T28 w 536"/>
                                      <a:gd name="T30" fmla="+- 0 757 254"/>
                                      <a:gd name="T31" fmla="*/ 757 h 510"/>
                                      <a:gd name="T32" fmla="+- 0 1143 719"/>
                                      <a:gd name="T33" fmla="*/ T32 w 536"/>
                                      <a:gd name="T34" fmla="+- 0 681 254"/>
                                      <a:gd name="T35" fmla="*/ 681 h 5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36" h="510">
                                        <a:moveTo>
                                          <a:pt x="424" y="427"/>
                                        </a:moveTo>
                                        <a:lnTo>
                                          <a:pt x="268" y="427"/>
                                        </a:lnTo>
                                        <a:lnTo>
                                          <a:pt x="426" y="510"/>
                                        </a:lnTo>
                                        <a:lnTo>
                                          <a:pt x="427" y="510"/>
                                        </a:lnTo>
                                        <a:lnTo>
                                          <a:pt x="430" y="510"/>
                                        </a:lnTo>
                                        <a:lnTo>
                                          <a:pt x="432" y="509"/>
                                        </a:lnTo>
                                        <a:lnTo>
                                          <a:pt x="436" y="506"/>
                                        </a:lnTo>
                                        <a:lnTo>
                                          <a:pt x="437" y="503"/>
                                        </a:lnTo>
                                        <a:lnTo>
                                          <a:pt x="424" y="427"/>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6" name="Group 85"/>
                              <wpg:cNvGrpSpPr>
                                <a:grpSpLocks/>
                              </wpg:cNvGrpSpPr>
                              <wpg:grpSpPr bwMode="auto">
                                <a:xfrm>
                                  <a:off x="710" y="246"/>
                                  <a:ext cx="554" cy="527"/>
                                  <a:chOff x="710" y="246"/>
                                  <a:chExt cx="554" cy="527"/>
                                </a:xfrm>
                              </wpg:grpSpPr>
                              <wps:wsp>
                                <wps:cNvPr id="127" name="Freeform 86"/>
                                <wps:cNvSpPr>
                                  <a:spLocks/>
                                </wps:cNvSpPr>
                                <wps:spPr bwMode="auto">
                                  <a:xfrm>
                                    <a:off x="710" y="246"/>
                                    <a:ext cx="554" cy="527"/>
                                  </a:xfrm>
                                  <a:custGeom>
                                    <a:avLst/>
                                    <a:gdLst>
                                      <a:gd name="T0" fmla="+- 0 994 710"/>
                                      <a:gd name="T1" fmla="*/ T0 w 554"/>
                                      <a:gd name="T2" fmla="+- 0 246 246"/>
                                      <a:gd name="T3" fmla="*/ 246 h 527"/>
                                      <a:gd name="T4" fmla="+- 0 981 710"/>
                                      <a:gd name="T5" fmla="*/ T4 w 554"/>
                                      <a:gd name="T6" fmla="+- 0 246 246"/>
                                      <a:gd name="T7" fmla="*/ 246 h 527"/>
                                      <a:gd name="T8" fmla="+- 0 975 710"/>
                                      <a:gd name="T9" fmla="*/ T8 w 554"/>
                                      <a:gd name="T10" fmla="+- 0 249 246"/>
                                      <a:gd name="T11" fmla="*/ 249 h 527"/>
                                      <a:gd name="T12" fmla="+- 0 896 710"/>
                                      <a:gd name="T13" fmla="*/ T12 w 554"/>
                                      <a:gd name="T14" fmla="+- 0 409 246"/>
                                      <a:gd name="T15" fmla="*/ 409 h 527"/>
                                      <a:gd name="T16" fmla="+- 0 720 710"/>
                                      <a:gd name="T17" fmla="*/ T16 w 554"/>
                                      <a:gd name="T18" fmla="+- 0 435 246"/>
                                      <a:gd name="T19" fmla="*/ 435 h 527"/>
                                      <a:gd name="T20" fmla="+- 0 714 710"/>
                                      <a:gd name="T21" fmla="*/ T20 w 554"/>
                                      <a:gd name="T22" fmla="+- 0 439 246"/>
                                      <a:gd name="T23" fmla="*/ 439 h 527"/>
                                      <a:gd name="T24" fmla="+- 0 710 710"/>
                                      <a:gd name="T25" fmla="*/ T24 w 554"/>
                                      <a:gd name="T26" fmla="+- 0 452 246"/>
                                      <a:gd name="T27" fmla="*/ 452 h 527"/>
                                      <a:gd name="T28" fmla="+- 0 712 710"/>
                                      <a:gd name="T29" fmla="*/ T28 w 554"/>
                                      <a:gd name="T30" fmla="+- 0 459 246"/>
                                      <a:gd name="T31" fmla="*/ 459 h 527"/>
                                      <a:gd name="T32" fmla="+- 0 840 710"/>
                                      <a:gd name="T33" fmla="*/ T32 w 554"/>
                                      <a:gd name="T34" fmla="+- 0 583 246"/>
                                      <a:gd name="T35" fmla="*/ 583 h 527"/>
                                      <a:gd name="T36" fmla="+- 0 809 710"/>
                                      <a:gd name="T37" fmla="*/ T36 w 554"/>
                                      <a:gd name="T38" fmla="+- 0 759 246"/>
                                      <a:gd name="T39" fmla="*/ 759 h 527"/>
                                      <a:gd name="T40" fmla="+- 0 812 710"/>
                                      <a:gd name="T41" fmla="*/ T40 w 554"/>
                                      <a:gd name="T42" fmla="+- 0 765 246"/>
                                      <a:gd name="T43" fmla="*/ 765 h 527"/>
                                      <a:gd name="T44" fmla="+- 0 820 710"/>
                                      <a:gd name="T45" fmla="*/ T44 w 554"/>
                                      <a:gd name="T46" fmla="+- 0 771 246"/>
                                      <a:gd name="T47" fmla="*/ 771 h 527"/>
                                      <a:gd name="T48" fmla="+- 0 824 710"/>
                                      <a:gd name="T49" fmla="*/ T48 w 554"/>
                                      <a:gd name="T50" fmla="+- 0 772 246"/>
                                      <a:gd name="T51" fmla="*/ 772 h 527"/>
                                      <a:gd name="T52" fmla="+- 0 830 710"/>
                                      <a:gd name="T53" fmla="*/ T52 w 554"/>
                                      <a:gd name="T54" fmla="+- 0 772 246"/>
                                      <a:gd name="T55" fmla="*/ 772 h 527"/>
                                      <a:gd name="T56" fmla="+- 0 833 710"/>
                                      <a:gd name="T57" fmla="*/ T56 w 554"/>
                                      <a:gd name="T58" fmla="+- 0 772 246"/>
                                      <a:gd name="T59" fmla="*/ 772 h 527"/>
                                      <a:gd name="T60" fmla="+- 0 864 710"/>
                                      <a:gd name="T61" fmla="*/ T60 w 554"/>
                                      <a:gd name="T62" fmla="+- 0 755 246"/>
                                      <a:gd name="T63" fmla="*/ 755 h 527"/>
                                      <a:gd name="T64" fmla="+- 0 827 710"/>
                                      <a:gd name="T65" fmla="*/ T64 w 554"/>
                                      <a:gd name="T66" fmla="+- 0 755 246"/>
                                      <a:gd name="T67" fmla="*/ 755 h 527"/>
                                      <a:gd name="T68" fmla="+- 0 858 710"/>
                                      <a:gd name="T69" fmla="*/ T68 w 554"/>
                                      <a:gd name="T70" fmla="+- 0 577 246"/>
                                      <a:gd name="T71" fmla="*/ 577 h 527"/>
                                      <a:gd name="T72" fmla="+- 0 728 710"/>
                                      <a:gd name="T73" fmla="*/ T72 w 554"/>
                                      <a:gd name="T74" fmla="+- 0 451 246"/>
                                      <a:gd name="T75" fmla="*/ 451 h 527"/>
                                      <a:gd name="T76" fmla="+- 0 907 710"/>
                                      <a:gd name="T77" fmla="*/ T76 w 554"/>
                                      <a:gd name="T78" fmla="+- 0 425 246"/>
                                      <a:gd name="T79" fmla="*/ 425 h 527"/>
                                      <a:gd name="T80" fmla="+- 0 987 710"/>
                                      <a:gd name="T81" fmla="*/ T80 w 554"/>
                                      <a:gd name="T82" fmla="+- 0 263 246"/>
                                      <a:gd name="T83" fmla="*/ 263 h 527"/>
                                      <a:gd name="T84" fmla="+- 0 1006 710"/>
                                      <a:gd name="T85" fmla="*/ T84 w 554"/>
                                      <a:gd name="T86" fmla="+- 0 263 246"/>
                                      <a:gd name="T87" fmla="*/ 263 h 527"/>
                                      <a:gd name="T88" fmla="+- 0 1000 710"/>
                                      <a:gd name="T89" fmla="*/ T88 w 554"/>
                                      <a:gd name="T90" fmla="+- 0 249 246"/>
                                      <a:gd name="T91" fmla="*/ 249 h 527"/>
                                      <a:gd name="T92" fmla="+- 0 994 710"/>
                                      <a:gd name="T93" fmla="*/ T92 w 554"/>
                                      <a:gd name="T94" fmla="+- 0 246 246"/>
                                      <a:gd name="T95" fmla="*/ 246 h 5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554" h="527">
                                        <a:moveTo>
                                          <a:pt x="284" y="0"/>
                                        </a:moveTo>
                                        <a:lnTo>
                                          <a:pt x="271" y="0"/>
                                        </a:lnTo>
                                        <a:lnTo>
                                          <a:pt x="265" y="3"/>
                                        </a:lnTo>
                                        <a:lnTo>
                                          <a:pt x="186" y="163"/>
                                        </a:lnTo>
                                        <a:lnTo>
                                          <a:pt x="10" y="189"/>
                                        </a:lnTo>
                                        <a:lnTo>
                                          <a:pt x="4" y="193"/>
                                        </a:lnTo>
                                        <a:lnTo>
                                          <a:pt x="0" y="206"/>
                                        </a:lnTo>
                                        <a:lnTo>
                                          <a:pt x="2" y="213"/>
                                        </a:lnTo>
                                        <a:lnTo>
                                          <a:pt x="130" y="337"/>
                                        </a:lnTo>
                                        <a:lnTo>
                                          <a:pt x="99" y="513"/>
                                        </a:lnTo>
                                        <a:lnTo>
                                          <a:pt x="102" y="519"/>
                                        </a:lnTo>
                                        <a:lnTo>
                                          <a:pt x="110" y="525"/>
                                        </a:lnTo>
                                        <a:lnTo>
                                          <a:pt x="114" y="526"/>
                                        </a:lnTo>
                                        <a:lnTo>
                                          <a:pt x="120" y="526"/>
                                        </a:lnTo>
                                        <a:lnTo>
                                          <a:pt x="123" y="526"/>
                                        </a:lnTo>
                                        <a:lnTo>
                                          <a:pt x="154" y="509"/>
                                        </a:lnTo>
                                        <a:lnTo>
                                          <a:pt x="117" y="509"/>
                                        </a:lnTo>
                                        <a:lnTo>
                                          <a:pt x="148" y="331"/>
                                        </a:lnTo>
                                        <a:lnTo>
                                          <a:pt x="18" y="205"/>
                                        </a:lnTo>
                                        <a:lnTo>
                                          <a:pt x="197" y="179"/>
                                        </a:lnTo>
                                        <a:lnTo>
                                          <a:pt x="277" y="17"/>
                                        </a:lnTo>
                                        <a:lnTo>
                                          <a:pt x="296" y="17"/>
                                        </a:lnTo>
                                        <a:lnTo>
                                          <a:pt x="290" y="3"/>
                                        </a:lnTo>
                                        <a:lnTo>
                                          <a:pt x="28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87"/>
                                <wps:cNvSpPr>
                                  <a:spLocks/>
                                </wps:cNvSpPr>
                                <wps:spPr bwMode="auto">
                                  <a:xfrm>
                                    <a:off x="710" y="246"/>
                                    <a:ext cx="554" cy="527"/>
                                  </a:xfrm>
                                  <a:custGeom>
                                    <a:avLst/>
                                    <a:gdLst>
                                      <a:gd name="T0" fmla="+- 0 1024 710"/>
                                      <a:gd name="T1" fmla="*/ T0 w 554"/>
                                      <a:gd name="T2" fmla="+- 0 691 246"/>
                                      <a:gd name="T3" fmla="*/ 691 h 527"/>
                                      <a:gd name="T4" fmla="+- 0 987 710"/>
                                      <a:gd name="T5" fmla="*/ T4 w 554"/>
                                      <a:gd name="T6" fmla="+- 0 691 246"/>
                                      <a:gd name="T7" fmla="*/ 691 h 527"/>
                                      <a:gd name="T8" fmla="+- 0 1142 710"/>
                                      <a:gd name="T9" fmla="*/ T8 w 554"/>
                                      <a:gd name="T10" fmla="+- 0 772 246"/>
                                      <a:gd name="T11" fmla="*/ 772 h 527"/>
                                      <a:gd name="T12" fmla="+- 0 1145 710"/>
                                      <a:gd name="T13" fmla="*/ T12 w 554"/>
                                      <a:gd name="T14" fmla="+- 0 772 246"/>
                                      <a:gd name="T15" fmla="*/ 772 h 527"/>
                                      <a:gd name="T16" fmla="+- 0 1151 710"/>
                                      <a:gd name="T17" fmla="*/ T16 w 554"/>
                                      <a:gd name="T18" fmla="+- 0 772 246"/>
                                      <a:gd name="T19" fmla="*/ 772 h 527"/>
                                      <a:gd name="T20" fmla="+- 0 1154 710"/>
                                      <a:gd name="T21" fmla="*/ T20 w 554"/>
                                      <a:gd name="T22" fmla="+- 0 771 246"/>
                                      <a:gd name="T23" fmla="*/ 771 h 527"/>
                                      <a:gd name="T24" fmla="+- 0 1163 710"/>
                                      <a:gd name="T25" fmla="*/ T24 w 554"/>
                                      <a:gd name="T26" fmla="+- 0 765 246"/>
                                      <a:gd name="T27" fmla="*/ 765 h 527"/>
                                      <a:gd name="T28" fmla="+- 0 1165 710"/>
                                      <a:gd name="T29" fmla="*/ T28 w 554"/>
                                      <a:gd name="T30" fmla="+- 0 759 246"/>
                                      <a:gd name="T31" fmla="*/ 759 h 527"/>
                                      <a:gd name="T32" fmla="+- 0 1165 710"/>
                                      <a:gd name="T33" fmla="*/ T32 w 554"/>
                                      <a:gd name="T34" fmla="+- 0 755 246"/>
                                      <a:gd name="T35" fmla="*/ 755 h 527"/>
                                      <a:gd name="T36" fmla="+- 0 1147 710"/>
                                      <a:gd name="T37" fmla="*/ T36 w 554"/>
                                      <a:gd name="T38" fmla="+- 0 755 246"/>
                                      <a:gd name="T39" fmla="*/ 755 h 527"/>
                                      <a:gd name="T40" fmla="+- 0 1024 710"/>
                                      <a:gd name="T41" fmla="*/ T40 w 554"/>
                                      <a:gd name="T42" fmla="+- 0 691 246"/>
                                      <a:gd name="T43" fmla="*/ 691 h 5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54" h="527">
                                        <a:moveTo>
                                          <a:pt x="314" y="445"/>
                                        </a:moveTo>
                                        <a:lnTo>
                                          <a:pt x="277" y="445"/>
                                        </a:lnTo>
                                        <a:lnTo>
                                          <a:pt x="432" y="526"/>
                                        </a:lnTo>
                                        <a:lnTo>
                                          <a:pt x="435" y="526"/>
                                        </a:lnTo>
                                        <a:lnTo>
                                          <a:pt x="441" y="526"/>
                                        </a:lnTo>
                                        <a:lnTo>
                                          <a:pt x="444" y="525"/>
                                        </a:lnTo>
                                        <a:lnTo>
                                          <a:pt x="453" y="519"/>
                                        </a:lnTo>
                                        <a:lnTo>
                                          <a:pt x="455" y="513"/>
                                        </a:lnTo>
                                        <a:lnTo>
                                          <a:pt x="455" y="509"/>
                                        </a:lnTo>
                                        <a:lnTo>
                                          <a:pt x="437" y="509"/>
                                        </a:lnTo>
                                        <a:lnTo>
                                          <a:pt x="314" y="445"/>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88"/>
                                <wps:cNvSpPr>
                                  <a:spLocks/>
                                </wps:cNvSpPr>
                                <wps:spPr bwMode="auto">
                                  <a:xfrm>
                                    <a:off x="710" y="246"/>
                                    <a:ext cx="554" cy="527"/>
                                  </a:xfrm>
                                  <a:custGeom>
                                    <a:avLst/>
                                    <a:gdLst>
                                      <a:gd name="T0" fmla="+- 0 987 710"/>
                                      <a:gd name="T1" fmla="*/ T0 w 554"/>
                                      <a:gd name="T2" fmla="+- 0 671 246"/>
                                      <a:gd name="T3" fmla="*/ 671 h 527"/>
                                      <a:gd name="T4" fmla="+- 0 827 710"/>
                                      <a:gd name="T5" fmla="*/ T4 w 554"/>
                                      <a:gd name="T6" fmla="+- 0 755 246"/>
                                      <a:gd name="T7" fmla="*/ 755 h 527"/>
                                      <a:gd name="T8" fmla="+- 0 864 710"/>
                                      <a:gd name="T9" fmla="*/ T8 w 554"/>
                                      <a:gd name="T10" fmla="+- 0 755 246"/>
                                      <a:gd name="T11" fmla="*/ 755 h 527"/>
                                      <a:gd name="T12" fmla="+- 0 987 710"/>
                                      <a:gd name="T13" fmla="*/ T12 w 554"/>
                                      <a:gd name="T14" fmla="+- 0 691 246"/>
                                      <a:gd name="T15" fmla="*/ 691 h 527"/>
                                      <a:gd name="T16" fmla="+- 0 1024 710"/>
                                      <a:gd name="T17" fmla="*/ T16 w 554"/>
                                      <a:gd name="T18" fmla="+- 0 691 246"/>
                                      <a:gd name="T19" fmla="*/ 691 h 527"/>
                                      <a:gd name="T20" fmla="+- 0 987 710"/>
                                      <a:gd name="T21" fmla="*/ T20 w 554"/>
                                      <a:gd name="T22" fmla="+- 0 671 246"/>
                                      <a:gd name="T23" fmla="*/ 671 h 527"/>
                                    </a:gdLst>
                                    <a:ahLst/>
                                    <a:cxnLst>
                                      <a:cxn ang="0">
                                        <a:pos x="T1" y="T3"/>
                                      </a:cxn>
                                      <a:cxn ang="0">
                                        <a:pos x="T5" y="T7"/>
                                      </a:cxn>
                                      <a:cxn ang="0">
                                        <a:pos x="T9" y="T11"/>
                                      </a:cxn>
                                      <a:cxn ang="0">
                                        <a:pos x="T13" y="T15"/>
                                      </a:cxn>
                                      <a:cxn ang="0">
                                        <a:pos x="T17" y="T19"/>
                                      </a:cxn>
                                      <a:cxn ang="0">
                                        <a:pos x="T21" y="T23"/>
                                      </a:cxn>
                                    </a:cxnLst>
                                    <a:rect l="0" t="0" r="r" b="b"/>
                                    <a:pathLst>
                                      <a:path w="554" h="527">
                                        <a:moveTo>
                                          <a:pt x="277" y="425"/>
                                        </a:moveTo>
                                        <a:lnTo>
                                          <a:pt x="117" y="509"/>
                                        </a:lnTo>
                                        <a:lnTo>
                                          <a:pt x="154" y="509"/>
                                        </a:lnTo>
                                        <a:lnTo>
                                          <a:pt x="277" y="445"/>
                                        </a:lnTo>
                                        <a:lnTo>
                                          <a:pt x="314" y="445"/>
                                        </a:lnTo>
                                        <a:lnTo>
                                          <a:pt x="277" y="425"/>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89"/>
                                <wps:cNvSpPr>
                                  <a:spLocks/>
                                </wps:cNvSpPr>
                                <wps:spPr bwMode="auto">
                                  <a:xfrm>
                                    <a:off x="710" y="246"/>
                                    <a:ext cx="554" cy="527"/>
                                  </a:xfrm>
                                  <a:custGeom>
                                    <a:avLst/>
                                    <a:gdLst>
                                      <a:gd name="T0" fmla="+- 0 1006 710"/>
                                      <a:gd name="T1" fmla="*/ T0 w 554"/>
                                      <a:gd name="T2" fmla="+- 0 263 246"/>
                                      <a:gd name="T3" fmla="*/ 263 h 527"/>
                                      <a:gd name="T4" fmla="+- 0 987 710"/>
                                      <a:gd name="T5" fmla="*/ T4 w 554"/>
                                      <a:gd name="T6" fmla="+- 0 263 246"/>
                                      <a:gd name="T7" fmla="*/ 263 h 527"/>
                                      <a:gd name="T8" fmla="+- 0 1067 710"/>
                                      <a:gd name="T9" fmla="*/ T8 w 554"/>
                                      <a:gd name="T10" fmla="+- 0 425 246"/>
                                      <a:gd name="T11" fmla="*/ 425 h 527"/>
                                      <a:gd name="T12" fmla="+- 0 1246 710"/>
                                      <a:gd name="T13" fmla="*/ T12 w 554"/>
                                      <a:gd name="T14" fmla="+- 0 451 246"/>
                                      <a:gd name="T15" fmla="*/ 451 h 527"/>
                                      <a:gd name="T16" fmla="+- 0 1117 710"/>
                                      <a:gd name="T17" fmla="*/ T16 w 554"/>
                                      <a:gd name="T18" fmla="+- 0 577 246"/>
                                      <a:gd name="T19" fmla="*/ 577 h 527"/>
                                      <a:gd name="T20" fmla="+- 0 1147 710"/>
                                      <a:gd name="T21" fmla="*/ T20 w 554"/>
                                      <a:gd name="T22" fmla="+- 0 755 246"/>
                                      <a:gd name="T23" fmla="*/ 755 h 527"/>
                                      <a:gd name="T24" fmla="+- 0 1165 710"/>
                                      <a:gd name="T25" fmla="*/ T24 w 554"/>
                                      <a:gd name="T26" fmla="+- 0 755 246"/>
                                      <a:gd name="T27" fmla="*/ 755 h 527"/>
                                      <a:gd name="T28" fmla="+- 0 1135 710"/>
                                      <a:gd name="T29" fmla="*/ T28 w 554"/>
                                      <a:gd name="T30" fmla="+- 0 583 246"/>
                                      <a:gd name="T31" fmla="*/ 583 h 527"/>
                                      <a:gd name="T32" fmla="+- 0 1263 710"/>
                                      <a:gd name="T33" fmla="*/ T32 w 554"/>
                                      <a:gd name="T34" fmla="+- 0 459 246"/>
                                      <a:gd name="T35" fmla="*/ 459 h 527"/>
                                      <a:gd name="T36" fmla="+- 0 1265 710"/>
                                      <a:gd name="T37" fmla="*/ T36 w 554"/>
                                      <a:gd name="T38" fmla="+- 0 452 246"/>
                                      <a:gd name="T39" fmla="*/ 452 h 527"/>
                                      <a:gd name="T40" fmla="+- 0 1261 710"/>
                                      <a:gd name="T41" fmla="*/ T40 w 554"/>
                                      <a:gd name="T42" fmla="+- 0 439 246"/>
                                      <a:gd name="T43" fmla="*/ 439 h 527"/>
                                      <a:gd name="T44" fmla="+- 0 1255 710"/>
                                      <a:gd name="T45" fmla="*/ T44 w 554"/>
                                      <a:gd name="T46" fmla="+- 0 435 246"/>
                                      <a:gd name="T47" fmla="*/ 435 h 527"/>
                                      <a:gd name="T48" fmla="+- 0 1079 710"/>
                                      <a:gd name="T49" fmla="*/ T48 w 554"/>
                                      <a:gd name="T50" fmla="+- 0 409 246"/>
                                      <a:gd name="T51" fmla="*/ 409 h 527"/>
                                      <a:gd name="T52" fmla="+- 0 1006 710"/>
                                      <a:gd name="T53" fmla="*/ T52 w 554"/>
                                      <a:gd name="T54" fmla="+- 0 263 246"/>
                                      <a:gd name="T55" fmla="*/ 263 h 5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554" h="527">
                                        <a:moveTo>
                                          <a:pt x="296" y="17"/>
                                        </a:moveTo>
                                        <a:lnTo>
                                          <a:pt x="277" y="17"/>
                                        </a:lnTo>
                                        <a:lnTo>
                                          <a:pt x="357" y="179"/>
                                        </a:lnTo>
                                        <a:lnTo>
                                          <a:pt x="536" y="205"/>
                                        </a:lnTo>
                                        <a:lnTo>
                                          <a:pt x="407" y="331"/>
                                        </a:lnTo>
                                        <a:lnTo>
                                          <a:pt x="437" y="509"/>
                                        </a:lnTo>
                                        <a:lnTo>
                                          <a:pt x="455" y="509"/>
                                        </a:lnTo>
                                        <a:lnTo>
                                          <a:pt x="425" y="337"/>
                                        </a:lnTo>
                                        <a:lnTo>
                                          <a:pt x="553" y="213"/>
                                        </a:lnTo>
                                        <a:lnTo>
                                          <a:pt x="555" y="206"/>
                                        </a:lnTo>
                                        <a:lnTo>
                                          <a:pt x="551" y="193"/>
                                        </a:lnTo>
                                        <a:lnTo>
                                          <a:pt x="545" y="189"/>
                                        </a:lnTo>
                                        <a:lnTo>
                                          <a:pt x="369" y="163"/>
                                        </a:lnTo>
                                        <a:lnTo>
                                          <a:pt x="296" y="17"/>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C03140E" id="Group 107" o:spid="_x0000_s1026" style="position:absolute;margin-left:.05pt;margin-top:.05pt;width:42.5pt;height:42.5pt;z-index:-251638784;mso-position-horizontal-relative:page" coordorigin="581,-8" coordsize="1030,10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">
                      <v:group id="Group 67" o:spid="_x0000_s1027" style="position:absolute;left:582;top:-7;width:957;height:1028" coordorigin="582,-7" coordsize="957,10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Freeform 68" o:spid="_x0000_s1028" style="position:absolute;left:582;top:-7;width:957;height:1028;visibility:visible;mso-wrap-style:square;v-text-anchor:top" coordsize="957,10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yJnsMA&#10;AADcAAAADwAAAGRycy9kb3ducmV2LnhtbERPTWvCQBC9F/wPywi9iNlNodKmriKFQEE8VHvpbcxO&#10;k2h2NuxuNP57t1DobR7vc5br0XbiQj60jjXkmQJBXDnTcq3h61DOX0CEiGywc0wabhRgvZo8LLEw&#10;7sqfdNnHWqQQDgVqaGLsCylD1ZDFkLmeOHE/zluMCfpaGo/XFG47+aTUQlpsOTU02NN7Q9V5P1gN&#10;x119KhezLT7zZkZyVPnwbUutH6fj5g1EpDH+i//cHybNV6/w+0y6QK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yJnsMAAADcAAAADwAAAAAAAAAAAAAAAACYAgAAZHJzL2Rv&#10;d25yZXYueG1sUEsFBgAAAAAEAAQA9QAAAIgDAAAAAA==&#10;" path="m941,l87,,64,3,13,41,,941r3,23l41,1015r900,13l957,1026r-870,l64,1023,14,984,2,941,2,87,27,27,87,2r869,l945,r-4,e" fillcolor="#a7a9ac" stroked="f">
                          <v:path arrowok="t" o:connecttype="custom" o:connectlocs="941,-7;87,-7;64,-4;13,34;0,934;3,957;41,1008;941,1021;957,1019;87,1019;64,1016;14,977;2,934;2,80;27,20;87,-5;956,-5;945,-7;941,-7" o:connectangles="0,0,0,0,0,0,0,0,0,0,0,0,0,0,0,0,0,0,0"/>
                        </v:shape>
                      </v:group>
                      <v:group id="Group 69" o:spid="_x0000_s1029" style="position:absolute;left:669;top:-5;width:941;height:1024" coordorigin="669,-5" coordsize="941,10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shape id="Freeform 70" o:spid="_x0000_s1030" style="position:absolute;left:669;top:-5;width:941;height:1024;visibility:visible;mso-wrap-style:square;v-text-anchor:top" coordsize="941,10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FKxsIA&#10;AADcAAAADwAAAGRycy9kb3ducmV2LnhtbERPTYvCMBC9C/sfwix407QrqNs1irgKiifrotehmW2L&#10;zaQ0sdZ/bwTB2zze58wWnalES40rLSuIhxEI4szqknMFf8fNYArCeWSNlWVScCcHi/lHb4aJtjc+&#10;UJv6XIQQdgkqKLyvEyldVpBBN7Q1ceD+bWPQB9jkUjd4C+Gmkl9RNJYGSw4NBda0Kii7pFej4Lzc&#10;02rSTja746jd1affy/j7vlaq/9ktf0B46vxb/HJvdZgfx/B8Jlw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UUrGwgAAANwAAAAPAAAAAAAAAAAAAAAAAJgCAABkcnMvZG93&#10;bnJldi54bWxQSwUGAAAAAAQABAD1AAAAhwMAAAAA&#10;" path="m869,l854,r23,3l897,12r17,13l927,42r9,21l939,85r,854l914,999r-60,25l,1024r870,l928,985,941,85,938,63,930,42,917,25,900,11,880,2,869,e" fillcolor="#a7a9ac" stroked="f">
                          <v:path arrowok="t" o:connecttype="custom" o:connectlocs="869,-5;854,-5;877,-2;897,7;914,20;927,37;936,58;939,80;939,934;914,994;854,1019;0,1019;870,1019;928,980;941,80;938,58;930,37;917,20;900,6;880,-3;869,-5" o:connectangles="0,0,0,0,0,0,0,0,0,0,0,0,0,0,0,0,0,0,0,0,0"/>
                        </v:shape>
                        <v:shape id="Picture 71" o:spid="_x0000_s1031" type="#_x0000_t75" style="position:absolute;left:617;top:28;width:958;height:9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KhNinAAAAA3AAAAA8AAABkcnMvZG93bnJldi54bWxET82KwjAQvgv7DmEWvNm0PazSNYquCIsn&#10;f/YBhmZsis2kNFlbfXojCN7m4/ud+XKwjbhS52vHCrIkBUFcOl1zpeDvtJ3MQPiArLFxTApu5GG5&#10;+BjNsdCu5wNdj6ESMYR9gQpMCG0hpS8NWfSJa4kjd3adxRBhV0ndYR/DbSPzNP2SFmuODQZb+jFU&#10;Xo7/VkHN+U0e7GYmp/t+V5l9tr5zptT4c1h9gwg0hLf45f7VcX6Ww/OZeIFcPA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gqE2KcAAAADcAAAADwAAAAAAAAAAAAAAAACfAgAA&#10;ZHJzL2Rvd25yZXYueG1sUEsFBgAAAAAEAAQA9wAAAIwDAAAAAA==&#10;">
                          <v:imagedata r:id="rId27" o:title=""/>
                        </v:shape>
                      </v:group>
                      <v:group id="Group 72" o:spid="_x0000_s1032" style="position:absolute;left:617;top:28;width:958;height:958" coordorigin="617,28" coordsize="958,9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S9sEAAADcAAAADwAAAGRycy9kb3ducmV2LnhtbERPTYvCMBC9L/gfwgje&#10;1rSKy1KNIqLiQYTVBfE2NGNbbCaliW3990YQvM3jfc5s0ZlSNFS7wrKCeBiBIE6tLjhT8H/afP+C&#10;cB5ZY2mZFDzIwWLe+5phom3Lf9QcfSZCCLsEFeTeV4mULs3JoBvaijhwV1sb9AHWmdQ1tiHclHIU&#10;RT/SYMGhIceKVjmlt+PdKNi22C7H8brZ366rx+U0OZz3MSk16HfLKQhPnf+I3+6dDvPj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Ps+S9sEAAADcAAAADwAA&#10;AAAAAAAAAAAAAACqAgAAZHJzL2Rvd25yZXYueG1sUEsFBgAAAAAEAAQA+gAAAJgDAAAAAA==&#10;">
                        <v:shape id="Freeform 73" o:spid="_x0000_s1033" style="position:absolute;left:617;top:28;width:958;height:958;visibility:visible;mso-wrap-style:square;v-text-anchor:top" coordsize="958,9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cLCsMA&#10;AADcAAAADwAAAGRycy9kb3ducmV2LnhtbERPTWvCQBC9C/6HZYTedGOQVqKbUEShLV4ae+ltyI5J&#10;aHY22d2a+O+7hUJv83ifsy8m04kbOd9aVrBeJSCIK6tbrhV8XE7LLQgfkDV2lknBnTwU+Xy2x0zb&#10;kd/pVoZaxBD2GSpoQugzKX3VkEG/sj1x5K7WGQwRulpqh2MMN51Mk+RRGmw5NjTY06Gh6qv8Ngpe&#10;N8OQjm/J+ezGz+GUlu0xfbor9bCYnncgAk3hX/znftFx/noD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cLCsMAAADcAAAADwAAAAAAAAAAAAAAAACYAgAAZHJzL2Rv&#10;d25yZXYueG1sUEsFBgAAAAAEAAQA9QAAAIgDAAAAAA==&#10;" path="m958,877r-26,59l81,958,59,955,9,914,,81,3,59,44,9,877,r22,3l949,44r9,833xe" filled="f" strokecolor="#d1d3d4" strokeweight=".03564mm">
                          <v:path arrowok="t" o:connecttype="custom" o:connectlocs="958,905;932,964;81,986;59,983;9,942;0,109;3,87;44,37;877,28;899,31;949,72;958,905" o:connectangles="0,0,0,0,0,0,0,0,0,0,0,0"/>
                        </v:shape>
                      </v:group>
                      <v:group id="Group 74" o:spid="_x0000_s1034" style="position:absolute;left:1153;top:501;width:315;height:299" coordorigin="1153,501" coordsize="315,2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shape id="Freeform 75" o:spid="_x0000_s1035" style="position:absolute;left:1153;top:501;width:315;height:299;visibility:visible;mso-wrap-style:square;v-text-anchor:top" coordsize="315,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A5Y74A&#10;AADcAAAADwAAAGRycy9kb3ducmV2LnhtbERPS4vCMBC+L/gfwgjeNFVQtBpFhIU9ePGF16EZm2Iz&#10;CUnU+u/NwsLe5uN7zmrT2VY8KcTGsYLxqABBXDndcK3gfPoezkHEhKyxdUwK3hRhs+59rbDU7sUH&#10;eh5TLXIIxxIVmJR8KWWsDFmMI+eJM3dzwWLKMNRSB3zlcNvKSVHMpMWGc4NBTztD1f34sAom19ju&#10;ndlfdLEIu6tOU+/9VKlBv9suQSTq0r/4z/2j8/zxDH6fyRf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QOWO+AAAA3AAAAA8AAAAAAAAAAAAAAAAAmAIAAGRycy9kb3ducmV2&#10;LnhtbFBLBQYAAAAABAAEAPUAAACDAwAAAAA=&#10;" path="m161,r-7,l151,1,106,93,5,108r-3,2l,116r1,4l74,191,57,292r1,3l62,298r2,1l67,299r2,l158,252r93,l241,191r73,-71l315,116r-2,-6l310,108,209,93,164,1,161,e" fillcolor="#f7941d" stroked="f">
                          <v:path arrowok="t" o:connecttype="custom" o:connectlocs="161,501;154,501;151,502;106,594;5,609;2,611;0,617;1,621;74,692;57,793;58,796;62,799;64,800;67,800;69,800;158,753;251,753;241,692;314,621;315,617;313,611;310,609;209,594;164,502;161,501" o:connectangles="0,0,0,0,0,0,0,0,0,0,0,0,0,0,0,0,0,0,0,0,0,0,0,0,0"/>
                        </v:shape>
                        <v:shape id="Freeform 76" o:spid="_x0000_s1036" style="position:absolute;left:1153;top:501;width:315;height:299;visibility:visible;mso-wrap-style:square;v-text-anchor:top" coordsize="315,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yc+L8A&#10;AADcAAAADwAAAGRycy9kb3ducmV2LnhtbERPS2sCMRC+F/wPYYTealbB19YoIggevPjC67AZN0s3&#10;k5BE3f77piB4m4/vOYtVZ1vxoBAbxwqGgwIEceV0w7WC82n7NQMRE7LG1jEp+KUIq2XvY4Gldk8+&#10;0OOYapFDOJaowKTkSyljZchiHDhPnLmbCxZThqGWOuAzh9tWjopiIi02nBsMetoYqn6Od6tgdI3t&#10;3pn9RRfzsLnqNPbej5X67HfrbxCJuvQWv9w7necPp/D/TL5AL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XJz4vwAAANwAAAAPAAAAAAAAAAAAAAAAAJgCAABkcnMvZG93bnJl&#10;di54bWxQSwUGAAAAAAQABAD1AAAAhAMAAAAA&#10;" path="m251,252r-93,l247,299r1,l251,299r2,-1l257,295r1,-3l251,252e" fillcolor="#f7941d" stroked="f">
                          <v:path arrowok="t" o:connecttype="custom" o:connectlocs="251,753;158,753;247,800;248,800;251,800;253,799;257,796;258,793;251,753" o:connectangles="0,0,0,0,0,0,0,0,0"/>
                        </v:shape>
                      </v:group>
                      <v:group id="Group 77" o:spid="_x0000_s1037" style="position:absolute;left:1144;top:492;width:333;height:316" coordorigin="1144,492" coordsize="333,3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shape id="Freeform 78" o:spid="_x0000_s1038" style="position:absolute;left:1144;top:492;width:333;height:316;visibility:visible;mso-wrap-style:square;v-text-anchor:top" coordsize="33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UUP8UA&#10;AADcAAAADwAAAGRycy9kb3ducmV2LnhtbERPS2vCQBC+C/6HZYReSt34oLQxq4hg7aFi1R7a25Cd&#10;PDQ7G7JrTP99Vyh4m4/vOcmiM5VoqXGlZQWjYQSCOLW65FzB13H99ALCeWSNlWVS8EsOFvN+L8FY&#10;2yvvqT34XIQQdjEqKLyvYyldWpBBN7Q1ceAy2xj0ATa51A1eQ7ip5DiKnqXBkkNDgTWtCkrPh4tR&#10;8O0/cGc2k83buv15zD73p266PSr1MOiWMxCeOn8X/7vfdZg/eoXbM+EC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1RQ/xQAAANwAAAAPAAAAAAAAAAAAAAAAAJgCAABkcnMv&#10;ZG93bnJldi54bWxQSwUGAAAAAAQABAD1AAAAigMAAAAA&#10;" path="m173,l160,r-6,4l109,94,9,109r-5,4l,126r2,7l74,203,57,303r2,6l68,315r3,1l78,316r2,l112,299r-37,l92,197,18,125,121,110,167,17r19,l179,4,173,e" stroked="f">
                          <v:path arrowok="t" o:connecttype="custom" o:connectlocs="173,492;160,492;154,496;109,586;9,601;4,605;0,618;2,625;74,695;57,795;59,801;68,807;71,808;78,808;80,808;112,791;75,791;92,689;18,617;121,602;167,509;186,509;179,496;173,492" o:connectangles="0,0,0,0,0,0,0,0,0,0,0,0,0,0,0,0,0,0,0,0,0,0,0,0"/>
                        </v:shape>
                        <v:shape id="Freeform 79" o:spid="_x0000_s1039" style="position:absolute;left:1144;top:492;width:333;height:316;visibility:visible;mso-wrap-style:square;v-text-anchor:top" coordsize="33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N3H8cA&#10;AADcAAAADwAAAGRycy9kb3ducmV2LnhtbESPQWvCQBCF74L/YRmhl1I32lJKdBURrD20tGoPehuy&#10;YxLNzobsNsZ/7xwK3mZ4b977ZjrvXKVaakLp2cBomIAizrwtOTfwu1s9vYEKEdli5ZkMXCnAfNbv&#10;TTG1/sIbarcxVxLCIUUDRYx1qnXICnIYhr4mFu3oG4dR1ibXtsGLhLtKj5PkVTssWRoKrGlZUHbe&#10;/jkD+/iJ3279vH5ftYfH48/m1L187Yx5GHSLCahIXbyb/68/rOCPBV+ekQn0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aDdx/HAAAA3AAAAA8AAAAAAAAAAAAAAAAAmAIAAGRy&#10;cy9kb3ducmV2LnhtbFBLBQYAAAAABAAEAPUAAACMAwAAAAA=&#10;" path="m203,270r-36,l253,316r3,l262,316r3,-1l274,309r2,-6l276,299r-18,l203,270e" stroked="f">
                          <v:path arrowok="t" o:connecttype="custom" o:connectlocs="203,762;167,762;253,808;256,808;262,808;265,807;274,801;276,795;276,791;258,791;203,762" o:connectangles="0,0,0,0,0,0,0,0,0,0,0"/>
                        </v:shape>
                        <v:shape id="Freeform 80" o:spid="_x0000_s1040" style="position:absolute;left:1144;top:492;width:333;height:316;visibility:visible;mso-wrap-style:square;v-text-anchor:top" coordsize="33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ShMUA&#10;AADcAAAADwAAAGRycy9kb3ducmV2LnhtbERPS2vCQBC+F/oflhG8FLPxQSkxq4jg49DS+jjobciO&#10;SWp2NmTXmP77rlDobT6+56TzzlSipcaVlhUMoxgEcWZ1ybmC42E1eAPhPLLGyjIp+CEH89nzU4qJ&#10;tnfeUbv3uQgh7BJUUHhfJ1K6rCCDLrI1ceAutjHoA2xyqRu8h3BTyVEcv0qDJYeGAmtaFpRd9zej&#10;4OTf8dNsxpv1qj2/XL52393k46BUv9ctpiA8df5f/Ofe6jB/NITHM+ECO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z9KExQAAANwAAAAPAAAAAAAAAAAAAAAAAJgCAABkcnMv&#10;ZG93bnJldi54bWxQSwUGAAAAAAQABAD1AAAAigMAAAAA&#10;" path="m167,251l75,299r37,l167,270r36,l167,251e" stroked="f">
                          <v:path arrowok="t" o:connecttype="custom" o:connectlocs="167,743;75,791;112,791;167,762;203,762;167,743" o:connectangles="0,0,0,0,0,0"/>
                        </v:shape>
                        <v:shape id="Freeform 81" o:spid="_x0000_s1041" style="position:absolute;left:1144;top:492;width:333;height:316;visibility:visible;mso-wrap-style:square;v-text-anchor:top" coordsize="33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1M88QA&#10;AADcAAAADwAAAGRycy9kb3ducmV2LnhtbERPS2vCQBC+F/wPywheim6MRSS6Sin4OLT4POhtyI5J&#10;NDsbsmtM/323UOhtPr7nzBatKUVDtSssKxgOIhDEqdUFZwpOx2V/AsJ5ZI2lZVLwTQ4W887LDBNt&#10;n7yn5uAzEULYJagg975KpHRpTgbdwFbEgbva2qAPsM6krvEZwk0p4ygaS4MFh4YcK/rIKb0fHkbB&#10;2X/i1qxH69Wyubxed/tb+/Z1VKrXbd+nIDy1/l/8597oMD+O4feZcIG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dTPPEAAAA3AAAAA8AAAAAAAAAAAAAAAAAmAIAAGRycy9k&#10;b3ducmV2LnhtbFBLBQYAAAAABAAEAPUAAACJAwAAAAA=&#10;" path="m186,17r-19,l212,110r103,15l241,197r17,102l276,299,259,203r73,-70l333,126r-4,-13l324,109,224,94,186,17e" stroked="f">
                          <v:path arrowok="t" o:connecttype="custom" o:connectlocs="186,509;167,509;212,602;315,617;241,689;258,791;276,791;259,695;332,625;333,618;329,605;324,601;224,586;186,509" o:connectangles="0,0,0,0,0,0,0,0,0,0,0,0,0,0"/>
                        </v:shape>
                      </v:group>
                      <v:group id="Group 82" o:spid="_x0000_s1042" style="position:absolute;left:719;top:254;width:536;height:510" coordorigin="719,254" coordsize="536,5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shape id="Freeform 83" o:spid="_x0000_s1043" style="position:absolute;left:719;top:254;width:536;height:510;visibility:visible;mso-wrap-style:square;v-text-anchor:top" coordsize="536,5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FoMMA&#10;AADcAAAADwAAAGRycy9kb3ducmV2LnhtbERPTWvCQBC9C/6HZQRvummwtU1dRQRBsAhGL70N2Wk2&#10;bXY2ZNeY/PtuoeBtHu9zVpve1qKj1leOFTzNExDEhdMVlwqul/3sFYQPyBprx6RgIA+b9Xi0wky7&#10;O5+py0MpYgj7DBWYEJpMSl8YsujnriGO3JdrLYYI21LqFu8x3NYyTZIXabHi2GCwoZ2h4ie/WQXp&#10;5e3j+3NYnvbJ+fbcHcvBmVOu1HTSb99BBOrDQ/zvPug4P13A3zPxAr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FoMMAAADcAAAADwAAAAAAAAAAAAAAAACYAgAAZHJzL2Rv&#10;d25yZXYueG1sUEsFBgAAAAAEAAQA9QAAAIgDAAAAAA==&#10;" path="m272,r-7,l262,2,183,163,5,189r-3,2l,197r1,4l130,326,99,503r2,3l105,509r2,1l110,510r1,l268,427r156,l407,326,536,201r,-4l534,191r-2,-2l354,163,275,2,272,e" fillcolor="#f7941d" stroked="f">
                          <v:path arrowok="t" o:connecttype="custom" o:connectlocs="272,254;265,254;262,256;183,417;5,443;2,445;0,451;1,455;130,580;99,757;101,760;105,763;107,764;110,764;111,764;268,681;424,681;407,580;536,455;536,451;534,445;532,443;354,417;275,256;272,254" o:connectangles="0,0,0,0,0,0,0,0,0,0,0,0,0,0,0,0,0,0,0,0,0,0,0,0,0"/>
                        </v:shape>
                        <v:shape id="Freeform 84" o:spid="_x0000_s1044" style="position:absolute;left:719;top:254;width:536;height:510;visibility:visible;mso-wrap-style:square;v-text-anchor:top" coordsize="536,5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NgO8MA&#10;AADcAAAADwAAAGRycy9kb3ducmV2LnhtbERPS2vCQBC+C/6HZYTedGPAR1NXKQWhUBGMvfQ2ZMds&#10;NDsbsmtM/n23UPA2H99zNrve1qKj1leOFcxnCQjiwumKSwXf5/10DcIHZI21Y1IwkIfddjzaYKbd&#10;g0/U5aEUMYR9hgpMCE0mpS8MWfQz1xBH7uJaiyHCtpS6xUcMt7VMk2QpLVYcGww29GGouOV3qyA9&#10;vx6uP8PquE9O90X3VQ7OHHOlXib9+xuIQH14iv/dnzrOTxfw90y8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uNgO8MAAADcAAAADwAAAAAAAAAAAAAAAACYAgAAZHJzL2Rv&#10;d25yZXYueG1sUEsFBgAAAAAEAAQA9QAAAIgDAAAAAA==&#10;" path="m424,427r-156,l426,510r1,l430,510r2,-1l436,506r1,-3l424,427e" fillcolor="#f7941d" stroked="f">
                          <v:path arrowok="t" o:connecttype="custom" o:connectlocs="424,681;268,681;426,764;427,764;430,764;432,763;436,760;437,757;424,681" o:connectangles="0,0,0,0,0,0,0,0,0"/>
                        </v:shape>
                      </v:group>
                      <v:group id="Group 85" o:spid="_x0000_s1045" style="position:absolute;left:710;top:246;width:554;height:527" coordorigin="710,246" coordsize="554,5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708IAAADcAAAADwAAAGRycy9kb3ducmV2LnhtbERPTYvCMBC9C/6HMII3&#10;TasoUo0isrvsQQTrwuJtaMa22ExKk23rv98Igrd5vM/Z7HpTiZYaV1pWEE8jEMSZ1SXnCn4un5MV&#10;COeRNVaWScGDHOy2w8EGE207PlOb+lyEEHYJKii8rxMpXVaQQTe1NXHgbrYx6ANscqkb7EK4qeQs&#10;ipbSYMmhocCaDgVl9/TPKPjqsNvP44/2eL8dHtfL4vR7jEmp8ajfr0F46v1b/HJ/6zB/toT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DU+9PCAAAA3AAAAA8A&#10;AAAAAAAAAAAAAAAAqgIAAGRycy9kb3ducmV2LnhtbFBLBQYAAAAABAAEAPoAAACZAwAAAAA=&#10;">
                        <v:shape id="Freeform 86" o:spid="_x0000_s1046" style="position:absolute;left:710;top:246;width:554;height:527;visibility:visible;mso-wrap-style:square;v-text-anchor:top" coordsize="554,5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PkkMIA&#10;AADcAAAADwAAAGRycy9kb3ducmV2LnhtbESPQWvDMAyF74P+B6NCb4vdHrqSxS2jZTAf0253EWtx&#10;WCxnsZum/34eDHaTeO99eqoOs+/FRGPsAmtYFwoEcRNsx62G98vr4w5ETMgW+8Ck4U4RDvvFQ4Wl&#10;DTeuaTqnVmQIxxI1uJSGUsrYOPIYizAQZ+0zjB5TXsdW2hFvGe57uVFqKz12nC84HOjoqPk6X32m&#10;oDcf32Yb3W661KazRp1qo/VqOb88g0g0p3/zX/rN5vqbJ/h9Jk8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w+SQwgAAANwAAAAPAAAAAAAAAAAAAAAAAJgCAABkcnMvZG93&#10;bnJldi54bWxQSwUGAAAAAAQABAD1AAAAhwMAAAAA&#10;" path="m284,l271,r-6,3l186,163,10,189r-6,4l,206r2,7l130,337,99,513r3,6l110,525r4,1l120,526r3,l154,509r-37,l148,331,18,205,197,179,277,17r19,l290,3,284,e" stroked="f">
                          <v:path arrowok="t" o:connecttype="custom" o:connectlocs="284,246;271,246;265,249;186,409;10,435;4,439;0,452;2,459;130,583;99,759;102,765;110,771;114,772;120,772;123,772;154,755;117,755;148,577;18,451;197,425;277,263;296,263;290,249;284,246" o:connectangles="0,0,0,0,0,0,0,0,0,0,0,0,0,0,0,0,0,0,0,0,0,0,0,0"/>
                        </v:shape>
                        <v:shape id="Freeform 87" o:spid="_x0000_s1047" style="position:absolute;left:710;top:246;width:554;height:527;visibility:visible;mso-wrap-style:square;v-text-anchor:top" coordsize="554,5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xw4sEA&#10;AADcAAAADwAAAGRycy9kb3ducmV2LnhtbESPT2vDMAzF74N9B6PBbquzHEpJ65ayMZiP6Z+7iNU4&#10;NJaz2Euybz8dBrs9oaef3tsdltCricbURTbwuipAETfRddwauJw/XjagUkZ22EcmAz+U4LB/fNhh&#10;5eLMNU2n3CqBcKrQgM95qLROjaeAaRUHYtnd4hgwyzi22o04Czz0uiyKtQ7YsXzwONCbp+Z++g5C&#10;wWCvX3ad/GY617ZztnivrTHPT8txCyrTkv/Nf9efTuKXklbKiAK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ccOLBAAAA3AAAAA8AAAAAAAAAAAAAAAAAmAIAAGRycy9kb3du&#10;cmV2LnhtbFBLBQYAAAAABAAEAPUAAACGAwAAAAA=&#10;" path="m314,445r-37,l432,526r3,l441,526r3,-1l453,519r2,-6l455,509r-18,l314,445e" stroked="f">
                          <v:path arrowok="t" o:connecttype="custom" o:connectlocs="314,691;277,691;432,772;435,772;441,772;444,771;453,765;455,759;455,755;437,755;314,691" o:connectangles="0,0,0,0,0,0,0,0,0,0,0"/>
                        </v:shape>
                        <v:shape id="Freeform 88" o:spid="_x0000_s1048" style="position:absolute;left:710;top:246;width:554;height:527;visibility:visible;mso-wrap-style:square;v-text-anchor:top" coordsize="554,5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DVecIA&#10;AADcAAAADwAAAGRycy9kb3ducmV2LnhtbESPQWvDMAyF74P+B6NCb4vdHkqXxS2jZTAf0253EWtx&#10;WCxnsZum/34eDHaTeO99eqoOs+/FRGPsAmtYFwoEcRNsx62G98vr4w5ETMgW+8Ck4U4RDvvFQ4Wl&#10;DTeuaTqnVmQIxxI1uJSGUsrYOPIYizAQZ+0zjB5TXsdW2hFvGe57uVFqKz12nC84HOjoqPk6X32m&#10;oDcf32Yb3W661KazRp1qo/VqOb88g0g0p3/zX/rN5vqbJ/h9Jk8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ENV5wgAAANwAAAAPAAAAAAAAAAAAAAAAAJgCAABkcnMvZG93&#10;bnJldi54bWxQSwUGAAAAAAQABAD1AAAAhwMAAAAA&#10;" path="m277,425l117,509r37,l277,445r37,l277,425e" stroked="f">
                          <v:path arrowok="t" o:connecttype="custom" o:connectlocs="277,671;117,755;154,755;277,691;314,691;277,671" o:connectangles="0,0,0,0,0,0"/>
                        </v:shape>
                        <v:shape id="Freeform 89" o:spid="_x0000_s1049" style="position:absolute;left:710;top:246;width:554;height:527;visibility:visible;mso-wrap-style:square;v-text-anchor:top" coordsize="554,5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qOcEA&#10;AADcAAAADwAAAGRycy9kb3ducmV2LnhtbESPQW/CMAyF70j7D5EncYN0Q0KoEBDaNIkcC+NuNV5T&#10;rXFKk5Xy7+fDpN2e5efP7+0OU+jUSENqIxt4WRagiOvoWm4MfF4+FhtQKSM77CKTgQclOOyfZjss&#10;XbxzReM5N0ognEo04HPuS61T7SlgWsaeWHZfcQiYZRwa7Qa8Czx0+rUo1jpgy/LBY09vnurv808Q&#10;CgZ7vdl18pvxUtnW2eK9ssbMn6fjFlSmKf+b/65PTuKvJL6UEQV6/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z6jnBAAAA3AAAAA8AAAAAAAAAAAAAAAAAmAIAAGRycy9kb3du&#10;cmV2LnhtbFBLBQYAAAAABAAEAPUAAACGAwAAAAA=&#10;" path="m296,17r-19,l357,179r179,26l407,331r30,178l455,509,425,337,553,213r2,-7l551,193r-6,-4l369,163,296,17e" stroked="f">
                          <v:path arrowok="t" o:connecttype="custom" o:connectlocs="296,263;277,263;357,425;536,451;407,577;437,755;455,755;425,583;553,459;555,452;551,439;545,435;369,409;296,263" o:connectangles="0,0,0,0,0,0,0,0,0,0,0,0,0,0"/>
                        </v:shape>
                      </v:group>
                      <w10:wrap type="tight" anchorx="page"/>
                    </v:group>
                  </w:pict>
                </mc:Fallback>
              </mc:AlternateContent>
            </w:r>
          </w:p>
        </w:tc>
        <w:tc>
          <w:tcPr>
            <w:tcW w:w="7592" w:type="dxa"/>
          </w:tcPr>
          <w:p w14:paraId="77D5B5FD" w14:textId="77777777" w:rsidR="00FC28F4" w:rsidRDefault="00FC28F4" w:rsidP="00EE0D2A">
            <w:pPr>
              <w:spacing w:before="80" w:after="120"/>
              <w:rPr>
                <w:rFonts w:cs="Arial"/>
                <w:szCs w:val="20"/>
              </w:rPr>
            </w:pPr>
            <w:r w:rsidRPr="002407D6">
              <w:rPr>
                <w:b/>
              </w:rPr>
              <w:t>Additional assessed</w:t>
            </w:r>
            <w:r>
              <w:t>: These indicators represent more advanced or alternative practices and contribute to a smaller part of the score.</w:t>
            </w:r>
          </w:p>
        </w:tc>
      </w:tr>
      <w:tr w:rsidR="00FC28F4" w14:paraId="67FFDF74" w14:textId="77777777" w:rsidTr="00EE0D2A">
        <w:trPr>
          <w:trHeight w:val="1475"/>
        </w:trPr>
        <w:tc>
          <w:tcPr>
            <w:tcW w:w="1066" w:type="dxa"/>
          </w:tcPr>
          <w:p w14:paraId="6FDB75C4" w14:textId="77777777" w:rsidR="00FC28F4" w:rsidRDefault="00FC28F4" w:rsidP="00EE0D2A">
            <w:pPr>
              <w:spacing w:before="80" w:after="120"/>
              <w:rPr>
                <w:rFonts w:cs="Arial"/>
                <w:szCs w:val="20"/>
              </w:rPr>
            </w:pPr>
            <w:r w:rsidRPr="00A2560B">
              <w:rPr>
                <w:rFonts w:cs="Arial"/>
                <w:noProof/>
                <w:szCs w:val="20"/>
                <w:lang w:eastAsia="en-GB"/>
              </w:rPr>
              <mc:AlternateContent>
                <mc:Choice Requires="wpg">
                  <w:drawing>
                    <wp:anchor distT="0" distB="0" distL="114300" distR="114300" simplePos="0" relativeHeight="251678720" behindDoc="1" locked="0" layoutInCell="1" allowOverlap="1" wp14:anchorId="40537C47" wp14:editId="5DD3952B">
                      <wp:simplePos x="0" y="0"/>
                      <wp:positionH relativeFrom="page">
                        <wp:posOffset>0</wp:posOffset>
                      </wp:positionH>
                      <wp:positionV relativeFrom="paragraph">
                        <wp:posOffset>29</wp:posOffset>
                      </wp:positionV>
                      <wp:extent cx="540000" cy="540000"/>
                      <wp:effectExtent l="0" t="0" r="0" b="0"/>
                      <wp:wrapTight wrapText="bothSides">
                        <wp:wrapPolygon edited="0">
                          <wp:start x="0" y="0"/>
                          <wp:lineTo x="0" y="20584"/>
                          <wp:lineTo x="20584" y="20584"/>
                          <wp:lineTo x="20584" y="0"/>
                          <wp:lineTo x="0" y="0"/>
                        </wp:wrapPolygon>
                      </wp:wrapTight>
                      <wp:docPr id="207" name="Group 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0000" cy="540000"/>
                                <a:chOff x="581" y="-19"/>
                                <a:chExt cx="1030" cy="1030"/>
                              </a:xfrm>
                            </wpg:grpSpPr>
                            <wpg:grpSp>
                              <wpg:cNvPr id="208" name="Group 167"/>
                              <wpg:cNvGrpSpPr>
                                <a:grpSpLocks/>
                              </wpg:cNvGrpSpPr>
                              <wpg:grpSpPr bwMode="auto">
                                <a:xfrm>
                                  <a:off x="582" y="-18"/>
                                  <a:ext cx="957" cy="1028"/>
                                  <a:chOff x="582" y="-18"/>
                                  <a:chExt cx="957" cy="1028"/>
                                </a:xfrm>
                              </wpg:grpSpPr>
                              <wps:wsp>
                                <wps:cNvPr id="209" name="Freeform 168"/>
                                <wps:cNvSpPr>
                                  <a:spLocks/>
                                </wps:cNvSpPr>
                                <wps:spPr bwMode="auto">
                                  <a:xfrm>
                                    <a:off x="582" y="-18"/>
                                    <a:ext cx="957" cy="1028"/>
                                  </a:xfrm>
                                  <a:custGeom>
                                    <a:avLst/>
                                    <a:gdLst>
                                      <a:gd name="T0" fmla="+- 0 1523 582"/>
                                      <a:gd name="T1" fmla="*/ T0 w 957"/>
                                      <a:gd name="T2" fmla="+- 0 -18 -18"/>
                                      <a:gd name="T3" fmla="*/ -18 h 1028"/>
                                      <a:gd name="T4" fmla="+- 0 669 582"/>
                                      <a:gd name="T5" fmla="*/ T4 w 957"/>
                                      <a:gd name="T6" fmla="+- 0 -18 -18"/>
                                      <a:gd name="T7" fmla="*/ -18 h 1028"/>
                                      <a:gd name="T8" fmla="+- 0 646 582"/>
                                      <a:gd name="T9" fmla="*/ T8 w 957"/>
                                      <a:gd name="T10" fmla="+- 0 -16 -18"/>
                                      <a:gd name="T11" fmla="*/ -16 h 1028"/>
                                      <a:gd name="T12" fmla="+- 0 595 582"/>
                                      <a:gd name="T13" fmla="*/ T12 w 957"/>
                                      <a:gd name="T14" fmla="+- 0 23 -18"/>
                                      <a:gd name="T15" fmla="*/ 23 h 1028"/>
                                      <a:gd name="T16" fmla="+- 0 582 582"/>
                                      <a:gd name="T17" fmla="*/ T16 w 957"/>
                                      <a:gd name="T18" fmla="+- 0 923 -18"/>
                                      <a:gd name="T19" fmla="*/ 923 h 1028"/>
                                      <a:gd name="T20" fmla="+- 0 585 582"/>
                                      <a:gd name="T21" fmla="*/ T20 w 957"/>
                                      <a:gd name="T22" fmla="+- 0 945 -18"/>
                                      <a:gd name="T23" fmla="*/ 945 h 1028"/>
                                      <a:gd name="T24" fmla="+- 0 623 582"/>
                                      <a:gd name="T25" fmla="*/ T24 w 957"/>
                                      <a:gd name="T26" fmla="+- 0 997 -18"/>
                                      <a:gd name="T27" fmla="*/ 997 h 1028"/>
                                      <a:gd name="T28" fmla="+- 0 1523 582"/>
                                      <a:gd name="T29" fmla="*/ T28 w 957"/>
                                      <a:gd name="T30" fmla="+- 0 1010 -18"/>
                                      <a:gd name="T31" fmla="*/ 1010 h 1028"/>
                                      <a:gd name="T32" fmla="+- 0 1539 582"/>
                                      <a:gd name="T33" fmla="*/ T32 w 957"/>
                                      <a:gd name="T34" fmla="+- 0 1007 -18"/>
                                      <a:gd name="T35" fmla="*/ 1007 h 1028"/>
                                      <a:gd name="T36" fmla="+- 0 669 582"/>
                                      <a:gd name="T37" fmla="*/ T36 w 957"/>
                                      <a:gd name="T38" fmla="+- 0 1007 -18"/>
                                      <a:gd name="T39" fmla="*/ 1007 h 1028"/>
                                      <a:gd name="T40" fmla="+- 0 646 582"/>
                                      <a:gd name="T41" fmla="*/ T40 w 957"/>
                                      <a:gd name="T42" fmla="+- 0 1004 -18"/>
                                      <a:gd name="T43" fmla="*/ 1004 h 1028"/>
                                      <a:gd name="T44" fmla="+- 0 596 582"/>
                                      <a:gd name="T45" fmla="*/ T44 w 957"/>
                                      <a:gd name="T46" fmla="+- 0 966 -18"/>
                                      <a:gd name="T47" fmla="*/ 966 h 1028"/>
                                      <a:gd name="T48" fmla="+- 0 584 582"/>
                                      <a:gd name="T49" fmla="*/ T48 w 957"/>
                                      <a:gd name="T50" fmla="+- 0 923 -18"/>
                                      <a:gd name="T51" fmla="*/ 923 h 1028"/>
                                      <a:gd name="T52" fmla="+- 0 584 582"/>
                                      <a:gd name="T53" fmla="*/ T52 w 957"/>
                                      <a:gd name="T54" fmla="+- 0 68 -18"/>
                                      <a:gd name="T55" fmla="*/ 68 h 1028"/>
                                      <a:gd name="T56" fmla="+- 0 609 582"/>
                                      <a:gd name="T57" fmla="*/ T56 w 957"/>
                                      <a:gd name="T58" fmla="+- 0 9 -18"/>
                                      <a:gd name="T59" fmla="*/ 9 h 1028"/>
                                      <a:gd name="T60" fmla="+- 0 669 582"/>
                                      <a:gd name="T61" fmla="*/ T60 w 957"/>
                                      <a:gd name="T62" fmla="+- 0 -16 -18"/>
                                      <a:gd name="T63" fmla="*/ -16 h 1028"/>
                                      <a:gd name="T64" fmla="+- 0 1538 582"/>
                                      <a:gd name="T65" fmla="*/ T64 w 957"/>
                                      <a:gd name="T66" fmla="+- 0 -16 -18"/>
                                      <a:gd name="T67" fmla="*/ -16 h 1028"/>
                                      <a:gd name="T68" fmla="+- 0 1527 582"/>
                                      <a:gd name="T69" fmla="*/ T68 w 957"/>
                                      <a:gd name="T70" fmla="+- 0 -18 -18"/>
                                      <a:gd name="T71" fmla="*/ -18 h 1028"/>
                                      <a:gd name="T72" fmla="+- 0 1523 582"/>
                                      <a:gd name="T73" fmla="*/ T72 w 957"/>
                                      <a:gd name="T74" fmla="+- 0 -18 -18"/>
                                      <a:gd name="T75" fmla="*/ -18 h 10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57" h="1028">
                                        <a:moveTo>
                                          <a:pt x="941" y="0"/>
                                        </a:moveTo>
                                        <a:lnTo>
                                          <a:pt x="87" y="0"/>
                                        </a:lnTo>
                                        <a:lnTo>
                                          <a:pt x="64" y="2"/>
                                        </a:lnTo>
                                        <a:lnTo>
                                          <a:pt x="13" y="41"/>
                                        </a:lnTo>
                                        <a:lnTo>
                                          <a:pt x="0" y="941"/>
                                        </a:lnTo>
                                        <a:lnTo>
                                          <a:pt x="3" y="963"/>
                                        </a:lnTo>
                                        <a:lnTo>
                                          <a:pt x="41" y="1015"/>
                                        </a:lnTo>
                                        <a:lnTo>
                                          <a:pt x="941" y="1028"/>
                                        </a:lnTo>
                                        <a:lnTo>
                                          <a:pt x="957" y="1025"/>
                                        </a:lnTo>
                                        <a:lnTo>
                                          <a:pt x="87" y="1025"/>
                                        </a:lnTo>
                                        <a:lnTo>
                                          <a:pt x="64" y="1022"/>
                                        </a:lnTo>
                                        <a:lnTo>
                                          <a:pt x="14" y="984"/>
                                        </a:lnTo>
                                        <a:lnTo>
                                          <a:pt x="2" y="941"/>
                                        </a:lnTo>
                                        <a:lnTo>
                                          <a:pt x="2" y="86"/>
                                        </a:lnTo>
                                        <a:lnTo>
                                          <a:pt x="27" y="27"/>
                                        </a:lnTo>
                                        <a:lnTo>
                                          <a:pt x="87" y="2"/>
                                        </a:lnTo>
                                        <a:lnTo>
                                          <a:pt x="956" y="2"/>
                                        </a:lnTo>
                                        <a:lnTo>
                                          <a:pt x="945" y="0"/>
                                        </a:lnTo>
                                        <a:lnTo>
                                          <a:pt x="941" y="0"/>
                                        </a:lnTo>
                                      </a:path>
                                    </a:pathLst>
                                  </a:custGeom>
                                  <a:solidFill>
                                    <a:srgbClr val="A7A9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0" name="Group 169"/>
                              <wpg:cNvGrpSpPr>
                                <a:grpSpLocks/>
                              </wpg:cNvGrpSpPr>
                              <wpg:grpSpPr bwMode="auto">
                                <a:xfrm>
                                  <a:off x="669" y="-16"/>
                                  <a:ext cx="941" cy="1024"/>
                                  <a:chOff x="669" y="-16"/>
                                  <a:chExt cx="941" cy="1024"/>
                                </a:xfrm>
                              </wpg:grpSpPr>
                              <wps:wsp>
                                <wps:cNvPr id="211" name="Freeform 170"/>
                                <wps:cNvSpPr>
                                  <a:spLocks/>
                                </wps:cNvSpPr>
                                <wps:spPr bwMode="auto">
                                  <a:xfrm>
                                    <a:off x="669" y="-16"/>
                                    <a:ext cx="941" cy="1024"/>
                                  </a:xfrm>
                                  <a:custGeom>
                                    <a:avLst/>
                                    <a:gdLst>
                                      <a:gd name="T0" fmla="+- 0 1538 669"/>
                                      <a:gd name="T1" fmla="*/ T0 w 941"/>
                                      <a:gd name="T2" fmla="+- 0 -16 -16"/>
                                      <a:gd name="T3" fmla="*/ -16 h 1024"/>
                                      <a:gd name="T4" fmla="+- 0 1523 669"/>
                                      <a:gd name="T5" fmla="*/ T4 w 941"/>
                                      <a:gd name="T6" fmla="+- 0 -16 -16"/>
                                      <a:gd name="T7" fmla="*/ -16 h 1024"/>
                                      <a:gd name="T8" fmla="+- 0 1546 669"/>
                                      <a:gd name="T9" fmla="*/ T8 w 941"/>
                                      <a:gd name="T10" fmla="+- 0 -13 -16"/>
                                      <a:gd name="T11" fmla="*/ -13 h 1024"/>
                                      <a:gd name="T12" fmla="+- 0 1566 669"/>
                                      <a:gd name="T13" fmla="*/ T12 w 941"/>
                                      <a:gd name="T14" fmla="+- 0 -5 -16"/>
                                      <a:gd name="T15" fmla="*/ -5 h 1024"/>
                                      <a:gd name="T16" fmla="+- 0 1605 669"/>
                                      <a:gd name="T17" fmla="*/ T16 w 941"/>
                                      <a:gd name="T18" fmla="+- 0 46 -16"/>
                                      <a:gd name="T19" fmla="*/ 46 h 1024"/>
                                      <a:gd name="T20" fmla="+- 0 1608 669"/>
                                      <a:gd name="T21" fmla="*/ T20 w 941"/>
                                      <a:gd name="T22" fmla="+- 0 68 -16"/>
                                      <a:gd name="T23" fmla="*/ 68 h 1024"/>
                                      <a:gd name="T24" fmla="+- 0 1608 669"/>
                                      <a:gd name="T25" fmla="*/ T24 w 941"/>
                                      <a:gd name="T26" fmla="+- 0 923 -16"/>
                                      <a:gd name="T27" fmla="*/ 923 h 1024"/>
                                      <a:gd name="T28" fmla="+- 0 1583 669"/>
                                      <a:gd name="T29" fmla="*/ T28 w 941"/>
                                      <a:gd name="T30" fmla="+- 0 983 -16"/>
                                      <a:gd name="T31" fmla="*/ 983 h 1024"/>
                                      <a:gd name="T32" fmla="+- 0 1523 669"/>
                                      <a:gd name="T33" fmla="*/ T32 w 941"/>
                                      <a:gd name="T34" fmla="+- 0 1007 -16"/>
                                      <a:gd name="T35" fmla="*/ 1007 h 1024"/>
                                      <a:gd name="T36" fmla="+- 0 669 669"/>
                                      <a:gd name="T37" fmla="*/ T36 w 941"/>
                                      <a:gd name="T38" fmla="+- 0 1007 -16"/>
                                      <a:gd name="T39" fmla="*/ 1007 h 1024"/>
                                      <a:gd name="T40" fmla="+- 0 1539 669"/>
                                      <a:gd name="T41" fmla="*/ T40 w 941"/>
                                      <a:gd name="T42" fmla="+- 0 1007 -16"/>
                                      <a:gd name="T43" fmla="*/ 1007 h 1024"/>
                                      <a:gd name="T44" fmla="+- 0 1597 669"/>
                                      <a:gd name="T45" fmla="*/ T44 w 941"/>
                                      <a:gd name="T46" fmla="+- 0 968 -16"/>
                                      <a:gd name="T47" fmla="*/ 968 h 1024"/>
                                      <a:gd name="T48" fmla="+- 0 1610 669"/>
                                      <a:gd name="T49" fmla="*/ T48 w 941"/>
                                      <a:gd name="T50" fmla="+- 0 68 -16"/>
                                      <a:gd name="T51" fmla="*/ 68 h 1024"/>
                                      <a:gd name="T52" fmla="+- 0 1607 669"/>
                                      <a:gd name="T53" fmla="*/ T52 w 941"/>
                                      <a:gd name="T54" fmla="+- 0 46 -16"/>
                                      <a:gd name="T55" fmla="*/ 46 h 1024"/>
                                      <a:gd name="T56" fmla="+- 0 1599 669"/>
                                      <a:gd name="T57" fmla="*/ T56 w 941"/>
                                      <a:gd name="T58" fmla="+- 0 26 -16"/>
                                      <a:gd name="T59" fmla="*/ 26 h 1024"/>
                                      <a:gd name="T60" fmla="+- 0 1586 669"/>
                                      <a:gd name="T61" fmla="*/ T60 w 941"/>
                                      <a:gd name="T62" fmla="+- 0 8 -16"/>
                                      <a:gd name="T63" fmla="*/ 8 h 1024"/>
                                      <a:gd name="T64" fmla="+- 0 1569 669"/>
                                      <a:gd name="T65" fmla="*/ T64 w 941"/>
                                      <a:gd name="T66" fmla="+- 0 -5 -16"/>
                                      <a:gd name="T67" fmla="*/ -5 h 1024"/>
                                      <a:gd name="T68" fmla="+- 0 1549 669"/>
                                      <a:gd name="T69" fmla="*/ T68 w 941"/>
                                      <a:gd name="T70" fmla="+- 0 -15 -16"/>
                                      <a:gd name="T71" fmla="*/ -15 h 1024"/>
                                      <a:gd name="T72" fmla="+- 0 1538 669"/>
                                      <a:gd name="T73" fmla="*/ T72 w 941"/>
                                      <a:gd name="T74" fmla="+- 0 -16 -16"/>
                                      <a:gd name="T75" fmla="*/ -16 h 10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41" h="1024">
                                        <a:moveTo>
                                          <a:pt x="869" y="0"/>
                                        </a:moveTo>
                                        <a:lnTo>
                                          <a:pt x="854" y="0"/>
                                        </a:lnTo>
                                        <a:lnTo>
                                          <a:pt x="877" y="3"/>
                                        </a:lnTo>
                                        <a:lnTo>
                                          <a:pt x="897" y="11"/>
                                        </a:lnTo>
                                        <a:lnTo>
                                          <a:pt x="936" y="62"/>
                                        </a:lnTo>
                                        <a:lnTo>
                                          <a:pt x="939" y="84"/>
                                        </a:lnTo>
                                        <a:lnTo>
                                          <a:pt x="939" y="939"/>
                                        </a:lnTo>
                                        <a:lnTo>
                                          <a:pt x="914" y="999"/>
                                        </a:lnTo>
                                        <a:lnTo>
                                          <a:pt x="854" y="1023"/>
                                        </a:lnTo>
                                        <a:lnTo>
                                          <a:pt x="0" y="1023"/>
                                        </a:lnTo>
                                        <a:lnTo>
                                          <a:pt x="870" y="1023"/>
                                        </a:lnTo>
                                        <a:lnTo>
                                          <a:pt x="928" y="984"/>
                                        </a:lnTo>
                                        <a:lnTo>
                                          <a:pt x="941" y="84"/>
                                        </a:lnTo>
                                        <a:lnTo>
                                          <a:pt x="938" y="62"/>
                                        </a:lnTo>
                                        <a:lnTo>
                                          <a:pt x="930" y="42"/>
                                        </a:lnTo>
                                        <a:lnTo>
                                          <a:pt x="917" y="24"/>
                                        </a:lnTo>
                                        <a:lnTo>
                                          <a:pt x="900" y="11"/>
                                        </a:lnTo>
                                        <a:lnTo>
                                          <a:pt x="880" y="1"/>
                                        </a:lnTo>
                                        <a:lnTo>
                                          <a:pt x="869" y="0"/>
                                        </a:lnTo>
                                      </a:path>
                                    </a:pathLst>
                                  </a:custGeom>
                                  <a:solidFill>
                                    <a:srgbClr val="A7A9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12" name="Picture 17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617" y="17"/>
                                    <a:ext cx="958" cy="958"/>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13" name="Group 172"/>
                              <wpg:cNvGrpSpPr>
                                <a:grpSpLocks/>
                              </wpg:cNvGrpSpPr>
                              <wpg:grpSpPr bwMode="auto">
                                <a:xfrm>
                                  <a:off x="617" y="17"/>
                                  <a:ext cx="958" cy="958"/>
                                  <a:chOff x="617" y="17"/>
                                  <a:chExt cx="958" cy="958"/>
                                </a:xfrm>
                              </wpg:grpSpPr>
                              <wps:wsp>
                                <wps:cNvPr id="214" name="Freeform 173"/>
                                <wps:cNvSpPr>
                                  <a:spLocks/>
                                </wps:cNvSpPr>
                                <wps:spPr bwMode="auto">
                                  <a:xfrm>
                                    <a:off x="617" y="17"/>
                                    <a:ext cx="958" cy="958"/>
                                  </a:xfrm>
                                  <a:custGeom>
                                    <a:avLst/>
                                    <a:gdLst>
                                      <a:gd name="T0" fmla="+- 0 1575 617"/>
                                      <a:gd name="T1" fmla="*/ T0 w 958"/>
                                      <a:gd name="T2" fmla="+- 0 893 17"/>
                                      <a:gd name="T3" fmla="*/ 893 h 958"/>
                                      <a:gd name="T4" fmla="+- 0 1549 617"/>
                                      <a:gd name="T5" fmla="*/ T4 w 958"/>
                                      <a:gd name="T6" fmla="+- 0 953 17"/>
                                      <a:gd name="T7" fmla="*/ 953 h 958"/>
                                      <a:gd name="T8" fmla="+- 0 698 617"/>
                                      <a:gd name="T9" fmla="*/ T8 w 958"/>
                                      <a:gd name="T10" fmla="+- 0 974 17"/>
                                      <a:gd name="T11" fmla="*/ 974 h 958"/>
                                      <a:gd name="T12" fmla="+- 0 676 617"/>
                                      <a:gd name="T13" fmla="*/ T12 w 958"/>
                                      <a:gd name="T14" fmla="+- 0 971 17"/>
                                      <a:gd name="T15" fmla="*/ 971 h 958"/>
                                      <a:gd name="T16" fmla="+- 0 626 617"/>
                                      <a:gd name="T17" fmla="*/ T16 w 958"/>
                                      <a:gd name="T18" fmla="+- 0 931 17"/>
                                      <a:gd name="T19" fmla="*/ 931 h 958"/>
                                      <a:gd name="T20" fmla="+- 0 617 617"/>
                                      <a:gd name="T21" fmla="*/ T20 w 958"/>
                                      <a:gd name="T22" fmla="+- 0 98 17"/>
                                      <a:gd name="T23" fmla="*/ 98 h 958"/>
                                      <a:gd name="T24" fmla="+- 0 620 617"/>
                                      <a:gd name="T25" fmla="*/ T24 w 958"/>
                                      <a:gd name="T26" fmla="+- 0 75 17"/>
                                      <a:gd name="T27" fmla="*/ 75 h 958"/>
                                      <a:gd name="T28" fmla="+- 0 661 617"/>
                                      <a:gd name="T29" fmla="*/ T28 w 958"/>
                                      <a:gd name="T30" fmla="+- 0 26 17"/>
                                      <a:gd name="T31" fmla="*/ 26 h 958"/>
                                      <a:gd name="T32" fmla="+- 0 1494 617"/>
                                      <a:gd name="T33" fmla="*/ T32 w 958"/>
                                      <a:gd name="T34" fmla="+- 0 17 17"/>
                                      <a:gd name="T35" fmla="*/ 17 h 958"/>
                                      <a:gd name="T36" fmla="+- 0 1516 617"/>
                                      <a:gd name="T37" fmla="*/ T36 w 958"/>
                                      <a:gd name="T38" fmla="+- 0 20 17"/>
                                      <a:gd name="T39" fmla="*/ 20 h 958"/>
                                      <a:gd name="T40" fmla="+- 0 1566 617"/>
                                      <a:gd name="T41" fmla="*/ T40 w 958"/>
                                      <a:gd name="T42" fmla="+- 0 60 17"/>
                                      <a:gd name="T43" fmla="*/ 60 h 958"/>
                                      <a:gd name="T44" fmla="+- 0 1575 617"/>
                                      <a:gd name="T45" fmla="*/ T44 w 958"/>
                                      <a:gd name="T46" fmla="+- 0 893 17"/>
                                      <a:gd name="T47" fmla="*/ 893 h 9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958" h="958">
                                        <a:moveTo>
                                          <a:pt x="958" y="876"/>
                                        </a:moveTo>
                                        <a:lnTo>
                                          <a:pt x="932" y="936"/>
                                        </a:lnTo>
                                        <a:lnTo>
                                          <a:pt x="81" y="957"/>
                                        </a:lnTo>
                                        <a:lnTo>
                                          <a:pt x="59" y="954"/>
                                        </a:lnTo>
                                        <a:lnTo>
                                          <a:pt x="9" y="914"/>
                                        </a:lnTo>
                                        <a:lnTo>
                                          <a:pt x="0" y="81"/>
                                        </a:lnTo>
                                        <a:lnTo>
                                          <a:pt x="3" y="58"/>
                                        </a:lnTo>
                                        <a:lnTo>
                                          <a:pt x="44" y="9"/>
                                        </a:lnTo>
                                        <a:lnTo>
                                          <a:pt x="877" y="0"/>
                                        </a:lnTo>
                                        <a:lnTo>
                                          <a:pt x="899" y="3"/>
                                        </a:lnTo>
                                        <a:lnTo>
                                          <a:pt x="949" y="43"/>
                                        </a:lnTo>
                                        <a:lnTo>
                                          <a:pt x="958" y="876"/>
                                        </a:lnTo>
                                        <a:close/>
                                      </a:path>
                                    </a:pathLst>
                                  </a:custGeom>
                                  <a:noFill/>
                                  <a:ln w="1283">
                                    <a:solidFill>
                                      <a:srgbClr val="D1D3D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 name="Group 174"/>
                              <wpg:cNvGrpSpPr>
                                <a:grpSpLocks/>
                              </wpg:cNvGrpSpPr>
                              <wpg:grpSpPr bwMode="auto">
                                <a:xfrm>
                                  <a:off x="787" y="180"/>
                                  <a:ext cx="182" cy="178"/>
                                  <a:chOff x="787" y="180"/>
                                  <a:chExt cx="182" cy="178"/>
                                </a:xfrm>
                              </wpg:grpSpPr>
                              <wps:wsp>
                                <wps:cNvPr id="216" name="Freeform 175"/>
                                <wps:cNvSpPr>
                                  <a:spLocks/>
                                </wps:cNvSpPr>
                                <wps:spPr bwMode="auto">
                                  <a:xfrm>
                                    <a:off x="787" y="180"/>
                                    <a:ext cx="182" cy="178"/>
                                  </a:xfrm>
                                  <a:custGeom>
                                    <a:avLst/>
                                    <a:gdLst>
                                      <a:gd name="T0" fmla="+- 0 877 787"/>
                                      <a:gd name="T1" fmla="*/ T0 w 182"/>
                                      <a:gd name="T2" fmla="+- 0 180 180"/>
                                      <a:gd name="T3" fmla="*/ 180 h 178"/>
                                      <a:gd name="T4" fmla="+- 0 804 787"/>
                                      <a:gd name="T5" fmla="*/ T4 w 182"/>
                                      <a:gd name="T6" fmla="+- 0 224 180"/>
                                      <a:gd name="T7" fmla="*/ 224 h 178"/>
                                      <a:gd name="T8" fmla="+- 0 787 787"/>
                                      <a:gd name="T9" fmla="*/ T8 w 182"/>
                                      <a:gd name="T10" fmla="+- 0 285 180"/>
                                      <a:gd name="T11" fmla="*/ 285 h 178"/>
                                      <a:gd name="T12" fmla="+- 0 790 787"/>
                                      <a:gd name="T13" fmla="*/ T12 w 182"/>
                                      <a:gd name="T14" fmla="+- 0 303 180"/>
                                      <a:gd name="T15" fmla="*/ 303 h 178"/>
                                      <a:gd name="T16" fmla="+- 0 819 787"/>
                                      <a:gd name="T17" fmla="*/ T16 w 182"/>
                                      <a:gd name="T18" fmla="+- 0 358 180"/>
                                      <a:gd name="T19" fmla="*/ 358 h 178"/>
                                      <a:gd name="T20" fmla="+- 0 824 787"/>
                                      <a:gd name="T21" fmla="*/ T20 w 182"/>
                                      <a:gd name="T22" fmla="+- 0 358 180"/>
                                      <a:gd name="T23" fmla="*/ 358 h 178"/>
                                      <a:gd name="T24" fmla="+- 0 826 787"/>
                                      <a:gd name="T25" fmla="*/ T24 w 182"/>
                                      <a:gd name="T26" fmla="+- 0 357 180"/>
                                      <a:gd name="T27" fmla="*/ 357 h 178"/>
                                      <a:gd name="T28" fmla="+- 0 969 787"/>
                                      <a:gd name="T29" fmla="*/ T28 w 182"/>
                                      <a:gd name="T30" fmla="+- 0 221 180"/>
                                      <a:gd name="T31" fmla="*/ 221 h 178"/>
                                      <a:gd name="T32" fmla="+- 0 969 787"/>
                                      <a:gd name="T33" fmla="*/ T32 w 182"/>
                                      <a:gd name="T34" fmla="+- 0 218 180"/>
                                      <a:gd name="T35" fmla="*/ 218 h 178"/>
                                      <a:gd name="T36" fmla="+- 0 970 787"/>
                                      <a:gd name="T37" fmla="*/ T36 w 182"/>
                                      <a:gd name="T38" fmla="+- 0 214 180"/>
                                      <a:gd name="T39" fmla="*/ 214 h 178"/>
                                      <a:gd name="T40" fmla="+- 0 969 787"/>
                                      <a:gd name="T41" fmla="*/ T40 w 182"/>
                                      <a:gd name="T42" fmla="+- 0 212 180"/>
                                      <a:gd name="T43" fmla="*/ 212 h 178"/>
                                      <a:gd name="T44" fmla="+- 0 910 787"/>
                                      <a:gd name="T45" fmla="*/ T44 w 182"/>
                                      <a:gd name="T46" fmla="+- 0 183 180"/>
                                      <a:gd name="T47" fmla="*/ 183 h 178"/>
                                      <a:gd name="T48" fmla="+- 0 877 787"/>
                                      <a:gd name="T49" fmla="*/ T48 w 182"/>
                                      <a:gd name="T50" fmla="+- 0 180 180"/>
                                      <a:gd name="T51" fmla="*/ 180 h 1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82" h="178">
                                        <a:moveTo>
                                          <a:pt x="90" y="0"/>
                                        </a:moveTo>
                                        <a:lnTo>
                                          <a:pt x="17" y="44"/>
                                        </a:lnTo>
                                        <a:lnTo>
                                          <a:pt x="0" y="105"/>
                                        </a:lnTo>
                                        <a:lnTo>
                                          <a:pt x="3" y="123"/>
                                        </a:lnTo>
                                        <a:lnTo>
                                          <a:pt x="32" y="178"/>
                                        </a:lnTo>
                                        <a:lnTo>
                                          <a:pt x="37" y="178"/>
                                        </a:lnTo>
                                        <a:lnTo>
                                          <a:pt x="39" y="177"/>
                                        </a:lnTo>
                                        <a:lnTo>
                                          <a:pt x="182" y="41"/>
                                        </a:lnTo>
                                        <a:lnTo>
                                          <a:pt x="182" y="38"/>
                                        </a:lnTo>
                                        <a:lnTo>
                                          <a:pt x="183" y="34"/>
                                        </a:lnTo>
                                        <a:lnTo>
                                          <a:pt x="182" y="32"/>
                                        </a:lnTo>
                                        <a:lnTo>
                                          <a:pt x="123" y="3"/>
                                        </a:lnTo>
                                        <a:lnTo>
                                          <a:pt x="90"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7" name="Group 176"/>
                              <wpg:cNvGrpSpPr>
                                <a:grpSpLocks/>
                              </wpg:cNvGrpSpPr>
                              <wpg:grpSpPr bwMode="auto">
                                <a:xfrm>
                                  <a:off x="778" y="170"/>
                                  <a:ext cx="201" cy="197"/>
                                  <a:chOff x="778" y="170"/>
                                  <a:chExt cx="201" cy="197"/>
                                </a:xfrm>
                              </wpg:grpSpPr>
                              <wps:wsp>
                                <wps:cNvPr id="218" name="Freeform 177"/>
                                <wps:cNvSpPr>
                                  <a:spLocks/>
                                </wps:cNvSpPr>
                                <wps:spPr bwMode="auto">
                                  <a:xfrm>
                                    <a:off x="778" y="170"/>
                                    <a:ext cx="201" cy="197"/>
                                  </a:xfrm>
                                  <a:custGeom>
                                    <a:avLst/>
                                    <a:gdLst>
                                      <a:gd name="T0" fmla="+- 0 779 778"/>
                                      <a:gd name="T1" fmla="*/ T0 w 201"/>
                                      <a:gd name="T2" fmla="+- 0 286 170"/>
                                      <a:gd name="T3" fmla="*/ 286 h 197"/>
                                      <a:gd name="T4" fmla="+- 0 804 778"/>
                                      <a:gd name="T5" fmla="*/ T4 w 201"/>
                                      <a:gd name="T6" fmla="+- 0 354 170"/>
                                      <a:gd name="T7" fmla="*/ 354 h 197"/>
                                      <a:gd name="T8" fmla="+- 0 826 778"/>
                                      <a:gd name="T9" fmla="*/ T8 w 201"/>
                                      <a:gd name="T10" fmla="+- 0 367 170"/>
                                      <a:gd name="T11" fmla="*/ 367 h 197"/>
                                      <a:gd name="T12" fmla="+- 0 831 778"/>
                                      <a:gd name="T13" fmla="*/ T12 w 201"/>
                                      <a:gd name="T14" fmla="+- 0 365 170"/>
                                      <a:gd name="T15" fmla="*/ 365 h 197"/>
                                      <a:gd name="T16" fmla="+- 0 847 778"/>
                                      <a:gd name="T17" fmla="*/ T16 w 201"/>
                                      <a:gd name="T18" fmla="+- 0 350 170"/>
                                      <a:gd name="T19" fmla="*/ 350 h 197"/>
                                      <a:gd name="T20" fmla="+- 0 822 778"/>
                                      <a:gd name="T21" fmla="*/ T20 w 201"/>
                                      <a:gd name="T22" fmla="+- 0 350 170"/>
                                      <a:gd name="T23" fmla="*/ 350 h 197"/>
                                      <a:gd name="T24" fmla="+- 0 804 778"/>
                                      <a:gd name="T25" fmla="*/ T24 w 201"/>
                                      <a:gd name="T26" fmla="+- 0 327 170"/>
                                      <a:gd name="T27" fmla="*/ 327 h 197"/>
                                      <a:gd name="T28" fmla="+- 0 791 778"/>
                                      <a:gd name="T29" fmla="*/ T28 w 201"/>
                                      <a:gd name="T30" fmla="+- 0 309 170"/>
                                      <a:gd name="T31" fmla="*/ 309 h 197"/>
                                      <a:gd name="T32" fmla="+- 0 782 778"/>
                                      <a:gd name="T33" fmla="*/ T32 w 201"/>
                                      <a:gd name="T34" fmla="+- 0 295 170"/>
                                      <a:gd name="T35" fmla="*/ 295 h 197"/>
                                      <a:gd name="T36" fmla="+- 0 779 778"/>
                                      <a:gd name="T37" fmla="*/ T36 w 201"/>
                                      <a:gd name="T38" fmla="+- 0 286 170"/>
                                      <a:gd name="T39" fmla="*/ 286 h 1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01" h="197">
                                        <a:moveTo>
                                          <a:pt x="1" y="116"/>
                                        </a:moveTo>
                                        <a:lnTo>
                                          <a:pt x="26" y="184"/>
                                        </a:lnTo>
                                        <a:lnTo>
                                          <a:pt x="48" y="197"/>
                                        </a:lnTo>
                                        <a:lnTo>
                                          <a:pt x="53" y="195"/>
                                        </a:lnTo>
                                        <a:lnTo>
                                          <a:pt x="69" y="180"/>
                                        </a:lnTo>
                                        <a:lnTo>
                                          <a:pt x="44" y="180"/>
                                        </a:lnTo>
                                        <a:lnTo>
                                          <a:pt x="26" y="157"/>
                                        </a:lnTo>
                                        <a:lnTo>
                                          <a:pt x="13" y="139"/>
                                        </a:lnTo>
                                        <a:lnTo>
                                          <a:pt x="4" y="125"/>
                                        </a:lnTo>
                                        <a:lnTo>
                                          <a:pt x="1" y="116"/>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178"/>
                                <wps:cNvSpPr>
                                  <a:spLocks/>
                                </wps:cNvSpPr>
                                <wps:spPr bwMode="auto">
                                  <a:xfrm>
                                    <a:off x="778" y="170"/>
                                    <a:ext cx="201" cy="197"/>
                                  </a:xfrm>
                                  <a:custGeom>
                                    <a:avLst/>
                                    <a:gdLst>
                                      <a:gd name="T0" fmla="+- 0 951 778"/>
                                      <a:gd name="T1" fmla="*/ T0 w 201"/>
                                      <a:gd name="T2" fmla="+- 0 187 170"/>
                                      <a:gd name="T3" fmla="*/ 187 h 197"/>
                                      <a:gd name="T4" fmla="+- 0 892 778"/>
                                      <a:gd name="T5" fmla="*/ T4 w 201"/>
                                      <a:gd name="T6" fmla="+- 0 187 170"/>
                                      <a:gd name="T7" fmla="*/ 187 h 197"/>
                                      <a:gd name="T8" fmla="+- 0 922 778"/>
                                      <a:gd name="T9" fmla="*/ T8 w 201"/>
                                      <a:gd name="T10" fmla="+- 0 192 170"/>
                                      <a:gd name="T11" fmla="*/ 192 h 197"/>
                                      <a:gd name="T12" fmla="+- 0 944 778"/>
                                      <a:gd name="T13" fmla="*/ T12 w 201"/>
                                      <a:gd name="T14" fmla="+- 0 203 170"/>
                                      <a:gd name="T15" fmla="*/ 203 h 197"/>
                                      <a:gd name="T16" fmla="+- 0 958 778"/>
                                      <a:gd name="T17" fmla="*/ T16 w 201"/>
                                      <a:gd name="T18" fmla="+- 0 213 170"/>
                                      <a:gd name="T19" fmla="*/ 213 h 197"/>
                                      <a:gd name="T20" fmla="+- 0 822 778"/>
                                      <a:gd name="T21" fmla="*/ T20 w 201"/>
                                      <a:gd name="T22" fmla="+- 0 350 170"/>
                                      <a:gd name="T23" fmla="*/ 350 h 197"/>
                                      <a:gd name="T24" fmla="+- 0 847 778"/>
                                      <a:gd name="T25" fmla="*/ T24 w 201"/>
                                      <a:gd name="T26" fmla="+- 0 350 170"/>
                                      <a:gd name="T27" fmla="*/ 350 h 197"/>
                                      <a:gd name="T28" fmla="+- 0 976 778"/>
                                      <a:gd name="T29" fmla="*/ T28 w 201"/>
                                      <a:gd name="T30" fmla="+- 0 225 170"/>
                                      <a:gd name="T31" fmla="*/ 225 h 197"/>
                                      <a:gd name="T32" fmla="+- 0 978 778"/>
                                      <a:gd name="T33" fmla="*/ T32 w 201"/>
                                      <a:gd name="T34" fmla="+- 0 221 170"/>
                                      <a:gd name="T35" fmla="*/ 221 h 197"/>
                                      <a:gd name="T36" fmla="+- 0 978 778"/>
                                      <a:gd name="T37" fmla="*/ T36 w 201"/>
                                      <a:gd name="T38" fmla="+- 0 212 170"/>
                                      <a:gd name="T39" fmla="*/ 212 h 197"/>
                                      <a:gd name="T40" fmla="+- 0 976 778"/>
                                      <a:gd name="T41" fmla="*/ T40 w 201"/>
                                      <a:gd name="T42" fmla="+- 0 207 170"/>
                                      <a:gd name="T43" fmla="*/ 207 h 197"/>
                                      <a:gd name="T44" fmla="+- 0 973 778"/>
                                      <a:gd name="T45" fmla="*/ T44 w 201"/>
                                      <a:gd name="T46" fmla="+- 0 204 170"/>
                                      <a:gd name="T47" fmla="*/ 204 h 197"/>
                                      <a:gd name="T48" fmla="+- 0 968 778"/>
                                      <a:gd name="T49" fmla="*/ T48 w 201"/>
                                      <a:gd name="T50" fmla="+- 0 199 170"/>
                                      <a:gd name="T51" fmla="*/ 199 h 197"/>
                                      <a:gd name="T52" fmla="+- 0 954 778"/>
                                      <a:gd name="T53" fmla="*/ T52 w 201"/>
                                      <a:gd name="T54" fmla="+- 0 189 170"/>
                                      <a:gd name="T55" fmla="*/ 189 h 197"/>
                                      <a:gd name="T56" fmla="+- 0 951 778"/>
                                      <a:gd name="T57" fmla="*/ T56 w 201"/>
                                      <a:gd name="T58" fmla="+- 0 187 170"/>
                                      <a:gd name="T59" fmla="*/ 187 h 1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01" h="197">
                                        <a:moveTo>
                                          <a:pt x="173" y="17"/>
                                        </a:moveTo>
                                        <a:lnTo>
                                          <a:pt x="114" y="17"/>
                                        </a:lnTo>
                                        <a:lnTo>
                                          <a:pt x="144" y="22"/>
                                        </a:lnTo>
                                        <a:lnTo>
                                          <a:pt x="166" y="33"/>
                                        </a:lnTo>
                                        <a:lnTo>
                                          <a:pt x="180" y="43"/>
                                        </a:lnTo>
                                        <a:lnTo>
                                          <a:pt x="44" y="180"/>
                                        </a:lnTo>
                                        <a:lnTo>
                                          <a:pt x="69" y="180"/>
                                        </a:lnTo>
                                        <a:lnTo>
                                          <a:pt x="198" y="55"/>
                                        </a:lnTo>
                                        <a:lnTo>
                                          <a:pt x="200" y="51"/>
                                        </a:lnTo>
                                        <a:lnTo>
                                          <a:pt x="200" y="42"/>
                                        </a:lnTo>
                                        <a:lnTo>
                                          <a:pt x="198" y="37"/>
                                        </a:lnTo>
                                        <a:lnTo>
                                          <a:pt x="195" y="34"/>
                                        </a:lnTo>
                                        <a:lnTo>
                                          <a:pt x="190" y="29"/>
                                        </a:lnTo>
                                        <a:lnTo>
                                          <a:pt x="176" y="19"/>
                                        </a:lnTo>
                                        <a:lnTo>
                                          <a:pt x="173" y="17"/>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179"/>
                                <wps:cNvSpPr>
                                  <a:spLocks/>
                                </wps:cNvSpPr>
                                <wps:spPr bwMode="auto">
                                  <a:xfrm>
                                    <a:off x="778" y="170"/>
                                    <a:ext cx="201" cy="197"/>
                                  </a:xfrm>
                                  <a:custGeom>
                                    <a:avLst/>
                                    <a:gdLst>
                                      <a:gd name="T0" fmla="+- 0 779 778"/>
                                      <a:gd name="T1" fmla="*/ T0 w 201"/>
                                      <a:gd name="T2" fmla="+- 0 267 170"/>
                                      <a:gd name="T3" fmla="*/ 267 h 197"/>
                                      <a:gd name="T4" fmla="+- 0 778 778"/>
                                      <a:gd name="T5" fmla="*/ T4 w 201"/>
                                      <a:gd name="T6" fmla="+- 0 271 170"/>
                                      <a:gd name="T7" fmla="*/ 271 h 197"/>
                                      <a:gd name="T8" fmla="+- 0 778 778"/>
                                      <a:gd name="T9" fmla="*/ T8 w 201"/>
                                      <a:gd name="T10" fmla="+- 0 282 170"/>
                                      <a:gd name="T11" fmla="*/ 282 h 197"/>
                                      <a:gd name="T12" fmla="+- 0 779 778"/>
                                      <a:gd name="T13" fmla="*/ T12 w 201"/>
                                      <a:gd name="T14" fmla="+- 0 286 170"/>
                                      <a:gd name="T15" fmla="*/ 286 h 197"/>
                                      <a:gd name="T16" fmla="+- 0 778 778"/>
                                      <a:gd name="T17" fmla="*/ T16 w 201"/>
                                      <a:gd name="T18" fmla="+- 0 277 170"/>
                                      <a:gd name="T19" fmla="*/ 277 h 197"/>
                                      <a:gd name="T20" fmla="+- 0 779 778"/>
                                      <a:gd name="T21" fmla="*/ T20 w 201"/>
                                      <a:gd name="T22" fmla="+- 0 267 170"/>
                                      <a:gd name="T23" fmla="*/ 267 h 197"/>
                                    </a:gdLst>
                                    <a:ahLst/>
                                    <a:cxnLst>
                                      <a:cxn ang="0">
                                        <a:pos x="T1" y="T3"/>
                                      </a:cxn>
                                      <a:cxn ang="0">
                                        <a:pos x="T5" y="T7"/>
                                      </a:cxn>
                                      <a:cxn ang="0">
                                        <a:pos x="T9" y="T11"/>
                                      </a:cxn>
                                      <a:cxn ang="0">
                                        <a:pos x="T13" y="T15"/>
                                      </a:cxn>
                                      <a:cxn ang="0">
                                        <a:pos x="T17" y="T19"/>
                                      </a:cxn>
                                      <a:cxn ang="0">
                                        <a:pos x="T21" y="T23"/>
                                      </a:cxn>
                                    </a:cxnLst>
                                    <a:rect l="0" t="0" r="r" b="b"/>
                                    <a:pathLst>
                                      <a:path w="201" h="197">
                                        <a:moveTo>
                                          <a:pt x="1" y="97"/>
                                        </a:moveTo>
                                        <a:lnTo>
                                          <a:pt x="0" y="101"/>
                                        </a:lnTo>
                                        <a:lnTo>
                                          <a:pt x="0" y="112"/>
                                        </a:lnTo>
                                        <a:lnTo>
                                          <a:pt x="1" y="116"/>
                                        </a:lnTo>
                                        <a:lnTo>
                                          <a:pt x="0" y="107"/>
                                        </a:lnTo>
                                        <a:lnTo>
                                          <a:pt x="1" y="97"/>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180"/>
                                <wps:cNvSpPr>
                                  <a:spLocks/>
                                </wps:cNvSpPr>
                                <wps:spPr bwMode="auto">
                                  <a:xfrm>
                                    <a:off x="778" y="170"/>
                                    <a:ext cx="201" cy="197"/>
                                  </a:xfrm>
                                  <a:custGeom>
                                    <a:avLst/>
                                    <a:gdLst>
                                      <a:gd name="T0" fmla="+- 0 892 778"/>
                                      <a:gd name="T1" fmla="*/ T0 w 201"/>
                                      <a:gd name="T2" fmla="+- 0 170 170"/>
                                      <a:gd name="T3" fmla="*/ 170 h 197"/>
                                      <a:gd name="T4" fmla="+- 0 818 778"/>
                                      <a:gd name="T5" fmla="*/ T4 w 201"/>
                                      <a:gd name="T6" fmla="+- 0 198 170"/>
                                      <a:gd name="T7" fmla="*/ 198 h 197"/>
                                      <a:gd name="T8" fmla="+- 0 780 778"/>
                                      <a:gd name="T9" fmla="*/ T8 w 201"/>
                                      <a:gd name="T10" fmla="+- 0 258 170"/>
                                      <a:gd name="T11" fmla="*/ 258 h 197"/>
                                      <a:gd name="T12" fmla="+- 0 779 778"/>
                                      <a:gd name="T13" fmla="*/ T12 w 201"/>
                                      <a:gd name="T14" fmla="+- 0 267 170"/>
                                      <a:gd name="T15" fmla="*/ 267 h 197"/>
                                      <a:gd name="T16" fmla="+- 0 782 778"/>
                                      <a:gd name="T17" fmla="*/ T16 w 201"/>
                                      <a:gd name="T18" fmla="+- 0 260 170"/>
                                      <a:gd name="T19" fmla="*/ 260 h 197"/>
                                      <a:gd name="T20" fmla="+- 0 791 778"/>
                                      <a:gd name="T21" fmla="*/ T20 w 201"/>
                                      <a:gd name="T22" fmla="+- 0 248 170"/>
                                      <a:gd name="T23" fmla="*/ 248 h 197"/>
                                      <a:gd name="T24" fmla="+- 0 848 778"/>
                                      <a:gd name="T25" fmla="*/ T24 w 201"/>
                                      <a:gd name="T26" fmla="+- 0 200 170"/>
                                      <a:gd name="T27" fmla="*/ 200 h 197"/>
                                      <a:gd name="T28" fmla="+- 0 892 778"/>
                                      <a:gd name="T29" fmla="*/ T28 w 201"/>
                                      <a:gd name="T30" fmla="+- 0 187 170"/>
                                      <a:gd name="T31" fmla="*/ 187 h 197"/>
                                      <a:gd name="T32" fmla="+- 0 951 778"/>
                                      <a:gd name="T33" fmla="*/ T32 w 201"/>
                                      <a:gd name="T34" fmla="+- 0 187 170"/>
                                      <a:gd name="T35" fmla="*/ 187 h 197"/>
                                      <a:gd name="T36" fmla="+- 0 932 778"/>
                                      <a:gd name="T37" fmla="*/ T36 w 201"/>
                                      <a:gd name="T38" fmla="+- 0 178 170"/>
                                      <a:gd name="T39" fmla="*/ 178 h 197"/>
                                      <a:gd name="T40" fmla="+- 0 905 778"/>
                                      <a:gd name="T41" fmla="*/ T40 w 201"/>
                                      <a:gd name="T42" fmla="+- 0 171 170"/>
                                      <a:gd name="T43" fmla="*/ 171 h 197"/>
                                      <a:gd name="T44" fmla="+- 0 892 778"/>
                                      <a:gd name="T45" fmla="*/ T44 w 201"/>
                                      <a:gd name="T46" fmla="+- 0 170 170"/>
                                      <a:gd name="T47" fmla="*/ 170 h 1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01" h="197">
                                        <a:moveTo>
                                          <a:pt x="114" y="0"/>
                                        </a:moveTo>
                                        <a:lnTo>
                                          <a:pt x="40" y="28"/>
                                        </a:lnTo>
                                        <a:lnTo>
                                          <a:pt x="2" y="88"/>
                                        </a:lnTo>
                                        <a:lnTo>
                                          <a:pt x="1" y="97"/>
                                        </a:lnTo>
                                        <a:lnTo>
                                          <a:pt x="4" y="90"/>
                                        </a:lnTo>
                                        <a:lnTo>
                                          <a:pt x="13" y="78"/>
                                        </a:lnTo>
                                        <a:lnTo>
                                          <a:pt x="70" y="30"/>
                                        </a:lnTo>
                                        <a:lnTo>
                                          <a:pt x="114" y="17"/>
                                        </a:lnTo>
                                        <a:lnTo>
                                          <a:pt x="173" y="17"/>
                                        </a:lnTo>
                                        <a:lnTo>
                                          <a:pt x="154" y="8"/>
                                        </a:lnTo>
                                        <a:lnTo>
                                          <a:pt x="127" y="1"/>
                                        </a:lnTo>
                                        <a:lnTo>
                                          <a:pt x="11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2" name="Group 181"/>
                              <wpg:cNvGrpSpPr>
                                <a:grpSpLocks/>
                              </wpg:cNvGrpSpPr>
                              <wpg:grpSpPr bwMode="auto">
                                <a:xfrm>
                                  <a:off x="850" y="245"/>
                                  <a:ext cx="553" cy="549"/>
                                  <a:chOff x="850" y="245"/>
                                  <a:chExt cx="553" cy="549"/>
                                </a:xfrm>
                              </wpg:grpSpPr>
                              <wps:wsp>
                                <wps:cNvPr id="223" name="Freeform 182"/>
                                <wps:cNvSpPr>
                                  <a:spLocks/>
                                </wps:cNvSpPr>
                                <wps:spPr bwMode="auto">
                                  <a:xfrm>
                                    <a:off x="850" y="245"/>
                                    <a:ext cx="553" cy="549"/>
                                  </a:xfrm>
                                  <a:custGeom>
                                    <a:avLst/>
                                    <a:gdLst>
                                      <a:gd name="T0" fmla="+- 0 998 850"/>
                                      <a:gd name="T1" fmla="*/ T0 w 553"/>
                                      <a:gd name="T2" fmla="+- 0 245 245"/>
                                      <a:gd name="T3" fmla="*/ 245 h 549"/>
                                      <a:gd name="T4" fmla="+- 0 994 850"/>
                                      <a:gd name="T5" fmla="*/ T4 w 553"/>
                                      <a:gd name="T6" fmla="+- 0 245 245"/>
                                      <a:gd name="T7" fmla="*/ 245 h 549"/>
                                      <a:gd name="T8" fmla="+- 0 992 850"/>
                                      <a:gd name="T9" fmla="*/ T8 w 553"/>
                                      <a:gd name="T10" fmla="+- 0 246 245"/>
                                      <a:gd name="T11" fmla="*/ 246 h 549"/>
                                      <a:gd name="T12" fmla="+- 0 850 850"/>
                                      <a:gd name="T13" fmla="*/ T12 w 553"/>
                                      <a:gd name="T14" fmla="+- 0 386 245"/>
                                      <a:gd name="T15" fmla="*/ 386 h 549"/>
                                      <a:gd name="T16" fmla="+- 0 850 850"/>
                                      <a:gd name="T17" fmla="*/ T16 w 553"/>
                                      <a:gd name="T18" fmla="+- 0 391 245"/>
                                      <a:gd name="T19" fmla="*/ 391 h 549"/>
                                      <a:gd name="T20" fmla="+- 0 1150 850"/>
                                      <a:gd name="T21" fmla="*/ T20 w 553"/>
                                      <a:gd name="T22" fmla="+- 0 696 245"/>
                                      <a:gd name="T23" fmla="*/ 696 h 549"/>
                                      <a:gd name="T24" fmla="+- 0 1151 850"/>
                                      <a:gd name="T25" fmla="*/ T24 w 553"/>
                                      <a:gd name="T26" fmla="+- 0 696 245"/>
                                      <a:gd name="T27" fmla="*/ 696 h 549"/>
                                      <a:gd name="T28" fmla="+- 0 1392 850"/>
                                      <a:gd name="T29" fmla="*/ T28 w 553"/>
                                      <a:gd name="T30" fmla="+- 0 793 245"/>
                                      <a:gd name="T31" fmla="*/ 793 h 549"/>
                                      <a:gd name="T32" fmla="+- 0 1394 850"/>
                                      <a:gd name="T33" fmla="*/ T32 w 553"/>
                                      <a:gd name="T34" fmla="+- 0 794 245"/>
                                      <a:gd name="T35" fmla="*/ 794 h 549"/>
                                      <a:gd name="T36" fmla="+- 0 1396 850"/>
                                      <a:gd name="T37" fmla="*/ T36 w 553"/>
                                      <a:gd name="T38" fmla="+- 0 794 245"/>
                                      <a:gd name="T39" fmla="*/ 794 h 549"/>
                                      <a:gd name="T40" fmla="+- 0 1398 850"/>
                                      <a:gd name="T41" fmla="*/ T40 w 553"/>
                                      <a:gd name="T42" fmla="+- 0 793 245"/>
                                      <a:gd name="T43" fmla="*/ 793 h 549"/>
                                      <a:gd name="T44" fmla="+- 0 1403 850"/>
                                      <a:gd name="T45" fmla="*/ T44 w 553"/>
                                      <a:gd name="T46" fmla="+- 0 789 245"/>
                                      <a:gd name="T47" fmla="*/ 789 h 549"/>
                                      <a:gd name="T48" fmla="+- 0 1403 850"/>
                                      <a:gd name="T49" fmla="*/ T48 w 553"/>
                                      <a:gd name="T50" fmla="+- 0 785 245"/>
                                      <a:gd name="T51" fmla="*/ 785 h 549"/>
                                      <a:gd name="T52" fmla="+- 0 1374 850"/>
                                      <a:gd name="T53" fmla="*/ T52 w 553"/>
                                      <a:gd name="T54" fmla="+- 0 713 245"/>
                                      <a:gd name="T55" fmla="*/ 713 h 549"/>
                                      <a:gd name="T56" fmla="+- 0 1310 850"/>
                                      <a:gd name="T57" fmla="*/ T56 w 553"/>
                                      <a:gd name="T58" fmla="+- 0 713 245"/>
                                      <a:gd name="T59" fmla="*/ 713 h 549"/>
                                      <a:gd name="T60" fmla="+- 0 1185 850"/>
                                      <a:gd name="T61" fmla="*/ T60 w 553"/>
                                      <a:gd name="T62" fmla="+- 0 650 245"/>
                                      <a:gd name="T63" fmla="*/ 650 h 549"/>
                                      <a:gd name="T64" fmla="+- 0 1197 850"/>
                                      <a:gd name="T65" fmla="*/ T64 w 553"/>
                                      <a:gd name="T66" fmla="+- 0 633 245"/>
                                      <a:gd name="T67" fmla="*/ 633 h 549"/>
                                      <a:gd name="T68" fmla="+- 0 1221 850"/>
                                      <a:gd name="T69" fmla="*/ T68 w 553"/>
                                      <a:gd name="T70" fmla="+- 0 625 245"/>
                                      <a:gd name="T71" fmla="*/ 625 h 549"/>
                                      <a:gd name="T72" fmla="+- 0 1230 850"/>
                                      <a:gd name="T73" fmla="*/ T72 w 553"/>
                                      <a:gd name="T74" fmla="+- 0 625 245"/>
                                      <a:gd name="T75" fmla="*/ 625 h 549"/>
                                      <a:gd name="T76" fmla="+- 0 1231 850"/>
                                      <a:gd name="T77" fmla="*/ T76 w 553"/>
                                      <a:gd name="T78" fmla="+- 0 625 245"/>
                                      <a:gd name="T79" fmla="*/ 625 h 549"/>
                                      <a:gd name="T80" fmla="+- 0 1235 850"/>
                                      <a:gd name="T81" fmla="*/ T80 w 553"/>
                                      <a:gd name="T82" fmla="+- 0 622 245"/>
                                      <a:gd name="T83" fmla="*/ 622 h 549"/>
                                      <a:gd name="T84" fmla="+- 0 1236 850"/>
                                      <a:gd name="T85" fmla="*/ T84 w 553"/>
                                      <a:gd name="T86" fmla="+- 0 620 245"/>
                                      <a:gd name="T87" fmla="*/ 620 h 549"/>
                                      <a:gd name="T88" fmla="+- 0 1238 850"/>
                                      <a:gd name="T89" fmla="*/ T88 w 553"/>
                                      <a:gd name="T90" fmla="+- 0 598 245"/>
                                      <a:gd name="T91" fmla="*/ 598 h 549"/>
                                      <a:gd name="T92" fmla="+- 0 1249 850"/>
                                      <a:gd name="T93" fmla="*/ T92 w 553"/>
                                      <a:gd name="T94" fmla="+- 0 589 245"/>
                                      <a:gd name="T95" fmla="*/ 589 h 549"/>
                                      <a:gd name="T96" fmla="+- 0 1324 850"/>
                                      <a:gd name="T97" fmla="*/ T96 w 553"/>
                                      <a:gd name="T98" fmla="+- 0 589 245"/>
                                      <a:gd name="T99" fmla="*/ 589 h 549"/>
                                      <a:gd name="T100" fmla="+- 0 1307 850"/>
                                      <a:gd name="T101" fmla="*/ T100 w 553"/>
                                      <a:gd name="T102" fmla="+- 0 548 245"/>
                                      <a:gd name="T103" fmla="*/ 548 h 549"/>
                                      <a:gd name="T104" fmla="+- 0 1306 850"/>
                                      <a:gd name="T105" fmla="*/ T104 w 553"/>
                                      <a:gd name="T106" fmla="+- 0 547 245"/>
                                      <a:gd name="T107" fmla="*/ 547 h 549"/>
                                      <a:gd name="T108" fmla="+- 0 1001 850"/>
                                      <a:gd name="T109" fmla="*/ T108 w 553"/>
                                      <a:gd name="T110" fmla="+- 0 246 245"/>
                                      <a:gd name="T111" fmla="*/ 246 h 549"/>
                                      <a:gd name="T112" fmla="+- 0 998 850"/>
                                      <a:gd name="T113" fmla="*/ T112 w 553"/>
                                      <a:gd name="T114" fmla="+- 0 245 245"/>
                                      <a:gd name="T115" fmla="*/ 245 h 5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553" h="549">
                                        <a:moveTo>
                                          <a:pt x="148" y="0"/>
                                        </a:moveTo>
                                        <a:lnTo>
                                          <a:pt x="144" y="0"/>
                                        </a:lnTo>
                                        <a:lnTo>
                                          <a:pt x="142" y="1"/>
                                        </a:lnTo>
                                        <a:lnTo>
                                          <a:pt x="0" y="141"/>
                                        </a:lnTo>
                                        <a:lnTo>
                                          <a:pt x="0" y="146"/>
                                        </a:lnTo>
                                        <a:lnTo>
                                          <a:pt x="300" y="451"/>
                                        </a:lnTo>
                                        <a:lnTo>
                                          <a:pt x="301" y="451"/>
                                        </a:lnTo>
                                        <a:lnTo>
                                          <a:pt x="542" y="548"/>
                                        </a:lnTo>
                                        <a:lnTo>
                                          <a:pt x="544" y="549"/>
                                        </a:lnTo>
                                        <a:lnTo>
                                          <a:pt x="546" y="549"/>
                                        </a:lnTo>
                                        <a:lnTo>
                                          <a:pt x="548" y="548"/>
                                        </a:lnTo>
                                        <a:lnTo>
                                          <a:pt x="553" y="544"/>
                                        </a:lnTo>
                                        <a:lnTo>
                                          <a:pt x="553" y="540"/>
                                        </a:lnTo>
                                        <a:lnTo>
                                          <a:pt x="524" y="468"/>
                                        </a:lnTo>
                                        <a:lnTo>
                                          <a:pt x="460" y="468"/>
                                        </a:lnTo>
                                        <a:lnTo>
                                          <a:pt x="335" y="405"/>
                                        </a:lnTo>
                                        <a:lnTo>
                                          <a:pt x="347" y="388"/>
                                        </a:lnTo>
                                        <a:lnTo>
                                          <a:pt x="371" y="380"/>
                                        </a:lnTo>
                                        <a:lnTo>
                                          <a:pt x="380" y="380"/>
                                        </a:lnTo>
                                        <a:lnTo>
                                          <a:pt x="381" y="380"/>
                                        </a:lnTo>
                                        <a:lnTo>
                                          <a:pt x="385" y="377"/>
                                        </a:lnTo>
                                        <a:lnTo>
                                          <a:pt x="386" y="375"/>
                                        </a:lnTo>
                                        <a:lnTo>
                                          <a:pt x="388" y="353"/>
                                        </a:lnTo>
                                        <a:lnTo>
                                          <a:pt x="399" y="344"/>
                                        </a:lnTo>
                                        <a:lnTo>
                                          <a:pt x="474" y="344"/>
                                        </a:lnTo>
                                        <a:lnTo>
                                          <a:pt x="457" y="303"/>
                                        </a:lnTo>
                                        <a:lnTo>
                                          <a:pt x="456" y="302"/>
                                        </a:lnTo>
                                        <a:lnTo>
                                          <a:pt x="151" y="1"/>
                                        </a:lnTo>
                                        <a:lnTo>
                                          <a:pt x="148" y="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183"/>
                                <wps:cNvSpPr>
                                  <a:spLocks/>
                                </wps:cNvSpPr>
                                <wps:spPr bwMode="auto">
                                  <a:xfrm>
                                    <a:off x="850" y="245"/>
                                    <a:ext cx="553" cy="549"/>
                                  </a:xfrm>
                                  <a:custGeom>
                                    <a:avLst/>
                                    <a:gdLst>
                                      <a:gd name="T0" fmla="+- 0 1324 850"/>
                                      <a:gd name="T1" fmla="*/ T0 w 553"/>
                                      <a:gd name="T2" fmla="+- 0 589 245"/>
                                      <a:gd name="T3" fmla="*/ 589 h 549"/>
                                      <a:gd name="T4" fmla="+- 0 1249 850"/>
                                      <a:gd name="T5" fmla="*/ T4 w 553"/>
                                      <a:gd name="T6" fmla="+- 0 589 245"/>
                                      <a:gd name="T7" fmla="*/ 589 h 549"/>
                                      <a:gd name="T8" fmla="+- 0 1275 850"/>
                                      <a:gd name="T9" fmla="*/ T8 w 553"/>
                                      <a:gd name="T10" fmla="+- 0 593 245"/>
                                      <a:gd name="T11" fmla="*/ 593 h 549"/>
                                      <a:gd name="T12" fmla="+- 0 1289 850"/>
                                      <a:gd name="T13" fmla="*/ T12 w 553"/>
                                      <a:gd name="T14" fmla="+- 0 625 245"/>
                                      <a:gd name="T15" fmla="*/ 625 h 549"/>
                                      <a:gd name="T16" fmla="+- 0 1302 850"/>
                                      <a:gd name="T17" fmla="*/ T16 w 553"/>
                                      <a:gd name="T18" fmla="+- 0 657 245"/>
                                      <a:gd name="T19" fmla="*/ 657 h 549"/>
                                      <a:gd name="T20" fmla="+- 0 1321 850"/>
                                      <a:gd name="T21" fmla="*/ T20 w 553"/>
                                      <a:gd name="T22" fmla="+- 0 702 245"/>
                                      <a:gd name="T23" fmla="*/ 702 h 549"/>
                                      <a:gd name="T24" fmla="+- 0 1310 850"/>
                                      <a:gd name="T25" fmla="*/ T24 w 553"/>
                                      <a:gd name="T26" fmla="+- 0 713 245"/>
                                      <a:gd name="T27" fmla="*/ 713 h 549"/>
                                      <a:gd name="T28" fmla="+- 0 1374 850"/>
                                      <a:gd name="T29" fmla="*/ T28 w 553"/>
                                      <a:gd name="T30" fmla="+- 0 713 245"/>
                                      <a:gd name="T31" fmla="*/ 713 h 549"/>
                                      <a:gd name="T32" fmla="+- 0 1324 850"/>
                                      <a:gd name="T33" fmla="*/ T32 w 553"/>
                                      <a:gd name="T34" fmla="+- 0 589 245"/>
                                      <a:gd name="T35" fmla="*/ 589 h 5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3" h="549">
                                        <a:moveTo>
                                          <a:pt x="474" y="344"/>
                                        </a:moveTo>
                                        <a:lnTo>
                                          <a:pt x="399" y="344"/>
                                        </a:lnTo>
                                        <a:lnTo>
                                          <a:pt x="425" y="348"/>
                                        </a:lnTo>
                                        <a:lnTo>
                                          <a:pt x="439" y="380"/>
                                        </a:lnTo>
                                        <a:lnTo>
                                          <a:pt x="452" y="412"/>
                                        </a:lnTo>
                                        <a:lnTo>
                                          <a:pt x="471" y="457"/>
                                        </a:lnTo>
                                        <a:lnTo>
                                          <a:pt x="460" y="468"/>
                                        </a:lnTo>
                                        <a:lnTo>
                                          <a:pt x="524" y="468"/>
                                        </a:lnTo>
                                        <a:lnTo>
                                          <a:pt x="474" y="344"/>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184"/>
                                <wps:cNvSpPr>
                                  <a:spLocks/>
                                </wps:cNvSpPr>
                                <wps:spPr bwMode="auto">
                                  <a:xfrm>
                                    <a:off x="850" y="245"/>
                                    <a:ext cx="553" cy="549"/>
                                  </a:xfrm>
                                  <a:custGeom>
                                    <a:avLst/>
                                    <a:gdLst>
                                      <a:gd name="T0" fmla="+- 0 1230 850"/>
                                      <a:gd name="T1" fmla="*/ T0 w 553"/>
                                      <a:gd name="T2" fmla="+- 0 625 245"/>
                                      <a:gd name="T3" fmla="*/ 625 h 549"/>
                                      <a:gd name="T4" fmla="+- 0 1221 850"/>
                                      <a:gd name="T5" fmla="*/ T4 w 553"/>
                                      <a:gd name="T6" fmla="+- 0 625 245"/>
                                      <a:gd name="T7" fmla="*/ 625 h 549"/>
                                      <a:gd name="T8" fmla="+- 0 1225 850"/>
                                      <a:gd name="T9" fmla="*/ T8 w 553"/>
                                      <a:gd name="T10" fmla="+- 0 625 245"/>
                                      <a:gd name="T11" fmla="*/ 625 h 549"/>
                                      <a:gd name="T12" fmla="+- 0 1229 850"/>
                                      <a:gd name="T13" fmla="*/ T12 w 553"/>
                                      <a:gd name="T14" fmla="+- 0 625 245"/>
                                      <a:gd name="T15" fmla="*/ 625 h 549"/>
                                      <a:gd name="T16" fmla="+- 0 1230 850"/>
                                      <a:gd name="T17" fmla="*/ T16 w 553"/>
                                      <a:gd name="T18" fmla="+- 0 625 245"/>
                                      <a:gd name="T19" fmla="*/ 625 h 549"/>
                                    </a:gdLst>
                                    <a:ahLst/>
                                    <a:cxnLst>
                                      <a:cxn ang="0">
                                        <a:pos x="T1" y="T3"/>
                                      </a:cxn>
                                      <a:cxn ang="0">
                                        <a:pos x="T5" y="T7"/>
                                      </a:cxn>
                                      <a:cxn ang="0">
                                        <a:pos x="T9" y="T11"/>
                                      </a:cxn>
                                      <a:cxn ang="0">
                                        <a:pos x="T13" y="T15"/>
                                      </a:cxn>
                                      <a:cxn ang="0">
                                        <a:pos x="T17" y="T19"/>
                                      </a:cxn>
                                    </a:cxnLst>
                                    <a:rect l="0" t="0" r="r" b="b"/>
                                    <a:pathLst>
                                      <a:path w="553" h="549">
                                        <a:moveTo>
                                          <a:pt x="380" y="380"/>
                                        </a:moveTo>
                                        <a:lnTo>
                                          <a:pt x="371" y="380"/>
                                        </a:lnTo>
                                        <a:lnTo>
                                          <a:pt x="375" y="380"/>
                                        </a:lnTo>
                                        <a:lnTo>
                                          <a:pt x="379" y="380"/>
                                        </a:lnTo>
                                        <a:lnTo>
                                          <a:pt x="380" y="380"/>
                                        </a:lnTo>
                                      </a:path>
                                    </a:pathLst>
                                  </a:custGeom>
                                  <a:solidFill>
                                    <a:srgbClr val="F7941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185"/>
                              <wpg:cNvGrpSpPr>
                                <a:grpSpLocks/>
                              </wpg:cNvGrpSpPr>
                              <wpg:grpSpPr bwMode="auto">
                                <a:xfrm>
                                  <a:off x="841" y="236"/>
                                  <a:ext cx="572" cy="566"/>
                                  <a:chOff x="841" y="236"/>
                                  <a:chExt cx="572" cy="566"/>
                                </a:xfrm>
                              </wpg:grpSpPr>
                              <wps:wsp>
                                <wps:cNvPr id="227" name="Freeform 186"/>
                                <wps:cNvSpPr>
                                  <a:spLocks/>
                                </wps:cNvSpPr>
                                <wps:spPr bwMode="auto">
                                  <a:xfrm>
                                    <a:off x="841" y="236"/>
                                    <a:ext cx="572" cy="566"/>
                                  </a:xfrm>
                                  <a:custGeom>
                                    <a:avLst/>
                                    <a:gdLst>
                                      <a:gd name="T0" fmla="+- 0 1001 841"/>
                                      <a:gd name="T1" fmla="*/ T0 w 572"/>
                                      <a:gd name="T2" fmla="+- 0 236 236"/>
                                      <a:gd name="T3" fmla="*/ 236 h 566"/>
                                      <a:gd name="T4" fmla="+- 0 992 841"/>
                                      <a:gd name="T5" fmla="*/ T4 w 572"/>
                                      <a:gd name="T6" fmla="+- 0 236 236"/>
                                      <a:gd name="T7" fmla="*/ 236 h 566"/>
                                      <a:gd name="T8" fmla="+- 0 988 841"/>
                                      <a:gd name="T9" fmla="*/ T8 w 572"/>
                                      <a:gd name="T10" fmla="+- 0 238 236"/>
                                      <a:gd name="T11" fmla="*/ 238 h 566"/>
                                      <a:gd name="T12" fmla="+- 0 841 841"/>
                                      <a:gd name="T13" fmla="*/ T12 w 572"/>
                                      <a:gd name="T14" fmla="+- 0 383 236"/>
                                      <a:gd name="T15" fmla="*/ 383 h 566"/>
                                      <a:gd name="T16" fmla="+- 0 841 841"/>
                                      <a:gd name="T17" fmla="*/ T16 w 572"/>
                                      <a:gd name="T18" fmla="+- 0 394 236"/>
                                      <a:gd name="T19" fmla="*/ 394 h 566"/>
                                      <a:gd name="T20" fmla="+- 0 1145 841"/>
                                      <a:gd name="T21" fmla="*/ T20 w 572"/>
                                      <a:gd name="T22" fmla="+- 0 703 236"/>
                                      <a:gd name="T23" fmla="*/ 703 h 566"/>
                                      <a:gd name="T24" fmla="+- 0 1147 841"/>
                                      <a:gd name="T25" fmla="*/ T24 w 572"/>
                                      <a:gd name="T26" fmla="+- 0 704 236"/>
                                      <a:gd name="T27" fmla="*/ 704 h 566"/>
                                      <a:gd name="T28" fmla="+- 0 1390 841"/>
                                      <a:gd name="T29" fmla="*/ T28 w 572"/>
                                      <a:gd name="T30" fmla="+- 0 802 236"/>
                                      <a:gd name="T31" fmla="*/ 802 h 566"/>
                                      <a:gd name="T32" fmla="+- 0 1392 841"/>
                                      <a:gd name="T33" fmla="*/ T32 w 572"/>
                                      <a:gd name="T34" fmla="+- 0 802 236"/>
                                      <a:gd name="T35" fmla="*/ 802 h 566"/>
                                      <a:gd name="T36" fmla="+- 0 1399 841"/>
                                      <a:gd name="T37" fmla="*/ T36 w 572"/>
                                      <a:gd name="T38" fmla="+- 0 802 236"/>
                                      <a:gd name="T39" fmla="*/ 802 h 566"/>
                                      <a:gd name="T40" fmla="+- 0 1403 841"/>
                                      <a:gd name="T41" fmla="*/ T40 w 572"/>
                                      <a:gd name="T42" fmla="+- 0 800 236"/>
                                      <a:gd name="T43" fmla="*/ 800 h 566"/>
                                      <a:gd name="T44" fmla="+- 0 1411 841"/>
                                      <a:gd name="T45" fmla="*/ T44 w 572"/>
                                      <a:gd name="T46" fmla="+- 0 792 236"/>
                                      <a:gd name="T47" fmla="*/ 792 h 566"/>
                                      <a:gd name="T48" fmla="+- 0 1412 841"/>
                                      <a:gd name="T49" fmla="*/ T48 w 572"/>
                                      <a:gd name="T50" fmla="+- 0 785 236"/>
                                      <a:gd name="T51" fmla="*/ 785 h 566"/>
                                      <a:gd name="T52" fmla="+- 0 1394 841"/>
                                      <a:gd name="T53" fmla="*/ T52 w 572"/>
                                      <a:gd name="T54" fmla="+- 0 785 236"/>
                                      <a:gd name="T55" fmla="*/ 785 h 566"/>
                                      <a:gd name="T56" fmla="+- 0 1155 841"/>
                                      <a:gd name="T57" fmla="*/ T56 w 572"/>
                                      <a:gd name="T58" fmla="+- 0 689 236"/>
                                      <a:gd name="T59" fmla="*/ 689 h 566"/>
                                      <a:gd name="T60" fmla="+- 0 860 841"/>
                                      <a:gd name="T61" fmla="*/ T60 w 572"/>
                                      <a:gd name="T62" fmla="+- 0 389 236"/>
                                      <a:gd name="T63" fmla="*/ 389 h 566"/>
                                      <a:gd name="T64" fmla="+- 0 996 841"/>
                                      <a:gd name="T65" fmla="*/ T64 w 572"/>
                                      <a:gd name="T66" fmla="+- 0 254 236"/>
                                      <a:gd name="T67" fmla="*/ 254 h 566"/>
                                      <a:gd name="T68" fmla="+- 0 1021 841"/>
                                      <a:gd name="T69" fmla="*/ T68 w 572"/>
                                      <a:gd name="T70" fmla="+- 0 254 236"/>
                                      <a:gd name="T71" fmla="*/ 254 h 566"/>
                                      <a:gd name="T72" fmla="+- 0 1005 841"/>
                                      <a:gd name="T73" fmla="*/ T72 w 572"/>
                                      <a:gd name="T74" fmla="+- 0 238 236"/>
                                      <a:gd name="T75" fmla="*/ 238 h 566"/>
                                      <a:gd name="T76" fmla="+- 0 1001 841"/>
                                      <a:gd name="T77" fmla="*/ T76 w 572"/>
                                      <a:gd name="T78" fmla="+- 0 236 236"/>
                                      <a:gd name="T79" fmla="*/ 236 h 5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572" h="566">
                                        <a:moveTo>
                                          <a:pt x="160" y="0"/>
                                        </a:moveTo>
                                        <a:lnTo>
                                          <a:pt x="151" y="0"/>
                                        </a:lnTo>
                                        <a:lnTo>
                                          <a:pt x="147" y="2"/>
                                        </a:lnTo>
                                        <a:lnTo>
                                          <a:pt x="0" y="147"/>
                                        </a:lnTo>
                                        <a:lnTo>
                                          <a:pt x="0" y="158"/>
                                        </a:lnTo>
                                        <a:lnTo>
                                          <a:pt x="304" y="467"/>
                                        </a:lnTo>
                                        <a:lnTo>
                                          <a:pt x="306" y="468"/>
                                        </a:lnTo>
                                        <a:lnTo>
                                          <a:pt x="549" y="566"/>
                                        </a:lnTo>
                                        <a:lnTo>
                                          <a:pt x="551" y="566"/>
                                        </a:lnTo>
                                        <a:lnTo>
                                          <a:pt x="558" y="566"/>
                                        </a:lnTo>
                                        <a:lnTo>
                                          <a:pt x="562" y="564"/>
                                        </a:lnTo>
                                        <a:lnTo>
                                          <a:pt x="570" y="556"/>
                                        </a:lnTo>
                                        <a:lnTo>
                                          <a:pt x="571" y="549"/>
                                        </a:lnTo>
                                        <a:lnTo>
                                          <a:pt x="553" y="549"/>
                                        </a:lnTo>
                                        <a:lnTo>
                                          <a:pt x="314" y="453"/>
                                        </a:lnTo>
                                        <a:lnTo>
                                          <a:pt x="19" y="153"/>
                                        </a:lnTo>
                                        <a:lnTo>
                                          <a:pt x="155" y="18"/>
                                        </a:lnTo>
                                        <a:lnTo>
                                          <a:pt x="180" y="18"/>
                                        </a:lnTo>
                                        <a:lnTo>
                                          <a:pt x="164" y="2"/>
                                        </a:lnTo>
                                        <a:lnTo>
                                          <a:pt x="16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187"/>
                                <wps:cNvSpPr>
                                  <a:spLocks/>
                                </wps:cNvSpPr>
                                <wps:spPr bwMode="auto">
                                  <a:xfrm>
                                    <a:off x="841" y="236"/>
                                    <a:ext cx="572" cy="566"/>
                                  </a:xfrm>
                                  <a:custGeom>
                                    <a:avLst/>
                                    <a:gdLst>
                                      <a:gd name="T0" fmla="+- 0 1021 841"/>
                                      <a:gd name="T1" fmla="*/ T0 w 572"/>
                                      <a:gd name="T2" fmla="+- 0 254 236"/>
                                      <a:gd name="T3" fmla="*/ 254 h 566"/>
                                      <a:gd name="T4" fmla="+- 0 996 841"/>
                                      <a:gd name="T5" fmla="*/ T4 w 572"/>
                                      <a:gd name="T6" fmla="+- 0 254 236"/>
                                      <a:gd name="T7" fmla="*/ 254 h 566"/>
                                      <a:gd name="T8" fmla="+- 0 1299 841"/>
                                      <a:gd name="T9" fmla="*/ T8 w 572"/>
                                      <a:gd name="T10" fmla="+- 0 552 236"/>
                                      <a:gd name="T11" fmla="*/ 552 h 566"/>
                                      <a:gd name="T12" fmla="+- 0 1394 841"/>
                                      <a:gd name="T13" fmla="*/ T12 w 572"/>
                                      <a:gd name="T14" fmla="+- 0 785 236"/>
                                      <a:gd name="T15" fmla="*/ 785 h 566"/>
                                      <a:gd name="T16" fmla="+- 0 1412 841"/>
                                      <a:gd name="T17" fmla="*/ T16 w 572"/>
                                      <a:gd name="T18" fmla="+- 0 785 236"/>
                                      <a:gd name="T19" fmla="*/ 785 h 566"/>
                                      <a:gd name="T20" fmla="+- 0 1314 841"/>
                                      <a:gd name="T21" fmla="*/ T20 w 572"/>
                                      <a:gd name="T22" fmla="+- 0 544 236"/>
                                      <a:gd name="T23" fmla="*/ 544 h 566"/>
                                      <a:gd name="T24" fmla="+- 0 1313 841"/>
                                      <a:gd name="T25" fmla="*/ T24 w 572"/>
                                      <a:gd name="T26" fmla="+- 0 542 236"/>
                                      <a:gd name="T27" fmla="*/ 542 h 566"/>
                                      <a:gd name="T28" fmla="+- 0 1021 841"/>
                                      <a:gd name="T29" fmla="*/ T28 w 572"/>
                                      <a:gd name="T30" fmla="+- 0 254 236"/>
                                      <a:gd name="T31" fmla="*/ 254 h 56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572" h="566">
                                        <a:moveTo>
                                          <a:pt x="180" y="18"/>
                                        </a:moveTo>
                                        <a:lnTo>
                                          <a:pt x="155" y="18"/>
                                        </a:lnTo>
                                        <a:lnTo>
                                          <a:pt x="458" y="316"/>
                                        </a:lnTo>
                                        <a:lnTo>
                                          <a:pt x="553" y="549"/>
                                        </a:lnTo>
                                        <a:lnTo>
                                          <a:pt x="571" y="549"/>
                                        </a:lnTo>
                                        <a:lnTo>
                                          <a:pt x="473" y="308"/>
                                        </a:lnTo>
                                        <a:lnTo>
                                          <a:pt x="472" y="306"/>
                                        </a:lnTo>
                                        <a:lnTo>
                                          <a:pt x="180" y="1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188"/>
                                <wps:cNvSpPr>
                                  <a:spLocks/>
                                </wps:cNvSpPr>
                                <wps:spPr bwMode="auto">
                                  <a:xfrm>
                                    <a:off x="841" y="236"/>
                                    <a:ext cx="572" cy="566"/>
                                  </a:xfrm>
                                  <a:custGeom>
                                    <a:avLst/>
                                    <a:gdLst>
                                      <a:gd name="T0" fmla="+- 0 1221 841"/>
                                      <a:gd name="T1" fmla="*/ T0 w 572"/>
                                      <a:gd name="T2" fmla="+- 0 617 236"/>
                                      <a:gd name="T3" fmla="*/ 617 h 566"/>
                                      <a:gd name="T4" fmla="+- 0 1191 841"/>
                                      <a:gd name="T5" fmla="*/ T4 w 572"/>
                                      <a:gd name="T6" fmla="+- 0 627 236"/>
                                      <a:gd name="T7" fmla="*/ 627 h 566"/>
                                      <a:gd name="T8" fmla="+- 0 1177 841"/>
                                      <a:gd name="T9" fmla="*/ T8 w 572"/>
                                      <a:gd name="T10" fmla="+- 0 646 236"/>
                                      <a:gd name="T11" fmla="*/ 646 h 566"/>
                                      <a:gd name="T12" fmla="+- 0 1173 841"/>
                                      <a:gd name="T13" fmla="*/ T12 w 572"/>
                                      <a:gd name="T14" fmla="+- 0 661 236"/>
                                      <a:gd name="T15" fmla="*/ 661 h 566"/>
                                      <a:gd name="T16" fmla="+- 0 1311 841"/>
                                      <a:gd name="T17" fmla="*/ T16 w 572"/>
                                      <a:gd name="T18" fmla="+- 0 723 236"/>
                                      <a:gd name="T19" fmla="*/ 723 h 566"/>
                                      <a:gd name="T20" fmla="+- 0 1331 841"/>
                                      <a:gd name="T21" fmla="*/ T20 w 572"/>
                                      <a:gd name="T22" fmla="+- 0 704 236"/>
                                      <a:gd name="T23" fmla="*/ 704 h 566"/>
                                      <a:gd name="T24" fmla="+- 0 1331 841"/>
                                      <a:gd name="T25" fmla="*/ T24 w 572"/>
                                      <a:gd name="T26" fmla="+- 0 703 236"/>
                                      <a:gd name="T27" fmla="*/ 703 h 566"/>
                                      <a:gd name="T28" fmla="+- 0 1308 841"/>
                                      <a:gd name="T29" fmla="*/ T28 w 572"/>
                                      <a:gd name="T30" fmla="+- 0 703 236"/>
                                      <a:gd name="T31" fmla="*/ 703 h 566"/>
                                      <a:gd name="T32" fmla="+- 0 1193 841"/>
                                      <a:gd name="T33" fmla="*/ T32 w 572"/>
                                      <a:gd name="T34" fmla="+- 0 652 236"/>
                                      <a:gd name="T35" fmla="*/ 652 h 566"/>
                                      <a:gd name="T36" fmla="+- 0 1197 841"/>
                                      <a:gd name="T37" fmla="*/ T36 w 572"/>
                                      <a:gd name="T38" fmla="+- 0 644 236"/>
                                      <a:gd name="T39" fmla="*/ 644 h 566"/>
                                      <a:gd name="T40" fmla="+- 0 1205 841"/>
                                      <a:gd name="T41" fmla="*/ T40 w 572"/>
                                      <a:gd name="T42" fmla="+- 0 634 236"/>
                                      <a:gd name="T43" fmla="*/ 634 h 566"/>
                                      <a:gd name="T44" fmla="+- 0 1232 841"/>
                                      <a:gd name="T45" fmla="*/ T44 w 572"/>
                                      <a:gd name="T46" fmla="+- 0 634 236"/>
                                      <a:gd name="T47" fmla="*/ 634 h 566"/>
                                      <a:gd name="T48" fmla="+- 0 1235 841"/>
                                      <a:gd name="T49" fmla="*/ T48 w 572"/>
                                      <a:gd name="T50" fmla="+- 0 632 236"/>
                                      <a:gd name="T51" fmla="*/ 632 h 566"/>
                                      <a:gd name="T52" fmla="+- 0 1242 841"/>
                                      <a:gd name="T53" fmla="*/ T52 w 572"/>
                                      <a:gd name="T54" fmla="+- 0 627 236"/>
                                      <a:gd name="T55" fmla="*/ 627 h 566"/>
                                      <a:gd name="T56" fmla="+- 0 1244 841"/>
                                      <a:gd name="T57" fmla="*/ T56 w 572"/>
                                      <a:gd name="T58" fmla="+- 0 622 236"/>
                                      <a:gd name="T59" fmla="*/ 622 h 566"/>
                                      <a:gd name="T60" fmla="+- 0 1245 841"/>
                                      <a:gd name="T61" fmla="*/ T60 w 572"/>
                                      <a:gd name="T62" fmla="+- 0 617 236"/>
                                      <a:gd name="T63" fmla="*/ 617 h 566"/>
                                      <a:gd name="T64" fmla="+- 0 1227 841"/>
                                      <a:gd name="T65" fmla="*/ T64 w 572"/>
                                      <a:gd name="T66" fmla="+- 0 617 236"/>
                                      <a:gd name="T67" fmla="*/ 617 h 566"/>
                                      <a:gd name="T68" fmla="+- 0 1225 841"/>
                                      <a:gd name="T69" fmla="*/ T68 w 572"/>
                                      <a:gd name="T70" fmla="+- 0 617 236"/>
                                      <a:gd name="T71" fmla="*/ 617 h 566"/>
                                      <a:gd name="T72" fmla="+- 0 1221 841"/>
                                      <a:gd name="T73" fmla="*/ T72 w 572"/>
                                      <a:gd name="T74" fmla="+- 0 617 236"/>
                                      <a:gd name="T75" fmla="*/ 617 h 5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572" h="566">
                                        <a:moveTo>
                                          <a:pt x="380" y="381"/>
                                        </a:moveTo>
                                        <a:lnTo>
                                          <a:pt x="350" y="391"/>
                                        </a:lnTo>
                                        <a:lnTo>
                                          <a:pt x="336" y="410"/>
                                        </a:lnTo>
                                        <a:lnTo>
                                          <a:pt x="332" y="425"/>
                                        </a:lnTo>
                                        <a:lnTo>
                                          <a:pt x="470" y="487"/>
                                        </a:lnTo>
                                        <a:lnTo>
                                          <a:pt x="490" y="468"/>
                                        </a:lnTo>
                                        <a:lnTo>
                                          <a:pt x="490" y="467"/>
                                        </a:lnTo>
                                        <a:lnTo>
                                          <a:pt x="467" y="467"/>
                                        </a:lnTo>
                                        <a:lnTo>
                                          <a:pt x="352" y="416"/>
                                        </a:lnTo>
                                        <a:lnTo>
                                          <a:pt x="356" y="408"/>
                                        </a:lnTo>
                                        <a:lnTo>
                                          <a:pt x="364" y="398"/>
                                        </a:lnTo>
                                        <a:lnTo>
                                          <a:pt x="391" y="398"/>
                                        </a:lnTo>
                                        <a:lnTo>
                                          <a:pt x="394" y="396"/>
                                        </a:lnTo>
                                        <a:lnTo>
                                          <a:pt x="401" y="391"/>
                                        </a:lnTo>
                                        <a:lnTo>
                                          <a:pt x="403" y="386"/>
                                        </a:lnTo>
                                        <a:lnTo>
                                          <a:pt x="404" y="381"/>
                                        </a:lnTo>
                                        <a:lnTo>
                                          <a:pt x="386" y="381"/>
                                        </a:lnTo>
                                        <a:lnTo>
                                          <a:pt x="384" y="381"/>
                                        </a:lnTo>
                                        <a:lnTo>
                                          <a:pt x="380" y="381"/>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189"/>
                                <wps:cNvSpPr>
                                  <a:spLocks/>
                                </wps:cNvSpPr>
                                <wps:spPr bwMode="auto">
                                  <a:xfrm>
                                    <a:off x="841" y="236"/>
                                    <a:ext cx="572" cy="566"/>
                                  </a:xfrm>
                                  <a:custGeom>
                                    <a:avLst/>
                                    <a:gdLst>
                                      <a:gd name="T0" fmla="+- 0 1281 841"/>
                                      <a:gd name="T1" fmla="*/ T0 w 572"/>
                                      <a:gd name="T2" fmla="+- 0 585 236"/>
                                      <a:gd name="T3" fmla="*/ 585 h 566"/>
                                      <a:gd name="T4" fmla="+- 0 1262 841"/>
                                      <a:gd name="T5" fmla="*/ T4 w 572"/>
                                      <a:gd name="T6" fmla="+- 0 585 236"/>
                                      <a:gd name="T7" fmla="*/ 585 h 566"/>
                                      <a:gd name="T8" fmla="+- 0 1271 841"/>
                                      <a:gd name="T9" fmla="*/ T8 w 572"/>
                                      <a:gd name="T10" fmla="+- 0 605 236"/>
                                      <a:gd name="T11" fmla="*/ 605 h 566"/>
                                      <a:gd name="T12" fmla="+- 0 1288 841"/>
                                      <a:gd name="T13" fmla="*/ T12 w 572"/>
                                      <a:gd name="T14" fmla="+- 0 646 236"/>
                                      <a:gd name="T15" fmla="*/ 646 h 566"/>
                                      <a:gd name="T16" fmla="+- 0 1310 841"/>
                                      <a:gd name="T17" fmla="*/ T16 w 572"/>
                                      <a:gd name="T18" fmla="+- 0 697 236"/>
                                      <a:gd name="T19" fmla="*/ 697 h 566"/>
                                      <a:gd name="T20" fmla="+- 0 1308 841"/>
                                      <a:gd name="T21" fmla="*/ T20 w 572"/>
                                      <a:gd name="T22" fmla="+- 0 703 236"/>
                                      <a:gd name="T23" fmla="*/ 703 h 566"/>
                                      <a:gd name="T24" fmla="+- 0 1331 841"/>
                                      <a:gd name="T25" fmla="*/ T24 w 572"/>
                                      <a:gd name="T26" fmla="+- 0 703 236"/>
                                      <a:gd name="T27" fmla="*/ 703 h 566"/>
                                      <a:gd name="T28" fmla="+- 0 1298 841"/>
                                      <a:gd name="T29" fmla="*/ T28 w 572"/>
                                      <a:gd name="T30" fmla="+- 0 627 236"/>
                                      <a:gd name="T31" fmla="*/ 627 h 566"/>
                                      <a:gd name="T32" fmla="+- 0 1289 841"/>
                                      <a:gd name="T33" fmla="*/ T32 w 572"/>
                                      <a:gd name="T34" fmla="+- 0 604 236"/>
                                      <a:gd name="T35" fmla="*/ 604 h 566"/>
                                      <a:gd name="T36" fmla="+- 0 1281 841"/>
                                      <a:gd name="T37" fmla="*/ T36 w 572"/>
                                      <a:gd name="T38" fmla="+- 0 585 236"/>
                                      <a:gd name="T39" fmla="*/ 585 h 5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72" h="566">
                                        <a:moveTo>
                                          <a:pt x="440" y="349"/>
                                        </a:moveTo>
                                        <a:lnTo>
                                          <a:pt x="421" y="349"/>
                                        </a:lnTo>
                                        <a:lnTo>
                                          <a:pt x="430" y="369"/>
                                        </a:lnTo>
                                        <a:lnTo>
                                          <a:pt x="447" y="410"/>
                                        </a:lnTo>
                                        <a:lnTo>
                                          <a:pt x="469" y="461"/>
                                        </a:lnTo>
                                        <a:lnTo>
                                          <a:pt x="467" y="467"/>
                                        </a:lnTo>
                                        <a:lnTo>
                                          <a:pt x="490" y="467"/>
                                        </a:lnTo>
                                        <a:lnTo>
                                          <a:pt x="457" y="391"/>
                                        </a:lnTo>
                                        <a:lnTo>
                                          <a:pt x="448" y="368"/>
                                        </a:lnTo>
                                        <a:lnTo>
                                          <a:pt x="440" y="349"/>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190"/>
                                <wps:cNvSpPr>
                                  <a:spLocks/>
                                </wps:cNvSpPr>
                                <wps:spPr bwMode="auto">
                                  <a:xfrm>
                                    <a:off x="841" y="236"/>
                                    <a:ext cx="572" cy="566"/>
                                  </a:xfrm>
                                  <a:custGeom>
                                    <a:avLst/>
                                    <a:gdLst>
                                      <a:gd name="T0" fmla="+- 0 1232 841"/>
                                      <a:gd name="T1" fmla="*/ T0 w 572"/>
                                      <a:gd name="T2" fmla="+- 0 634 236"/>
                                      <a:gd name="T3" fmla="*/ 634 h 566"/>
                                      <a:gd name="T4" fmla="+- 0 1205 841"/>
                                      <a:gd name="T5" fmla="*/ T4 w 572"/>
                                      <a:gd name="T6" fmla="+- 0 634 236"/>
                                      <a:gd name="T7" fmla="*/ 634 h 566"/>
                                      <a:gd name="T8" fmla="+- 0 1226 841"/>
                                      <a:gd name="T9" fmla="*/ T8 w 572"/>
                                      <a:gd name="T10" fmla="+- 0 634 236"/>
                                      <a:gd name="T11" fmla="*/ 634 h 566"/>
                                      <a:gd name="T12" fmla="+- 0 1227 841"/>
                                      <a:gd name="T13" fmla="*/ T12 w 572"/>
                                      <a:gd name="T14" fmla="+- 0 634 236"/>
                                      <a:gd name="T15" fmla="*/ 634 h 566"/>
                                      <a:gd name="T16" fmla="+- 0 1232 841"/>
                                      <a:gd name="T17" fmla="*/ T16 w 572"/>
                                      <a:gd name="T18" fmla="+- 0 634 236"/>
                                      <a:gd name="T19" fmla="*/ 634 h 566"/>
                                      <a:gd name="T20" fmla="+- 0 1232 841"/>
                                      <a:gd name="T21" fmla="*/ T20 w 572"/>
                                      <a:gd name="T22" fmla="+- 0 634 236"/>
                                      <a:gd name="T23" fmla="*/ 634 h 566"/>
                                    </a:gdLst>
                                    <a:ahLst/>
                                    <a:cxnLst>
                                      <a:cxn ang="0">
                                        <a:pos x="T1" y="T3"/>
                                      </a:cxn>
                                      <a:cxn ang="0">
                                        <a:pos x="T5" y="T7"/>
                                      </a:cxn>
                                      <a:cxn ang="0">
                                        <a:pos x="T9" y="T11"/>
                                      </a:cxn>
                                      <a:cxn ang="0">
                                        <a:pos x="T13" y="T15"/>
                                      </a:cxn>
                                      <a:cxn ang="0">
                                        <a:pos x="T17" y="T19"/>
                                      </a:cxn>
                                      <a:cxn ang="0">
                                        <a:pos x="T21" y="T23"/>
                                      </a:cxn>
                                    </a:cxnLst>
                                    <a:rect l="0" t="0" r="r" b="b"/>
                                    <a:pathLst>
                                      <a:path w="572" h="566">
                                        <a:moveTo>
                                          <a:pt x="391" y="398"/>
                                        </a:moveTo>
                                        <a:lnTo>
                                          <a:pt x="364" y="398"/>
                                        </a:lnTo>
                                        <a:lnTo>
                                          <a:pt x="385" y="398"/>
                                        </a:lnTo>
                                        <a:lnTo>
                                          <a:pt x="386" y="398"/>
                                        </a:lnTo>
                                        <a:lnTo>
                                          <a:pt x="391" y="39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191"/>
                                <wps:cNvSpPr>
                                  <a:spLocks/>
                                </wps:cNvSpPr>
                                <wps:spPr bwMode="auto">
                                  <a:xfrm>
                                    <a:off x="841" y="236"/>
                                    <a:ext cx="572" cy="566"/>
                                  </a:xfrm>
                                  <a:custGeom>
                                    <a:avLst/>
                                    <a:gdLst>
                                      <a:gd name="T0" fmla="+- 0 1277 841"/>
                                      <a:gd name="T1" fmla="*/ T0 w 572"/>
                                      <a:gd name="T2" fmla="+- 0 575 236"/>
                                      <a:gd name="T3" fmla="*/ 575 h 566"/>
                                      <a:gd name="T4" fmla="+- 0 1247 841"/>
                                      <a:gd name="T5" fmla="*/ T4 w 572"/>
                                      <a:gd name="T6" fmla="+- 0 578 236"/>
                                      <a:gd name="T7" fmla="*/ 578 h 566"/>
                                      <a:gd name="T8" fmla="+- 0 1233 841"/>
                                      <a:gd name="T9" fmla="*/ T8 w 572"/>
                                      <a:gd name="T10" fmla="+- 0 589 236"/>
                                      <a:gd name="T11" fmla="*/ 589 h 566"/>
                                      <a:gd name="T12" fmla="+- 0 1228 841"/>
                                      <a:gd name="T13" fmla="*/ T12 w 572"/>
                                      <a:gd name="T14" fmla="+- 0 608 236"/>
                                      <a:gd name="T15" fmla="*/ 608 h 566"/>
                                      <a:gd name="T16" fmla="+- 0 1227 841"/>
                                      <a:gd name="T17" fmla="*/ T16 w 572"/>
                                      <a:gd name="T18" fmla="+- 0 617 236"/>
                                      <a:gd name="T19" fmla="*/ 617 h 566"/>
                                      <a:gd name="T20" fmla="+- 0 1245 841"/>
                                      <a:gd name="T21" fmla="*/ T20 w 572"/>
                                      <a:gd name="T22" fmla="+- 0 617 236"/>
                                      <a:gd name="T23" fmla="*/ 617 h 566"/>
                                      <a:gd name="T24" fmla="+- 0 1246 841"/>
                                      <a:gd name="T25" fmla="*/ T24 w 572"/>
                                      <a:gd name="T26" fmla="+- 0 590 236"/>
                                      <a:gd name="T27" fmla="*/ 590 h 566"/>
                                      <a:gd name="T28" fmla="+- 0 1262 841"/>
                                      <a:gd name="T29" fmla="*/ T28 w 572"/>
                                      <a:gd name="T30" fmla="+- 0 585 236"/>
                                      <a:gd name="T31" fmla="*/ 585 h 566"/>
                                      <a:gd name="T32" fmla="+- 0 1281 841"/>
                                      <a:gd name="T33" fmla="*/ T32 w 572"/>
                                      <a:gd name="T34" fmla="+- 0 585 236"/>
                                      <a:gd name="T35" fmla="*/ 585 h 566"/>
                                      <a:gd name="T36" fmla="+- 0 1277 841"/>
                                      <a:gd name="T37" fmla="*/ T36 w 572"/>
                                      <a:gd name="T38" fmla="+- 0 575 236"/>
                                      <a:gd name="T39" fmla="*/ 575 h 5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72" h="566">
                                        <a:moveTo>
                                          <a:pt x="436" y="339"/>
                                        </a:moveTo>
                                        <a:lnTo>
                                          <a:pt x="406" y="342"/>
                                        </a:lnTo>
                                        <a:lnTo>
                                          <a:pt x="392" y="353"/>
                                        </a:lnTo>
                                        <a:lnTo>
                                          <a:pt x="387" y="372"/>
                                        </a:lnTo>
                                        <a:lnTo>
                                          <a:pt x="386" y="381"/>
                                        </a:lnTo>
                                        <a:lnTo>
                                          <a:pt x="404" y="381"/>
                                        </a:lnTo>
                                        <a:lnTo>
                                          <a:pt x="405" y="354"/>
                                        </a:lnTo>
                                        <a:lnTo>
                                          <a:pt x="421" y="349"/>
                                        </a:lnTo>
                                        <a:lnTo>
                                          <a:pt x="440" y="349"/>
                                        </a:lnTo>
                                        <a:lnTo>
                                          <a:pt x="436" y="339"/>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96078E9" id="Group 207" o:spid="_x0000_s1026" style="position:absolute;margin-left:0;margin-top:0;width:42.5pt;height:42.5pt;z-index:-251637760;mso-position-horizontal-relative:page" coordorigin="581,-19" coordsize="1030,10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">
                      <v:group id="Group 167" o:spid="_x0000_s1027" style="position:absolute;left:582;top:-18;width:957;height:1028" coordorigin="582,-18" coordsize="957,10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6X9ybCAAAA3AAAAA8A&#10;AAAAAAAAAAAAAAAAqgIAAGRycy9kb3ducmV2LnhtbFBLBQYAAAAABAAEAPoAAACZAwAAAAA=&#10;">
                        <v:shape id="Freeform 168" o:spid="_x0000_s1028" style="position:absolute;left:582;top:-18;width:957;height:1028;visibility:visible;mso-wrap-style:square;v-text-anchor:top" coordsize="957,10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no4sUA&#10;AADcAAAADwAAAGRycy9kb3ducmV2LnhtbESPQWvCQBSE70L/w/IEL1J3DSg2dRUpBITioWkv3l6z&#10;r0lq9m3Irkn6712h4HGYmW+Y7X60jeip87VjDcuFAkFcOFNzqeHrM3vegPAB2WDjmDT8kYf97mmy&#10;xdS4gT+oz0MpIoR9ihqqENpUSl9UZNEvXEscvR/XWQxRdqU0HQ4RbhuZKLWWFmuOCxW29FZRccmv&#10;VsP3qfzN1vN3XPFhTnJUy+vZZlrPpuPhFUSgMTzC/+2j0ZCoF7ifiUdA7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GejixQAAANwAAAAPAAAAAAAAAAAAAAAAAJgCAABkcnMv&#10;ZG93bnJldi54bWxQSwUGAAAAAAQABAD1AAAAigMAAAAA&#10;" path="m941,l87,,64,2,13,41,,941r3,22l41,1015r900,13l957,1025r-870,l64,1022,14,984,2,941,2,86,27,27,87,2r869,l945,r-4,e" fillcolor="#a7a9ac" stroked="f">
                          <v:path arrowok="t" o:connecttype="custom" o:connectlocs="941,-18;87,-18;64,-16;13,23;0,923;3,945;41,997;941,1010;957,1007;87,1007;64,1004;14,966;2,923;2,68;27,9;87,-16;956,-16;945,-18;941,-18" o:connectangles="0,0,0,0,0,0,0,0,0,0,0,0,0,0,0,0,0,0,0"/>
                        </v:shape>
                      </v:group>
                      <v:group id="Group 169" o:spid="_x0000_s1029" style="position:absolute;left:669;top:-16;width:941;height:1024" coordorigin="669,-16" coordsize="941,10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ht/cEAAADcAAAADwAAAGRycy9kb3ducmV2LnhtbERPy4rCMBTdC/5DuMLs&#10;NK2DItUoIiqzEMEHiLtLc22LzU1pYlv/frIQXB7Oe7HqTCkaql1hWUE8ikAQp1YXnCm4XnbDGQjn&#10;kTWWlknBmxyslv3eAhNtWz5Rc/aZCCHsElSQe18lUro0J4NuZCviwD1sbdAHWGdS19iGcFPKcRRN&#10;pcGCQ0OOFW1ySp/nl1Gwb7Fd/8bb5vB8bN73y+R4O8Sk1M+gW89BeOr8V/xx/2kF4zjMD2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Tht/cEAAADcAAAADwAA&#10;AAAAAAAAAAAAAACqAgAAZHJzL2Rvd25yZXYueG1sUEsFBgAAAAAEAAQA+gAAAJgDAAAAAA==&#10;">
                        <v:shape id="Freeform 170" o:spid="_x0000_s1030" style="position:absolute;left:669;top:-16;width:941;height:1024;visibility:visible;mso-wrap-style:square;v-text-anchor:top" coordsize="941,10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QrusQA&#10;AADcAAAADwAAAGRycy9kb3ducmV2LnhtbESPQYvCMBSE7wv7H8Jb8KZpFXStRhFXQfFkXfT6aN62&#10;xealNLHWf28EYY/DzHzDzJedqURLjSstK4gHEQjizOqScwW/p23/G4TzyBory6TgQQ6Wi8+POSba&#10;3vlIbepzESDsElRQeF8nUrqsIINuYGvi4P3ZxqAPssmlbvAe4KaSwygaS4Mlh4UCa1oXlF3Tm1Fw&#10;WR1oPWkn2/1p1O7r8891PH1slOp9dasZCE+d/w+/2zutYBjH8DoTjo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0K7rEAAAA3AAAAA8AAAAAAAAAAAAAAAAAmAIAAGRycy9k&#10;b3ducmV2LnhtbFBLBQYAAAAABAAEAPUAAACJAwAAAAA=&#10;" path="m869,l854,r23,3l897,11r39,51l939,84r,855l914,999r-60,24l,1023r870,l928,984,941,84,938,62,930,42,917,24,900,11,880,1,869,e" fillcolor="#a7a9ac" stroked="f">
                          <v:path arrowok="t" o:connecttype="custom" o:connectlocs="869,-16;854,-16;877,-13;897,-5;936,46;939,68;939,923;914,983;854,1007;0,1007;870,1007;928,968;941,68;938,46;930,26;917,8;900,-5;880,-15;869,-16" o:connectangles="0,0,0,0,0,0,0,0,0,0,0,0,0,0,0,0,0,0,0"/>
                        </v:shape>
                        <v:shape id="Picture 171" o:spid="_x0000_s1031" type="#_x0000_t75" style="position:absolute;left:617;top:17;width:958;height:9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UjibDAAAA3AAAAA8AAABkcnMvZG93bnJldi54bWxEj0FrAjEUhO8F/0N4Qm816wqlrEYRQZDe&#10;tKV6fCbP7OLmZUlSd9tf3whCj8PMfMMsVoNrxY1CbDwrmE4KEMTam4atgs+P7csbiJiQDbaeScEP&#10;RVgtR08LrIzveU+3Q7IiQzhWqKBOqaukjLomh3HiO+LsXXxwmLIMVpqAfYa7VpZF8SodNpwXauxo&#10;U5O+Hr6dgtlZt43VHN4Df/1e7Km/no69Us/jYT0HkWhI/+FHe2cUlNMS7mfyEZDL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RSOJsMAAADcAAAADwAAAAAAAAAAAAAAAACf&#10;AgAAZHJzL2Rvd25yZXYueG1sUEsFBgAAAAAEAAQA9wAAAI8DAAAAAA==&#10;">
                          <v:imagedata r:id="rId29" o:title=""/>
                        </v:shape>
                      </v:group>
                      <v:group id="Group 172" o:spid="_x0000_s1032" style="position:absolute;left:617;top:17;width:958;height:958" coordorigin="617,17" coordsize="958,9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173" o:spid="_x0000_s1033" style="position:absolute;left:617;top:17;width:958;height:958;visibility:visible;mso-wrap-style:square;v-text-anchor:top" coordsize="958,9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JqdsUA&#10;AADcAAAADwAAAGRycy9kb3ducmV2LnhtbESPQWvCQBSE7wX/w/KE3urGRdoSXUVEoS1emnrx9sg+&#10;k2D2bbK7NfHfdwuFHoeZ+YZZbUbbihv50DjWMJ9lIIhLZxquNJy+Dk+vIEJENtg6Jg13CrBZTx5W&#10;mBs38CfdiliJBOGQo4Y6xi6XMpQ1WQwz1xEn7+K8xZikr6TxOCS4baXKsmdpseG0UGNHu5rKa/Ft&#10;Nbwv+l4NH9nx6Idzf1BFs1cvd60fp+N2CSLSGP/Df+03o0HNF/B7Jh0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mp2xQAAANwAAAAPAAAAAAAAAAAAAAAAAJgCAABkcnMv&#10;ZG93bnJldi54bWxQSwUGAAAAAAQABAD1AAAAigMAAAAA&#10;" path="m958,876r-26,60l81,957,59,954,9,914,,81,3,58,44,9,877,r22,3l949,43r9,833xe" filled="f" strokecolor="#d1d3d4" strokeweight=".03564mm">
                          <v:path arrowok="t" o:connecttype="custom" o:connectlocs="958,893;932,953;81,974;59,971;9,931;0,98;3,75;44,26;877,17;899,20;949,60;958,893" o:connectangles="0,0,0,0,0,0,0,0,0,0,0,0"/>
                        </v:shape>
                      </v:group>
                      <v:group id="Group 174" o:spid="_x0000_s1034" style="position:absolute;left:787;top:180;width:182;height:178" coordorigin="787,180" coordsize="182,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OZcYAAADcAAAADwAAAGRycy9kb3ducmV2LnhtbESPT2vCQBTE74V+h+UV&#10;ems2sVgkdRURlR6CUCNIb4/sMwlm34bsmj/fvisUehxm5jfMcj2aRvTUudqygiSKQRAXVtdcKjjn&#10;+7cFCOeRNTaWScFEDtar56clptoO/E39yZciQNilqKDyvk2ldEVFBl1kW+LgXW1n0AfZlVJ3OAS4&#10;aeQsjj+kwZrDQoUtbSsqbqe7UXAYcNi8J7s+u123008+P16yhJR6fRk3nyA8jf4//Nf+0gpmyRw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85lxgAAANwA&#10;AAAPAAAAAAAAAAAAAAAAAKoCAABkcnMvZG93bnJldi54bWxQSwUGAAAAAAQABAD6AAAAnQMAAAAA&#10;">
                        <v:shape id="Freeform 175" o:spid="_x0000_s1035" style="position:absolute;left:787;top:180;width:182;height:178;visibility:visible;mso-wrap-style:square;v-text-anchor:top" coordsize="182,1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ZIiMMA&#10;AADcAAAADwAAAGRycy9kb3ducmV2LnhtbESPQWvCQBSE7wX/w/IEb3WjSCjRVSQgtnhqFL0+s88k&#10;mH0bdtcY/323UOhxmJlvmNVmMK3oyfnGsoLZNAFBXFrdcKXgdNy9f4DwAVlja5kUvMjDZj16W2Gm&#10;7ZO/qS9CJSKEfYYK6hC6TEpf1mTQT21HHL2bdQZDlK6S2uEzwk0r50mSSoMNx4UaO8prKu/FwyjY&#10;Hb+KfXE5p4f8Krt8UfWcuptSk/GwXYIINIT/8F/7UyuYz1L4PROP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ZIiMMAAADcAAAADwAAAAAAAAAAAAAAAACYAgAAZHJzL2Rv&#10;d25yZXYueG1sUEsFBgAAAAAEAAQA9QAAAIgDAAAAAA==&#10;" path="m90,l17,44,,105r3,18l32,178r5,l39,177,182,41r,-3l183,34r-1,-2l123,3,90,e" fillcolor="#f7941d" stroked="f">
                          <v:path arrowok="t" o:connecttype="custom" o:connectlocs="90,180;17,224;0,285;3,303;32,358;37,358;39,357;182,221;182,218;183,214;182,212;123,183;90,180" o:connectangles="0,0,0,0,0,0,0,0,0,0,0,0,0"/>
                        </v:shape>
                      </v:group>
                      <v:group id="Group 176" o:spid="_x0000_s1036" style="position:absolute;left:778;top:170;width:201;height:197" coordorigin="778,170" coordsize="201,1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H1icQAAADcAAAADwAAAGRycy9kb3ducmV2LnhtbESPQYvCMBSE78L+h/AW&#10;vGlaF12pRhHZFQ8iqAvi7dE822LzUppsW/+9EQSPw8x8w8yXnSlFQ7UrLCuIhxEI4tTqgjMFf6ff&#10;wRSE88gaS8uk4E4OlouP3hwTbVs+UHP0mQgQdgkqyL2vEildmpNBN7QVcfCutjbog6wzqWtsA9yU&#10;chRFE2mw4LCQY0XrnNLb8d8o2LTYrr7in2Z3u67vl9N4f97FpFT/s1vNQHjq/Dv8am+1gl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tH1icQAAADcAAAA&#10;DwAAAAAAAAAAAAAAAACqAgAAZHJzL2Rvd25yZXYueG1sUEsFBgAAAAAEAAQA+gAAAJsDAAAAAA==&#10;">
                        <v:shape id="Freeform 177" o:spid="_x0000_s1037" style="position:absolute;left:778;top:170;width:201;height:197;visibility:visible;mso-wrap-style:square;v-text-anchor:top" coordsize="201,1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Kl1sUA&#10;AADcAAAADwAAAGRycy9kb3ducmV2LnhtbESPwWrDMAyG74O9g9Fgl7E6bWkZWd0yCoWxnpb2AdRY&#10;jcNsOYvdNNvTT4dBj+LX/0nfajMGrwbqUxvZwHRSgCKuo225MXA87J5fQKWMbNFHJgM/lGCzvr9b&#10;YWnjlT9pqHKjBMKpRAMu567UOtWOAqZJ7IglO8c+YJaxb7Tt8Srw4PWsKJY6YMtywWFHW0f1V3UJ&#10;QvEnf4hPv2lfLYbhsvw4z7+dNubxYXx7BZVpzLfl//a7NTCbyrciIyK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QqXWxQAAANwAAAAPAAAAAAAAAAAAAAAAAJgCAABkcnMv&#10;ZG93bnJldi54bWxQSwUGAAAAAAQABAD1AAAAigMAAAAA&#10;" path="m1,116r25,68l48,197r5,-2l69,180r-25,l26,157,13,139,4,125,1,116e" stroked="f">
                          <v:path arrowok="t" o:connecttype="custom" o:connectlocs="1,286;26,354;48,367;53,365;69,350;44,350;26,327;13,309;4,295;1,286" o:connectangles="0,0,0,0,0,0,0,0,0,0"/>
                        </v:shape>
                        <v:shape id="Freeform 178" o:spid="_x0000_s1038" style="position:absolute;left:778;top:170;width:201;height:197;visibility:visible;mso-wrap-style:square;v-text-anchor:top" coordsize="201,1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4ATcQA&#10;AADcAAAADwAAAGRycy9kb3ducmV2LnhtbESP0WoCMRRE3wv+Q7iCL0WzWiq6GkUKBWmfuvYDrpvr&#10;ZjG5WTdxXf36plDo4zAzZ5j1tndWdNSG2rOC6SQDQVx6XXOl4PvwPl6ACBFZo/VMCu4UYLsZPK0x&#10;1/7GX9QVsRIJwiFHBSbGJpcylIYcholviJN38q3DmGRbSd3iLcGdlbMsm0uHNacFgw29GSrPxdUl&#10;ij3ag39+hM/iteuu84/Ty8VIpUbDfrcCEamP/+G/9l4rmE2X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OAE3EAAAA3AAAAA8AAAAAAAAAAAAAAAAAmAIAAGRycy9k&#10;b3ducmV2LnhtbFBLBQYAAAAABAAEAPUAAACJAwAAAAA=&#10;" path="m173,17r-59,l144,22r22,11l180,43,44,180r25,l198,55r2,-4l200,42r-2,-5l195,34r-5,-5l176,19r-3,-2e" stroked="f">
                          <v:path arrowok="t" o:connecttype="custom" o:connectlocs="173,187;114,187;144,192;166,203;180,213;44,350;69,350;198,225;200,221;200,212;198,207;195,204;190,199;176,189;173,187" o:connectangles="0,0,0,0,0,0,0,0,0,0,0,0,0,0,0"/>
                        </v:shape>
                        <v:shape id="Freeform 179" o:spid="_x0000_s1039" style="position:absolute;left:778;top:170;width:201;height:197;visibility:visible;mso-wrap-style:square;v-text-anchor:top" coordsize="201,1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hjbcUA&#10;AADcAAAADwAAAGRycy9kb3ducmV2LnhtbESPwUrDQBCG74LvsIzQi7QbI5aSdltEEIqeTPsA0+w0&#10;G9ydjdltGn165yB4HP75v5lvs5uCVyMNqYts4GFRgCJuou24NXA8vM5XoFJGtugjk4FvSrDb3t5s&#10;sLLxyh801rlVAuFUoQGXc19pnRpHAdMi9sSSneMQMMs4tNoOeBV48LosiqUO2LFccNjTi6Pms74E&#10;ofiTP8T7n/ReP43jZfl2fvxy2pjZ3fS8BpVpyv/Lf+29NVCW8r7IiAjo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WGNtxQAAANwAAAAPAAAAAAAAAAAAAAAAAJgCAABkcnMv&#10;ZG93bnJldi54bWxQSwUGAAAAAAQABAD1AAAAigMAAAAA&#10;" path="m1,97l,101r,11l1,116,,107,1,97e" stroked="f">
                          <v:path arrowok="t" o:connecttype="custom" o:connectlocs="1,267;0,271;0,282;1,286;0,277;1,267" o:connectangles="0,0,0,0,0,0"/>
                        </v:shape>
                        <v:shape id="Freeform 180" o:spid="_x0000_s1040" style="position:absolute;left:778;top:170;width:201;height:197;visibility:visible;mso-wrap-style:square;v-text-anchor:top" coordsize="201,1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TG9sQA&#10;AADcAAAADwAAAGRycy9kb3ducmV2LnhtbESPUWvCMBSF34X9h3AFX0RTOyajGmUMBJlPq/6Au+ba&#10;FJObrom17tebwWCPh3POdzjr7eCs6KkLjWcFi3kGgrjyuuFawem4m72CCBFZo/VMCu4UYLt5Gq2x&#10;0P7Gn9SXsRYJwqFABSbGtpAyVIYchrlviZN39p3DmGRXS93hLcGdlXmWLaXDhtOCwZbeDVWX8uoS&#10;xX7Zo5/+hEP50vfX5cf5+dtIpSbj4W0FItIQ/8N/7b1WkOcL+D2Tj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UxvbEAAAA3AAAAA8AAAAAAAAAAAAAAAAAmAIAAGRycy9k&#10;b3ducmV2LnhtbFBLBQYAAAAABAAEAPUAAACJAwAAAAA=&#10;" path="m114,l40,28,2,88,1,97,4,90,13,78,70,30,114,17r59,l154,8,127,1,114,e" stroked="f">
                          <v:path arrowok="t" o:connecttype="custom" o:connectlocs="114,170;40,198;2,258;1,267;4,260;13,248;70,200;114,187;173,187;154,178;127,171;114,170" o:connectangles="0,0,0,0,0,0,0,0,0,0,0,0"/>
                        </v:shape>
                      </v:group>
                      <v:group id="Group 181" o:spid="_x0000_s1041" style="position:absolute;left:850;top:245;width:553;height:549" coordorigin="850,245" coordsize="553,5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182" o:spid="_x0000_s1042" style="position:absolute;left:850;top:245;width:553;height:549;visibility:visible;mso-wrap-style:square;v-text-anchor:top" coordsize="553,5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EiecMA&#10;AADcAAAADwAAAGRycy9kb3ducmV2LnhtbESPzYoCMRCE78K+Q2jBm2YcRWQ0iiuou4gH3X2AZtLz&#10;g5POkEQd334jLHgsquorarnuTCPu5HxtWcF4lIAgzq2uuVTw+7MbzkH4gKyxsUwKnuRhvfroLTHT&#10;9sFnul9CKSKEfYYKqhDaTEqfV2TQj2xLHL3COoMhSldK7fAR4aaRaZLMpMGa40KFLW0ryq+Xm1Fw&#10;2tHn8Xn+Ljbdcar3hdOnQxOUGvS7zQJEoC68w//tL60gTSfwOhOP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EiecMAAADcAAAADwAAAAAAAAAAAAAAAACYAgAAZHJzL2Rv&#10;d25yZXYueG1sUEsFBgAAAAAEAAQA9QAAAIgDAAAAAA==&#10;" path="m148,r-4,l142,1,,141r,5l300,451r1,l542,548r2,1l546,549r2,-1l553,544r,-4l524,468r-64,l335,405r12,-17l371,380r9,l381,380r4,-3l386,375r2,-22l399,344r75,l457,303r-1,-1l151,1,148,e" fillcolor="#f7941d" stroked="f">
                          <v:path arrowok="t" o:connecttype="custom" o:connectlocs="148,245;144,245;142,246;0,386;0,391;300,696;301,696;542,793;544,794;546,794;548,793;553,789;553,785;524,713;460,713;335,650;347,633;371,625;380,625;381,625;385,622;386,620;388,598;399,589;474,589;457,548;456,547;151,246;148,245" o:connectangles="0,0,0,0,0,0,0,0,0,0,0,0,0,0,0,0,0,0,0,0,0,0,0,0,0,0,0,0,0"/>
                        </v:shape>
                        <v:shape id="Freeform 183" o:spid="_x0000_s1043" style="position:absolute;left:850;top:245;width:553;height:549;visibility:visible;mso-wrap-style:square;v-text-anchor:top" coordsize="553,5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i6DcMA&#10;AADcAAAADwAAAGRycy9kb3ducmV2LnhtbESP3YrCMBSE74V9h3AW9k7TLSJSjaILuiviRdUHODSn&#10;P9iclCRqffuNIHg5zMw3zHzZm1bcyPnGsoLvUQKCuLC64UrB+bQZTkH4gKyxtUwKHuRhufgYzDHT&#10;9s453Y6hEhHCPkMFdQhdJqUvajLoR7Yjjl5pncEQpaukdniPcNPKNEkm0mDDcaHGjn5qKi7Hq1Fw&#10;2NB6/8h35arfj/W2dPrw2walvj771QxEoD68w6/2n1aQpmN4nolH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0i6DcMAAADcAAAADwAAAAAAAAAAAAAAAACYAgAAZHJzL2Rv&#10;d25yZXYueG1sUEsFBgAAAAAEAAQA9QAAAIgDAAAAAA==&#10;" path="m474,344r-75,l425,348r14,32l452,412r19,45l460,468r64,l474,344e" fillcolor="#f7941d" stroked="f">
                          <v:path arrowok="t" o:connecttype="custom" o:connectlocs="474,589;399,589;425,593;439,625;452,657;471,702;460,713;524,713;474,589" o:connectangles="0,0,0,0,0,0,0,0,0"/>
                        </v:shape>
                        <v:shape id="Freeform 184" o:spid="_x0000_s1044" style="position:absolute;left:850;top:245;width:553;height:549;visibility:visible;mso-wrap-style:square;v-text-anchor:top" coordsize="553,5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QflsMA&#10;AADcAAAADwAAAGRycy9kb3ducmV2LnhtbESPzYoCMRCE78K+Q2jBm2YcVGQ0iiuou4gH3X2AZtLz&#10;g5POkEQd334jLHgsquorarnuTCPu5HxtWcF4lIAgzq2uuVTw+7MbzkH4gKyxsUwKnuRhvfroLTHT&#10;9sFnul9CKSKEfYYKqhDaTEqfV2TQj2xLHL3COoMhSldK7fAR4aaRaZLMpMGa40KFLW0ryq+Xm1Fw&#10;2tHn8Xn+LjbdcaL3hdOnQxOUGvS7zQJEoC68w//tL60gTafwOhOP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QflsMAAADcAAAADwAAAAAAAAAAAAAAAACYAgAAZHJzL2Rv&#10;d25yZXYueG1sUEsFBgAAAAAEAAQA9QAAAIgDAAAAAA==&#10;" path="m380,380r-9,l375,380r4,l380,380e" fillcolor="#f7941d" stroked="f">
                          <v:path arrowok="t" o:connecttype="custom" o:connectlocs="380,625;371,625;375,625;379,625;380,625" o:connectangles="0,0,0,0,0"/>
                        </v:shape>
                      </v:group>
                      <v:group id="Group 185" o:spid="_x0000_s1045" style="position:absolute;left:841;top:236;width:572;height:566" coordorigin="841,236" coordsize="572,5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ar8QAAADcAAAADwAAAGRycy9kb3ducmV2LnhtbESPQYvCMBSE7wv+h/AE&#10;b2vayopUo4ioeJCFVUG8PZpnW2xeShPb+u/NwsIeh5n5hlmselOJlhpXWlYQjyMQxJnVJecKLufd&#10;5wyE88gaK8uk4EUOVsvBxwJTbTv+ofbkcxEg7FJUUHhfp1K6rCCDbmxr4uDdbWPQB9nkUjfYBbip&#10;ZBJFU2mw5LBQYE2bgrLH6WkU7Dvs1p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Gar8QAAADcAAAA&#10;DwAAAAAAAAAAAAAAAACqAgAAZHJzL2Rvd25yZXYueG1sUEsFBgAAAAAEAAQA+gAAAJsDAAAAAA==&#10;">
                        <v:shape id="Freeform 186" o:spid="_x0000_s1046" style="position:absolute;left:841;top:236;width:572;height:566;visibility:visible;mso-wrap-style:square;v-text-anchor:top" coordsize="572,5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uWj8YA&#10;AADcAAAADwAAAGRycy9kb3ducmV2LnhtbESPzWrDMBCE74W+g9hCbo1ch/zgRDYlbUIOpVAnhxwX&#10;a2uZWitjKY7z9lGh0OMwM98wm2K0rRio941jBS/TBARx5XTDtYLTcfe8AuEDssbWMSm4kYcif3zY&#10;YKbdlb9oKEMtIoR9hgpMCF0mpa8MWfRT1xFH79v1FkOUfS11j9cIt61Mk2QhLTYcFwx2tDVU/ZQX&#10;q+DjzWwX+/PnbP7uXULDsJeXearU5Gl8XYMINIb/8F/7oBWk6RJ+z8QjI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uWj8YAAADcAAAADwAAAAAAAAAAAAAAAACYAgAAZHJz&#10;L2Rvd25yZXYueG1sUEsFBgAAAAAEAAQA9QAAAIsDAAAAAA==&#10;" path="m160,r-9,l147,2,,147r,11l304,467r2,1l549,566r2,l558,566r4,-2l570,556r1,-7l553,549,314,453,19,153,155,18r25,l164,2,160,e" stroked="f">
                          <v:path arrowok="t" o:connecttype="custom" o:connectlocs="160,236;151,236;147,238;0,383;0,394;304,703;306,704;549,802;551,802;558,802;562,800;570,792;571,785;553,785;314,689;19,389;155,254;180,254;164,238;160,236" o:connectangles="0,0,0,0,0,0,0,0,0,0,0,0,0,0,0,0,0,0,0,0"/>
                        </v:shape>
                        <v:shape id="Freeform 187" o:spid="_x0000_s1047" style="position:absolute;left:841;top:236;width:572;height:566;visibility:visible;mso-wrap-style:square;v-text-anchor:top" coordsize="572,5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QC/cIA&#10;AADcAAAADwAAAGRycy9kb3ducmV2LnhtbERPPWvDMBDdA/kP4gLdYrkuDsG1EkqSmg6hELdDx8O6&#10;WqbWyViK4/77agh0fLzvcj/bXkw0+s6xgsckBUHcON1xq+Dz43W9BeEDssbeMSn4JQ/73XJRYqHd&#10;jS801aEVMYR9gQpMCEMhpW8MWfSJG4gj9+1GiyHCsZV6xFsMt73M0nQjLXYcGwwOdDDU/NRXq+B8&#10;NIdN9fX+lJ+8S2maKnnNM6UeVvPLM4hAc/gX391vWkGWxbXxTDwCcvc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NAL9wgAAANwAAAAPAAAAAAAAAAAAAAAAAJgCAABkcnMvZG93&#10;bnJldi54bWxQSwUGAAAAAAQABAD1AAAAhwMAAAAA&#10;" path="m180,18r-25,l458,316r95,233l571,549,473,308r-1,-2l180,18e" stroked="f">
                          <v:path arrowok="t" o:connecttype="custom" o:connectlocs="180,254;155,254;458,552;553,785;571,785;473,544;472,542;180,254" o:connectangles="0,0,0,0,0,0,0,0"/>
                        </v:shape>
                        <v:shape id="Freeform 188" o:spid="_x0000_s1048" style="position:absolute;left:841;top:236;width:572;height:566;visibility:visible;mso-wrap-style:square;v-text-anchor:top" coordsize="572,5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nZsUA&#10;AADcAAAADwAAAGRycy9kb3ducmV2LnhtbESPQWvCQBSE74X+h+UVvNVNI4pGN6HYKh5KodGDx0f2&#10;NRuafRuya4z/3i0Uehxm5htmU4y2FQP1vnGs4GWagCCunG64VnA67p6XIHxA1tg6JgU38lDkjw8b&#10;zLS78hcNZahFhLDPUIEJocuk9JUhi37qOuLofbveYoiyr6Xu8RrhtpVpkiykxYbjgsGOtoaqn/Ji&#10;FXy8me1if/6czd+9S2gY9vIyT5WaPI2vaxCBxvAf/msftII0XcHvmXgEZH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eKdmxQAAANwAAAAPAAAAAAAAAAAAAAAAAJgCAABkcnMv&#10;ZG93bnJldi54bWxQSwUGAAAAAAQABAD1AAAAigMAAAAA&#10;" path="m380,381r-30,10l336,410r-4,15l470,487r20,-19l490,467r-23,l352,416r4,-8l364,398r27,l394,396r7,-5l403,386r1,-5l386,381r-2,l380,381e" stroked="f">
                          <v:path arrowok="t" o:connecttype="custom" o:connectlocs="380,617;350,627;336,646;332,661;470,723;490,704;490,703;467,703;352,652;356,644;364,634;391,634;394,632;401,627;403,622;404,617;386,617;384,617;380,617" o:connectangles="0,0,0,0,0,0,0,0,0,0,0,0,0,0,0,0,0,0,0"/>
                        </v:shape>
                        <v:shape id="Freeform 189" o:spid="_x0000_s1049" style="position:absolute;left:841;top:236;width:572;height:566;visibility:visible;mso-wrap-style:square;v-text-anchor:top" coordsize="572,5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uYJsIA&#10;AADcAAAADwAAAGRycy9kb3ducmV2LnhtbERPz2vCMBS+D/Y/hCd4m6ktFalGGW4rHsZA3WHHR/Ns&#10;ypqX0sS2/vfmMNjx4/u93U+2FQP1vnGsYLlIQBBXTjdcK/i+fLysQfiArLF1TAru5GG/e37aYqHd&#10;yCcazqEWMYR9gQpMCF0hpa8MWfQL1xFH7up6iyHCvpa6xzGG21amSbKSFhuODQY7Ohiqfs83q+Dz&#10;zRxW5c9Xlr97l9AwlPKWp0rNZ9PrBkSgKfyL/9xHrSDN4vx4Jh4Bu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m5gmwgAAANwAAAAPAAAAAAAAAAAAAAAAAJgCAABkcnMvZG93&#10;bnJldi54bWxQSwUGAAAAAAQABAD1AAAAhwMAAAAA&#10;" path="m440,349r-19,l430,369r17,41l469,461r-2,6l490,467,457,391r-9,-23l440,349e" stroked="f">
                          <v:path arrowok="t" o:connecttype="custom" o:connectlocs="440,585;421,585;430,605;447,646;469,697;467,703;490,703;457,627;448,604;440,585" o:connectangles="0,0,0,0,0,0,0,0,0,0"/>
                        </v:shape>
                        <v:shape id="Freeform 190" o:spid="_x0000_s1050" style="position:absolute;left:841;top:236;width:572;height:566;visibility:visible;mso-wrap-style:square;v-text-anchor:top" coordsize="572,5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c9vcQA&#10;AADcAAAADwAAAGRycy9kb3ducmV2LnhtbESPzYvCMBTE7wv+D+EJ3tbUiiLVKOIXe1gW/Dh4fDTP&#10;pti8lCbW+t+bhYU9DjPzG2ax6mwlWmp86VjBaJiAIM6dLrlQcDnvP2cgfEDWWDkmBS/ysFr2PhaY&#10;affkI7WnUIgIYZ+hAhNCnUnpc0MW/dDVxNG7ucZiiLIppG7wGeG2kmmSTKXFkuOCwZo2hvL76WEV&#10;fG/NZnq4/ownO+8SatuDfExSpQb9bj0HEagL/+G/9pdWkI5H8HsmHgG5f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XPb3EAAAA3AAAAA8AAAAAAAAAAAAAAAAAmAIAAGRycy9k&#10;b3ducmV2LnhtbFBLBQYAAAAABAAEAPUAAACJAwAAAAA=&#10;" path="m391,398r-27,l385,398r1,l391,398e" stroked="f">
                          <v:path arrowok="t" o:connecttype="custom" o:connectlocs="391,634;364,634;385,634;386,634;391,634;391,634" o:connectangles="0,0,0,0,0,0"/>
                        </v:shape>
                        <v:shape id="Freeform 191" o:spid="_x0000_s1051" style="position:absolute;left:841;top:236;width:572;height:566;visibility:visible;mso-wrap-style:square;v-text-anchor:top" coordsize="572,5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WjysUA&#10;AADcAAAADwAAAGRycy9kb3ducmV2LnhtbESPzWrDMBCE74W8g9hAb40cm4TiRAkhSU0PpdAkhxwX&#10;a2uZWitjyT99+6pQ6HGYmW+Y7X6yjRio87VjBctFAoK4dLrmSsHt+vL0DMIHZI2NY1LwTR72u9nD&#10;FnPtRv6g4RIqESHsc1RgQmhzKX1pyKJfuJY4ep+usxii7CqpOxwj3DYyTZK1tFhzXDDY0tFQ+XXp&#10;rYK3kzmui/t7tjp7l9AwFLJfpUo9zqfDBkSgKfyH/9qvWkGapfB7Jh4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BaPKxQAAANwAAAAPAAAAAAAAAAAAAAAAAJgCAABkcnMv&#10;ZG93bnJldi54bWxQSwUGAAAAAAQABAD1AAAAigMAAAAA&#10;" path="m436,339r-30,3l392,353r-5,19l386,381r18,l405,354r16,-5l440,349r-4,-10e" stroked="f">
                          <v:path arrowok="t" o:connecttype="custom" o:connectlocs="436,575;406,578;392,589;387,608;386,617;404,617;405,590;421,585;440,585;436,575" o:connectangles="0,0,0,0,0,0,0,0,0,0"/>
                        </v:shape>
                      </v:group>
                      <w10:wrap type="tight" anchorx="page"/>
                    </v:group>
                  </w:pict>
                </mc:Fallback>
              </mc:AlternateContent>
            </w:r>
          </w:p>
        </w:tc>
        <w:tc>
          <w:tcPr>
            <w:tcW w:w="7592" w:type="dxa"/>
          </w:tcPr>
          <w:p w14:paraId="5141E520" w14:textId="77777777" w:rsidR="00FC28F4" w:rsidRDefault="00FC28F4" w:rsidP="00EE0D2A">
            <w:pPr>
              <w:spacing w:before="80" w:after="120"/>
              <w:rPr>
                <w:rFonts w:cs="Arial"/>
                <w:szCs w:val="20"/>
              </w:rPr>
            </w:pPr>
            <w:r w:rsidRPr="002407D6">
              <w:rPr>
                <w:b/>
              </w:rPr>
              <w:t>Descriptive:</w:t>
            </w:r>
            <w:r>
              <w:t xml:space="preserve"> These are often open-ended narrative indicators.</w:t>
            </w:r>
          </w:p>
        </w:tc>
      </w:tr>
    </w:tbl>
    <w:p w14:paraId="5E2C5562" w14:textId="53AA7AC3" w:rsidR="00FC28F4" w:rsidRDefault="00FC28F4" w:rsidP="00FC28F4">
      <w:pPr>
        <w:spacing w:before="240"/>
        <w:rPr>
          <w:rFonts w:cs="Arial"/>
          <w:szCs w:val="20"/>
        </w:rPr>
      </w:pPr>
      <w:r>
        <w:rPr>
          <w:rFonts w:cs="Arial"/>
          <w:szCs w:val="20"/>
        </w:rPr>
        <w:t xml:space="preserve">These purposes at times overlap, but within the Reporting Framework, indicators that describe responsible investment represent </w:t>
      </w:r>
      <w:r w:rsidR="00C27EF9">
        <w:rPr>
          <w:rFonts w:cs="Arial"/>
          <w:szCs w:val="20"/>
        </w:rPr>
        <w:t>~</w:t>
      </w:r>
      <w:r>
        <w:rPr>
          <w:rFonts w:cs="Arial"/>
          <w:szCs w:val="20"/>
        </w:rPr>
        <w:t xml:space="preserve">87%. The remaining </w:t>
      </w:r>
      <w:r w:rsidR="00C27EF9">
        <w:rPr>
          <w:rFonts w:cs="Arial"/>
          <w:szCs w:val="20"/>
        </w:rPr>
        <w:t>~</w:t>
      </w:r>
      <w:r>
        <w:rPr>
          <w:rFonts w:cs="Arial"/>
          <w:szCs w:val="20"/>
        </w:rPr>
        <w:t>13% cover gateway and peering information that do</w:t>
      </w:r>
      <w:r w:rsidR="00C27EF9">
        <w:rPr>
          <w:rFonts w:cs="Arial"/>
          <w:szCs w:val="20"/>
        </w:rPr>
        <w:t>es</w:t>
      </w:r>
      <w:r>
        <w:rPr>
          <w:rFonts w:cs="Arial"/>
          <w:szCs w:val="20"/>
        </w:rPr>
        <w:t xml:space="preserve"> not describe responsible investment</w:t>
      </w:r>
      <w:r w:rsidR="00C27EF9">
        <w:rPr>
          <w:rFonts w:cs="Arial"/>
          <w:szCs w:val="20"/>
        </w:rPr>
        <w:t xml:space="preserve"> but is necessary for the right indicators to be presented to the reporter. </w:t>
      </w:r>
    </w:p>
    <w:p w14:paraId="2F1E0B33" w14:textId="25776AC7" w:rsidR="00F66F73" w:rsidRPr="000033E3" w:rsidRDefault="00F66F73" w:rsidP="00F66F73">
      <w:pPr>
        <w:rPr>
          <w:lang w:eastAsia="en-GB"/>
        </w:rPr>
      </w:pPr>
      <w:r w:rsidRPr="008D536D">
        <w:br w:type="page"/>
      </w:r>
    </w:p>
    <w:p w14:paraId="2EA077C0" w14:textId="77777777" w:rsidR="00F66F73" w:rsidRPr="008D536D" w:rsidRDefault="00F66F73" w:rsidP="00DB4E0E">
      <w:pPr>
        <w:pStyle w:val="Heading1"/>
      </w:pPr>
      <w:bookmarkStart w:id="14" w:name="_Ref394068489"/>
      <w:bookmarkStart w:id="15" w:name="_Ref394068577"/>
      <w:bookmarkStart w:id="16" w:name="_Toc400031099"/>
      <w:r w:rsidRPr="009B3E15">
        <w:lastRenderedPageBreak/>
        <w:t>Implementation</w:t>
      </w:r>
      <w:r w:rsidRPr="008D536D">
        <w:t xml:space="preserve"> guidance</w:t>
      </w:r>
      <w:bookmarkEnd w:id="14"/>
      <w:bookmarkEnd w:id="15"/>
      <w:bookmarkEnd w:id="16"/>
      <w:r w:rsidRPr="008D536D">
        <w:t xml:space="preserve"> </w:t>
      </w:r>
    </w:p>
    <w:p w14:paraId="5D1EBA85" w14:textId="2A26FDDF" w:rsidR="00EB237E" w:rsidRDefault="00EB237E" w:rsidP="00DB4E0E">
      <w:r>
        <w:t xml:space="preserve">This section provides guidance on producing a report that is representative of </w:t>
      </w:r>
      <w:r w:rsidR="00050866">
        <w:t xml:space="preserve">an </w:t>
      </w:r>
      <w:r>
        <w:t xml:space="preserve">organisation’s overall approach to Responsible Investment. To supplement the guidance in this section, </w:t>
      </w:r>
      <w:r w:rsidR="00050866">
        <w:t xml:space="preserve">reporting organisations should </w:t>
      </w:r>
      <w:r>
        <w:t xml:space="preserve">also view the </w:t>
      </w:r>
      <w:hyperlink r:id="rId30" w:history="1">
        <w:r w:rsidRPr="00050866">
          <w:rPr>
            <w:rStyle w:val="Hyperlink"/>
          </w:rPr>
          <w:t>Main Definitions document</w:t>
        </w:r>
      </w:hyperlink>
      <w:r w:rsidR="00050866">
        <w:t xml:space="preserve">, </w:t>
      </w:r>
      <w:r>
        <w:t xml:space="preserve">which explains key terms used across the Reporting Framework. </w:t>
      </w:r>
    </w:p>
    <w:p w14:paraId="7EE65BE0" w14:textId="420D7C58" w:rsidR="00F66F73" w:rsidRDefault="00F66F73" w:rsidP="00F66F73">
      <w:pPr>
        <w:pStyle w:val="Heading2"/>
      </w:pPr>
      <w:bookmarkStart w:id="17" w:name="_Toc400031100"/>
      <w:r w:rsidRPr="008D536D">
        <w:t>Reporting scope</w:t>
      </w:r>
      <w:bookmarkEnd w:id="17"/>
    </w:p>
    <w:p w14:paraId="38DDD218" w14:textId="77777777" w:rsidR="00A128E5" w:rsidRPr="002407D6" w:rsidRDefault="00A128E5" w:rsidP="00A128E5">
      <w:pPr>
        <w:spacing w:after="100"/>
        <w:rPr>
          <w:b/>
          <w:bCs/>
          <w:color w:val="008CD0"/>
          <w:sz w:val="24"/>
          <w:szCs w:val="24"/>
        </w:rPr>
      </w:pPr>
      <w:r w:rsidRPr="002407D6">
        <w:rPr>
          <w:b/>
          <w:bCs/>
          <w:color w:val="008CD0"/>
          <w:sz w:val="24"/>
          <w:szCs w:val="24"/>
        </w:rPr>
        <w:t xml:space="preserve">Determining your signatory category </w:t>
      </w:r>
    </w:p>
    <w:p w14:paraId="0B837FA1" w14:textId="4F120A53" w:rsidR="00A128E5" w:rsidRDefault="00A128E5" w:rsidP="00A2560B">
      <w:pPr>
        <w:spacing w:after="100"/>
      </w:pPr>
      <w:r>
        <w:t xml:space="preserve">In some cases, a signatory may not fit clearly into the AO or IM classification, in which case the PRI will work with them to decide which kind of organisation they should sign up as. This is usually the case with group entities with multiple AO and IM subsidiaries. Typically, a signatory would join as an AO or IM depending on whether the greater amount of assets sits within the IM or AO business. </w:t>
      </w:r>
    </w:p>
    <w:p w14:paraId="665F9F3A" w14:textId="77777777" w:rsidR="00F66F73" w:rsidRPr="008D536D" w:rsidRDefault="00F66F73" w:rsidP="00F66F73">
      <w:pPr>
        <w:pStyle w:val="Heading3"/>
      </w:pPr>
      <w:bookmarkStart w:id="18" w:name="_Toc400031101"/>
      <w:r w:rsidRPr="008D536D">
        <w:t>Consolidated reporting</w:t>
      </w:r>
      <w:bookmarkEnd w:id="18"/>
      <w:r w:rsidRPr="008D536D">
        <w:t xml:space="preserve"> </w:t>
      </w:r>
    </w:p>
    <w:p w14:paraId="1037BC66" w14:textId="362D01C3" w:rsidR="00A128E5" w:rsidRDefault="00A128E5" w:rsidP="00A128E5">
      <w:r>
        <w:t xml:space="preserve">When determining the scope of reporting, responding organisations – Asset Owners (AOs) or Investment Managers (IMs) - </w:t>
      </w:r>
      <w:r w:rsidRPr="008D536D">
        <w:t>should report on the total consolidated A</w:t>
      </w:r>
      <w:r>
        <w:t>U</w:t>
      </w:r>
      <w:r w:rsidRPr="008D536D">
        <w:t>M of the entity that is the PRI signatory</w:t>
      </w:r>
      <w:r>
        <w:t xml:space="preserve">, including any subsidiaries that are more than 50% owned by the parent entity. All the AUM of majority owned subsidiaries should be included in the total AUM figure reported by the parent entity. </w:t>
      </w:r>
    </w:p>
    <w:p w14:paraId="45434250" w14:textId="77777777" w:rsidR="00A128E5" w:rsidRPr="008D536D" w:rsidRDefault="00A128E5" w:rsidP="00A128E5">
      <w:r>
        <w:t xml:space="preserve">There are some exceptions to the above: </w:t>
      </w:r>
    </w:p>
    <w:p w14:paraId="4053C5D0" w14:textId="02712C63" w:rsidR="00A128E5" w:rsidRDefault="00A128E5" w:rsidP="00A2560B">
      <w:pPr>
        <w:pStyle w:val="ListParagraph"/>
        <w:numPr>
          <w:ilvl w:val="0"/>
          <w:numId w:val="51"/>
        </w:numPr>
        <w:spacing w:after="100" w:line="360" w:lineRule="auto"/>
      </w:pPr>
      <w:r>
        <w:t xml:space="preserve">An AO that majority owns an IM can exclude funds managed by </w:t>
      </w:r>
      <w:r w:rsidR="0080776C">
        <w:t>subsidiary</w:t>
      </w:r>
      <w:r>
        <w:t xml:space="preserve"> </w:t>
      </w:r>
      <w:r w:rsidR="0080776C">
        <w:t xml:space="preserve">Investment Managers </w:t>
      </w:r>
      <w:r>
        <w:t xml:space="preserve">on behalf of third parties from their reported funds. This is designed to give AOs the option to report only on funds managed on behalf of their own beneficiaries. </w:t>
      </w:r>
    </w:p>
    <w:p w14:paraId="68D892BA" w14:textId="77777777" w:rsidR="00A128E5" w:rsidRDefault="00A128E5" w:rsidP="00A2560B">
      <w:pPr>
        <w:pStyle w:val="ListParagraph"/>
        <w:numPr>
          <w:ilvl w:val="0"/>
          <w:numId w:val="51"/>
        </w:numPr>
        <w:spacing w:line="360" w:lineRule="auto"/>
      </w:pPr>
      <w:r w:rsidRPr="00DB4E0E">
        <w:t xml:space="preserve">If a subsidiary </w:t>
      </w:r>
      <w:r>
        <w:t xml:space="preserve">of a signatory </w:t>
      </w:r>
      <w:r w:rsidRPr="00DB4E0E">
        <w:t>is also a signatory to the PRI</w:t>
      </w:r>
      <w:r>
        <w:t xml:space="preserve">, the subsidiary will have to </w:t>
      </w:r>
      <w:r w:rsidRPr="00DB4E0E">
        <w:t xml:space="preserve">complete </w:t>
      </w:r>
      <w:r>
        <w:t>the</w:t>
      </w:r>
      <w:r w:rsidRPr="00DB4E0E">
        <w:t xml:space="preserve"> Framework separately for their own </w:t>
      </w:r>
      <w:r>
        <w:t xml:space="preserve">total </w:t>
      </w:r>
      <w:r w:rsidRPr="00DB4E0E">
        <w:t>AUM</w:t>
      </w:r>
      <w:r>
        <w:t xml:space="preserve">, including any funds managed on behalf of their parent entity </w:t>
      </w:r>
      <w:r w:rsidRPr="002111C0">
        <w:t>and</w:t>
      </w:r>
      <w:r>
        <w:t xml:space="preserve"> other clients.</w:t>
      </w:r>
      <w:r w:rsidRPr="00DB4E0E">
        <w:t xml:space="preserve"> In this case, </w:t>
      </w:r>
      <w:r>
        <w:t>the parent entity is still encouraged to report its consolidated AUM (hence still describing the activities of its subsidiary in its consolidated report) but it also can</w:t>
      </w:r>
      <w:r w:rsidRPr="00DB4E0E">
        <w:t xml:space="preserve"> </w:t>
      </w:r>
      <w:r>
        <w:t xml:space="preserve">choose to </w:t>
      </w:r>
      <w:r w:rsidRPr="00DB4E0E">
        <w:t xml:space="preserve">exclude </w:t>
      </w:r>
      <w:r>
        <w:t xml:space="preserve">funds managed by the subsidiary </w:t>
      </w:r>
      <w:r w:rsidRPr="00DB4E0E">
        <w:t xml:space="preserve">from </w:t>
      </w:r>
      <w:r>
        <w:t>its</w:t>
      </w:r>
      <w:r w:rsidRPr="00DB4E0E">
        <w:t xml:space="preserve"> </w:t>
      </w:r>
      <w:r>
        <w:t xml:space="preserve">own reported total AUM figure [OO 04.2] and hence from all the activities reported. An additional sub-indicator [OO 04.3] will be presented which will ask for the AUMs of excluded subsidiaries. </w:t>
      </w:r>
    </w:p>
    <w:p w14:paraId="7832ED63" w14:textId="77777777" w:rsidR="00A128E5" w:rsidRDefault="00A128E5">
      <w:pPr>
        <w:spacing w:after="0" w:line="240" w:lineRule="auto"/>
        <w:rPr>
          <w:b/>
          <w:bCs/>
          <w:color w:val="008CD0"/>
          <w:sz w:val="24"/>
          <w:szCs w:val="24"/>
        </w:rPr>
      </w:pPr>
      <w:r>
        <w:br w:type="page"/>
      </w:r>
    </w:p>
    <w:p w14:paraId="67402ABC" w14:textId="0C3C165F" w:rsidR="00A128E5" w:rsidRDefault="00A128E5" w:rsidP="00A128E5">
      <w:pPr>
        <w:pStyle w:val="Heading3"/>
      </w:pPr>
      <w:bookmarkStart w:id="19" w:name="_Toc400031102"/>
      <w:r>
        <w:lastRenderedPageBreak/>
        <w:t>Direct or indirect assets under management</w:t>
      </w:r>
      <w:bookmarkEnd w:id="19"/>
    </w:p>
    <w:p w14:paraId="23B45493" w14:textId="1B6B8746" w:rsidR="00A128E5" w:rsidRDefault="00A128E5" w:rsidP="00A128E5">
      <w:pPr>
        <w:spacing w:before="200"/>
      </w:pPr>
      <w:r w:rsidRPr="0012163E">
        <w:t xml:space="preserve">If a subsidiary manages funds on behalf of the parent entity, generally these funds should be reported as internally managed by both the parent entity and by the subsidiary entity. </w:t>
      </w:r>
      <w:r>
        <w:t>However, in cases where the parent entity has very limited or no operational control over the subsidiary (for example, if the subsidiary has independent governance), then the funds placed with the subsidiary may instead be reported as externally managed. In this case, the parent entity would report on the selection, appointment and monitoring of the subsidiary, rather than reporting their activities as ‘in house’</w:t>
      </w:r>
      <w:r w:rsidR="00757991">
        <w:t>.</w:t>
      </w:r>
      <w:r>
        <w:t xml:space="preserve"> The approach should only be reported as externally managed if the parent entity could reasonably select other managers in place of the subsidiary, if required.   </w:t>
      </w:r>
    </w:p>
    <w:p w14:paraId="7A68B133" w14:textId="54C9D59E" w:rsidR="00A128E5" w:rsidRDefault="00A128E5" w:rsidP="00A2560B">
      <w:pPr>
        <w:spacing w:before="200"/>
      </w:pPr>
      <w:r>
        <w:t>If you do not report consolidated assets as internally managed, but you choose to report them as externally managed due to the “independent” interpretation presented above, please clarify this in the Additional Information box in indicator OO 06. In indicator SAM 01, if applicable, please clarify that among the assets you are reporting how you select, appoint and monitor, you include assets that are managed by companies that your organisation owns.</w:t>
      </w:r>
    </w:p>
    <w:p w14:paraId="1D62FDF2" w14:textId="5A7A77B1" w:rsidR="00A128E5" w:rsidRDefault="00B31A6E" w:rsidP="00A128E5">
      <w:pPr>
        <w:pStyle w:val="Heading3"/>
      </w:pPr>
      <w:bookmarkStart w:id="20" w:name="_Toc400031103"/>
      <w:r>
        <w:t>Mergers and</w:t>
      </w:r>
      <w:r w:rsidR="00A128E5">
        <w:t xml:space="preserve"> acquisitions</w:t>
      </w:r>
      <w:bookmarkEnd w:id="20"/>
    </w:p>
    <w:p w14:paraId="2D5B939E" w14:textId="372918AE" w:rsidR="00A128E5" w:rsidRDefault="00A128E5" w:rsidP="00A128E5">
      <w:r w:rsidRPr="00DB4E0E">
        <w:t xml:space="preserve">In the case of significant changes to the structure or ownership of </w:t>
      </w:r>
      <w:r>
        <w:t xml:space="preserve">an </w:t>
      </w:r>
      <w:r w:rsidRPr="00DB4E0E">
        <w:t xml:space="preserve">organisation during the reporting year, such as merger and acquisition activity, </w:t>
      </w:r>
      <w:r>
        <w:t xml:space="preserve">the signatory </w:t>
      </w:r>
      <w:r w:rsidRPr="00DB4E0E">
        <w:t xml:space="preserve">may choose whether to report the activity </w:t>
      </w:r>
      <w:r>
        <w:t xml:space="preserve">of the entire new entity, or during the transition (for a maximum of one reporting period), report the activities of the original signatory organisations separately. </w:t>
      </w:r>
      <w:r w:rsidRPr="00DB4E0E">
        <w:t xml:space="preserve"> </w:t>
      </w:r>
      <w:r>
        <w:t xml:space="preserve">In the latter case it is recommended that the subsidiary signatory completes their reporting before delisting. </w:t>
      </w:r>
    </w:p>
    <w:p w14:paraId="2D3AF13C" w14:textId="3EA4952A" w:rsidR="00A128E5" w:rsidRDefault="00A128E5" w:rsidP="00A128E5">
      <w:r w:rsidRPr="008D536D">
        <w:t xml:space="preserve">In each case above, </w:t>
      </w:r>
      <w:r>
        <w:t>the reporting organisation</w:t>
      </w:r>
      <w:r w:rsidRPr="008D536D">
        <w:t xml:space="preserve"> should use indicators OO 0</w:t>
      </w:r>
      <w:r>
        <w:t xml:space="preserve">4 </w:t>
      </w:r>
      <w:r w:rsidRPr="008D536D">
        <w:t xml:space="preserve">to explain the approach </w:t>
      </w:r>
      <w:r>
        <w:t>that was</w:t>
      </w:r>
      <w:r w:rsidRPr="008D536D">
        <w:t xml:space="preserve"> taken and this approach should be reflected in </w:t>
      </w:r>
      <w:r>
        <w:t xml:space="preserve">their </w:t>
      </w:r>
      <w:r w:rsidRPr="008D536D">
        <w:t>responses across all modules and indicators.</w:t>
      </w:r>
      <w:r>
        <w:t xml:space="preserve"> </w:t>
      </w:r>
      <w:r w:rsidRPr="008D536D">
        <w:t xml:space="preserve">All indicators offer the ability to provide additional </w:t>
      </w:r>
      <w:r>
        <w:t xml:space="preserve">explanatory </w:t>
      </w:r>
      <w:r w:rsidRPr="008D536D">
        <w:t>information using open-ended response fields</w:t>
      </w:r>
      <w:r>
        <w:t>.</w:t>
      </w:r>
      <w:r w:rsidRPr="008D536D">
        <w:t xml:space="preserve"> </w:t>
      </w:r>
      <w:r>
        <w:t xml:space="preserve">Please contact </w:t>
      </w:r>
      <w:hyperlink r:id="rId31" w:history="1">
        <w:r w:rsidRPr="006A1B98">
          <w:rPr>
            <w:rStyle w:val="Hyperlink"/>
          </w:rPr>
          <w:t>reporting@unpri.org</w:t>
        </w:r>
      </w:hyperlink>
      <w:r>
        <w:t xml:space="preserve"> if you fall under this scenario to ensure that your interpretation of reporting is correct and for the R&amp;A team to ensure that we can build your outputs accordingly.</w:t>
      </w:r>
    </w:p>
    <w:p w14:paraId="5B76B6E6" w14:textId="77777777" w:rsidR="00F66F73" w:rsidRPr="008D536D" w:rsidRDefault="00F66F73" w:rsidP="00F66F73">
      <w:pPr>
        <w:pStyle w:val="Heading3"/>
      </w:pPr>
      <w:bookmarkStart w:id="21" w:name="_Toc400031104"/>
      <w:r w:rsidRPr="008D536D">
        <w:t>Reporting year</w:t>
      </w:r>
      <w:bookmarkEnd w:id="21"/>
      <w:r w:rsidRPr="008D536D">
        <w:t xml:space="preserve"> </w:t>
      </w:r>
    </w:p>
    <w:p w14:paraId="74537CF4" w14:textId="1052F5E8" w:rsidR="00B1064F" w:rsidRDefault="00F66F73" w:rsidP="00F66F73">
      <w:pPr>
        <w:rPr>
          <w:rFonts w:cs="Arial"/>
          <w:szCs w:val="20"/>
        </w:rPr>
      </w:pPr>
      <w:r w:rsidRPr="008D536D">
        <w:rPr>
          <w:rFonts w:cs="Arial"/>
          <w:szCs w:val="20"/>
        </w:rPr>
        <w:t xml:space="preserve">This refers to the 12-month period for which </w:t>
      </w:r>
      <w:r w:rsidR="00A60813">
        <w:rPr>
          <w:rFonts w:cs="Arial"/>
          <w:szCs w:val="20"/>
        </w:rPr>
        <w:t>the reporting organisation</w:t>
      </w:r>
      <w:r w:rsidR="00A60813" w:rsidRPr="008D536D">
        <w:rPr>
          <w:rFonts w:cs="Arial"/>
          <w:szCs w:val="20"/>
        </w:rPr>
        <w:t xml:space="preserve"> </w:t>
      </w:r>
      <w:r w:rsidR="00A60813">
        <w:rPr>
          <w:rFonts w:cs="Arial"/>
          <w:szCs w:val="20"/>
        </w:rPr>
        <w:t xml:space="preserve">is </w:t>
      </w:r>
      <w:r w:rsidRPr="008D536D">
        <w:rPr>
          <w:rFonts w:cs="Arial"/>
          <w:szCs w:val="20"/>
        </w:rPr>
        <w:t xml:space="preserve">providing information. </w:t>
      </w:r>
      <w:r w:rsidR="00A60813">
        <w:rPr>
          <w:rFonts w:cs="Arial"/>
          <w:szCs w:val="20"/>
        </w:rPr>
        <w:t>The</w:t>
      </w:r>
      <w:r w:rsidR="00A60813" w:rsidRPr="008D536D">
        <w:rPr>
          <w:rFonts w:cs="Arial"/>
          <w:szCs w:val="20"/>
        </w:rPr>
        <w:t xml:space="preserve"> </w:t>
      </w:r>
      <w:r w:rsidR="00B1064F" w:rsidRPr="008D536D">
        <w:rPr>
          <w:rFonts w:cs="Arial"/>
          <w:szCs w:val="20"/>
        </w:rPr>
        <w:t>reporting year may be the normal financial reporting year</w:t>
      </w:r>
      <w:r w:rsidR="00A60813">
        <w:rPr>
          <w:rFonts w:cs="Arial"/>
          <w:szCs w:val="20"/>
        </w:rPr>
        <w:t>,</w:t>
      </w:r>
      <w:r w:rsidR="00B1064F" w:rsidRPr="008D536D">
        <w:rPr>
          <w:rFonts w:cs="Arial"/>
          <w:szCs w:val="20"/>
        </w:rPr>
        <w:t xml:space="preserve"> or a period </w:t>
      </w:r>
      <w:r w:rsidR="00A60813">
        <w:rPr>
          <w:rFonts w:cs="Arial"/>
          <w:szCs w:val="20"/>
        </w:rPr>
        <w:t xml:space="preserve">that has been </w:t>
      </w:r>
      <w:r w:rsidR="00B1064F" w:rsidRPr="008D536D">
        <w:rPr>
          <w:rFonts w:cs="Arial"/>
          <w:szCs w:val="20"/>
        </w:rPr>
        <w:t xml:space="preserve">selected specifically for the Framework. </w:t>
      </w:r>
    </w:p>
    <w:p w14:paraId="41ED8FF5" w14:textId="5CC9856F" w:rsidR="00B1064F" w:rsidRDefault="005B225D" w:rsidP="00F66F73">
      <w:pPr>
        <w:rPr>
          <w:rFonts w:cs="Arial"/>
          <w:szCs w:val="20"/>
        </w:rPr>
      </w:pPr>
      <w:r>
        <w:rPr>
          <w:rFonts w:cs="Arial"/>
          <w:szCs w:val="20"/>
        </w:rPr>
        <w:t>For the 2013/14 reporting cycle,</w:t>
      </w:r>
      <w:r w:rsidR="00B1064F" w:rsidRPr="008D536D">
        <w:rPr>
          <w:rFonts w:cs="Arial"/>
          <w:szCs w:val="20"/>
        </w:rPr>
        <w:t xml:space="preserve"> PRI recommends signatories </w:t>
      </w:r>
      <w:r w:rsidR="00B1064F">
        <w:rPr>
          <w:rFonts w:cs="Arial"/>
          <w:szCs w:val="20"/>
        </w:rPr>
        <w:t>report on their activities</w:t>
      </w:r>
      <w:r w:rsidR="00B1064F" w:rsidRPr="008D536D">
        <w:rPr>
          <w:rFonts w:cs="Arial"/>
          <w:szCs w:val="20"/>
        </w:rPr>
        <w:t xml:space="preserve"> for the year ending o</w:t>
      </w:r>
      <w:r w:rsidR="00B1064F">
        <w:rPr>
          <w:rFonts w:cs="Arial"/>
          <w:szCs w:val="20"/>
        </w:rPr>
        <w:t xml:space="preserve">n or after March 2013. Examples of common reporting years and the timing within the reporting period can be found </w:t>
      </w:r>
      <w:hyperlink r:id="rId32" w:history="1">
        <w:r w:rsidR="00B1064F" w:rsidRPr="00547A53">
          <w:rPr>
            <w:rStyle w:val="Hyperlink"/>
            <w:rFonts w:cs="Arial"/>
            <w:szCs w:val="20"/>
          </w:rPr>
          <w:t>here</w:t>
        </w:r>
      </w:hyperlink>
      <w:r w:rsidR="00B1064F">
        <w:rPr>
          <w:rFonts w:cs="Arial"/>
          <w:szCs w:val="20"/>
        </w:rPr>
        <w:t xml:space="preserve">. </w:t>
      </w:r>
    </w:p>
    <w:p w14:paraId="51B87275" w14:textId="33B8BAB6" w:rsidR="00F66F73" w:rsidRPr="008D536D" w:rsidRDefault="00B1064F" w:rsidP="00F66F73">
      <w:pPr>
        <w:rPr>
          <w:rFonts w:cs="Arial"/>
          <w:szCs w:val="20"/>
        </w:rPr>
      </w:pPr>
      <w:r>
        <w:rPr>
          <w:rFonts w:cs="Arial"/>
          <w:szCs w:val="20"/>
        </w:rPr>
        <w:lastRenderedPageBreak/>
        <w:t>‘Reporting year’</w:t>
      </w:r>
      <w:r w:rsidR="00F66F73" w:rsidRPr="008D536D">
        <w:rPr>
          <w:rFonts w:cs="Arial"/>
          <w:szCs w:val="20"/>
        </w:rPr>
        <w:t xml:space="preserve"> should not be confused with the ‘reporting period’, which is the period</w:t>
      </w:r>
      <w:r w:rsidR="006327D6">
        <w:rPr>
          <w:rFonts w:cs="Arial"/>
          <w:szCs w:val="20"/>
        </w:rPr>
        <w:t xml:space="preserve"> for which</w:t>
      </w:r>
      <w:r w:rsidR="00F66F73" w:rsidRPr="008D536D">
        <w:rPr>
          <w:rFonts w:cs="Arial"/>
          <w:szCs w:val="20"/>
        </w:rPr>
        <w:t xml:space="preserve"> the online reporting tool is open. </w:t>
      </w:r>
    </w:p>
    <w:p w14:paraId="2C0BE525" w14:textId="77777777" w:rsidR="00F66F73" w:rsidRPr="008D536D" w:rsidRDefault="00F66F73" w:rsidP="00F66F73">
      <w:pPr>
        <w:pStyle w:val="Heading2"/>
      </w:pPr>
      <w:bookmarkStart w:id="22" w:name="_Toc400031105"/>
      <w:r w:rsidRPr="008D536D">
        <w:t>Faithful and accurate reporting</w:t>
      </w:r>
      <w:bookmarkEnd w:id="22"/>
      <w:r w:rsidRPr="008D536D">
        <w:t xml:space="preserve"> </w:t>
      </w:r>
    </w:p>
    <w:p w14:paraId="5F6292D5" w14:textId="51600F3C" w:rsidR="00F66F73" w:rsidRDefault="00F66F73" w:rsidP="00D13B02">
      <w:r w:rsidRPr="008D536D">
        <w:t>To achieve its objectives, the information provided by signatories must give a full and faithful representation of their approach to responsible investment.</w:t>
      </w:r>
      <w:r>
        <w:t xml:space="preserve"> </w:t>
      </w:r>
      <w:r w:rsidRPr="008D536D">
        <w:t>Signatories should disclose all relevant activities mandated by the Framework accurately,</w:t>
      </w:r>
      <w:r>
        <w:t xml:space="preserve"> irrespective of where they are on the journey to implement</w:t>
      </w:r>
      <w:r w:rsidR="00661E51">
        <w:t>ing</w:t>
      </w:r>
      <w:r>
        <w:t xml:space="preserve"> the Principles.</w:t>
      </w:r>
      <w:r w:rsidRPr="008D536D">
        <w:t xml:space="preserve">  </w:t>
      </w:r>
    </w:p>
    <w:p w14:paraId="41E02628" w14:textId="618128C7" w:rsidR="00514ACC" w:rsidRPr="008D536D" w:rsidRDefault="00514ACC" w:rsidP="00D13B02">
      <w:r w:rsidRPr="008D536D">
        <w:rPr>
          <w:rFonts w:cs="Arial"/>
          <w:szCs w:val="20"/>
        </w:rPr>
        <w:t xml:space="preserve">Indicators should </w:t>
      </w:r>
      <w:r>
        <w:rPr>
          <w:rFonts w:cs="Arial"/>
          <w:szCs w:val="20"/>
        </w:rPr>
        <w:t>be</w:t>
      </w:r>
      <w:r w:rsidRPr="008D536D">
        <w:rPr>
          <w:rFonts w:cs="Arial"/>
          <w:szCs w:val="20"/>
        </w:rPr>
        <w:t xml:space="preserve"> completed with reference to the responsible investment implementation</w:t>
      </w:r>
      <w:r>
        <w:rPr>
          <w:rFonts w:cs="Arial"/>
          <w:szCs w:val="20"/>
        </w:rPr>
        <w:t xml:space="preserve"> across the entire organisation, not the practices followed by any </w:t>
      </w:r>
      <w:r w:rsidRPr="008D536D">
        <w:rPr>
          <w:rFonts w:cs="Arial"/>
          <w:szCs w:val="20"/>
        </w:rPr>
        <w:t>specialist ESG fund</w:t>
      </w:r>
      <w:r>
        <w:rPr>
          <w:rFonts w:cs="Arial"/>
          <w:szCs w:val="20"/>
        </w:rPr>
        <w:t>s</w:t>
      </w:r>
      <w:r w:rsidR="009A26AE">
        <w:rPr>
          <w:rFonts w:cs="Arial"/>
          <w:szCs w:val="20"/>
        </w:rPr>
        <w:t>.</w:t>
      </w:r>
    </w:p>
    <w:p w14:paraId="63A7DFC6" w14:textId="3345F8E0" w:rsidR="00F66F73" w:rsidRPr="008D536D" w:rsidRDefault="00F66F73" w:rsidP="00F66F73">
      <w:pPr>
        <w:rPr>
          <w:rFonts w:cs="Arial"/>
          <w:szCs w:val="20"/>
        </w:rPr>
      </w:pPr>
      <w:r w:rsidRPr="008D536D">
        <w:rPr>
          <w:rFonts w:cs="Arial"/>
          <w:szCs w:val="20"/>
        </w:rPr>
        <w:t xml:space="preserve">The PRI encourages </w:t>
      </w:r>
      <w:r w:rsidR="0070670B">
        <w:rPr>
          <w:rFonts w:cs="Arial"/>
          <w:szCs w:val="20"/>
        </w:rPr>
        <w:t>reporting organisations</w:t>
      </w:r>
      <w:r w:rsidRPr="008D536D">
        <w:rPr>
          <w:rFonts w:cs="Arial"/>
          <w:szCs w:val="20"/>
        </w:rPr>
        <w:t xml:space="preserve"> to disclose how </w:t>
      </w:r>
      <w:r w:rsidR="0070670B">
        <w:rPr>
          <w:rFonts w:cs="Arial"/>
          <w:szCs w:val="20"/>
        </w:rPr>
        <w:t>they</w:t>
      </w:r>
      <w:r w:rsidR="0070670B" w:rsidRPr="008D536D">
        <w:rPr>
          <w:rFonts w:cs="Arial"/>
          <w:szCs w:val="20"/>
        </w:rPr>
        <w:t xml:space="preserve"> </w:t>
      </w:r>
      <w:r w:rsidRPr="008D536D">
        <w:rPr>
          <w:rFonts w:cs="Arial"/>
          <w:szCs w:val="20"/>
        </w:rPr>
        <w:t xml:space="preserve">have reviewed and validated the information contained in </w:t>
      </w:r>
      <w:r w:rsidR="0070670B">
        <w:rPr>
          <w:rFonts w:cs="Arial"/>
          <w:szCs w:val="20"/>
        </w:rPr>
        <w:t>their</w:t>
      </w:r>
      <w:r w:rsidR="0070670B" w:rsidRPr="008D536D">
        <w:rPr>
          <w:rFonts w:cs="Arial"/>
          <w:szCs w:val="20"/>
        </w:rPr>
        <w:t xml:space="preserve"> </w:t>
      </w:r>
      <w:r w:rsidRPr="008D536D">
        <w:rPr>
          <w:rFonts w:cs="Arial"/>
          <w:szCs w:val="20"/>
        </w:rPr>
        <w:t xml:space="preserve">submission. </w:t>
      </w:r>
      <w:r w:rsidR="0070670B">
        <w:rPr>
          <w:rFonts w:cs="Arial"/>
          <w:szCs w:val="20"/>
        </w:rPr>
        <w:t>The approach can be explained in</w:t>
      </w:r>
      <w:r w:rsidRPr="008D536D">
        <w:rPr>
          <w:rFonts w:cs="Arial"/>
          <w:szCs w:val="20"/>
        </w:rPr>
        <w:t xml:space="preserve"> indicator OA 19.</w:t>
      </w:r>
    </w:p>
    <w:p w14:paraId="3A40AC6F" w14:textId="77777777" w:rsidR="00F66F73" w:rsidRDefault="00F66F73" w:rsidP="00F66F73">
      <w:pPr>
        <w:pStyle w:val="Heading2"/>
      </w:pPr>
      <w:bookmarkStart w:id="23" w:name="_Toc400031106"/>
      <w:r>
        <w:t>Interpretation of the Indicators</w:t>
      </w:r>
      <w:bookmarkEnd w:id="23"/>
    </w:p>
    <w:p w14:paraId="6518E5B1" w14:textId="77777777" w:rsidR="005A3FF6" w:rsidRPr="00720FCC" w:rsidRDefault="005A3FF6" w:rsidP="005A3FF6">
      <w:pPr>
        <w:pStyle w:val="Heading3"/>
      </w:pPr>
      <w:bookmarkStart w:id="24" w:name="_Toc400031107"/>
      <w:r w:rsidRPr="00720FCC">
        <w:t xml:space="preserve">Systematic or </w:t>
      </w:r>
      <w:r>
        <w:t>o</w:t>
      </w:r>
      <w:r w:rsidRPr="00720FCC">
        <w:t>ccasional application of processes</w:t>
      </w:r>
      <w:bookmarkEnd w:id="24"/>
    </w:p>
    <w:p w14:paraId="1093B5B5" w14:textId="0730A154" w:rsidR="005A3FF6" w:rsidRPr="00A2560B" w:rsidRDefault="005A3FF6" w:rsidP="00A2560B">
      <w:r>
        <w:t xml:space="preserve">The terms ‘systematic’ and ‘occasional’ are also used within the Reporting Framework. The exact interpretation will vary depending on the type of process being described, but in general the term </w:t>
      </w:r>
      <w:r w:rsidRPr="00DD4E43">
        <w:t>systematic</w:t>
      </w:r>
      <w:r>
        <w:t xml:space="preserve"> should be used to describe planned processes that have been designed to cover all material issues or factors, and which are carried out by all relevant staff. “</w:t>
      </w:r>
      <w:r w:rsidRPr="00720FCC">
        <w:t>Occasional</w:t>
      </w:r>
      <w:r>
        <w:t>”</w:t>
      </w:r>
      <w:r w:rsidRPr="00720FCC">
        <w:t xml:space="preserve"> </w:t>
      </w:r>
      <w:r>
        <w:t xml:space="preserve">should be used to describe ad-hoc processes, which are not a routine part of day to day operations, or which are carried out by some, but not all, relevant staff. </w:t>
      </w:r>
      <w:r w:rsidDel="00DD4E43">
        <w:t xml:space="preserve"> </w:t>
      </w:r>
    </w:p>
    <w:p w14:paraId="5E2401AD" w14:textId="4DE5A74E" w:rsidR="00F66F73" w:rsidRPr="008D536D" w:rsidRDefault="00F00C1F" w:rsidP="00F66F73">
      <w:pPr>
        <w:pStyle w:val="Heading3"/>
        <w:rPr>
          <w:rFonts w:eastAsiaTheme="minorEastAsia"/>
        </w:rPr>
      </w:pPr>
      <w:bookmarkStart w:id="25" w:name="_Toc400031108"/>
      <w:r>
        <w:rPr>
          <w:rFonts w:eastAsiaTheme="minorEastAsia"/>
        </w:rPr>
        <w:t>‘</w:t>
      </w:r>
      <w:r w:rsidR="0002152F">
        <w:rPr>
          <w:rFonts w:eastAsiaTheme="minorEastAsia"/>
        </w:rPr>
        <w:t>T</w:t>
      </w:r>
      <w:r w:rsidR="00F66F73" w:rsidRPr="008D536D">
        <w:rPr>
          <w:rFonts w:eastAsiaTheme="minorEastAsia"/>
        </w:rPr>
        <w:t>ypical’ or ‘characteristic’ approach</w:t>
      </w:r>
      <w:bookmarkEnd w:id="25"/>
      <w:r w:rsidR="00F66F73" w:rsidRPr="008D536D">
        <w:rPr>
          <w:rFonts w:eastAsiaTheme="minorEastAsia"/>
        </w:rPr>
        <w:t xml:space="preserve"> </w:t>
      </w:r>
    </w:p>
    <w:p w14:paraId="26614482" w14:textId="32638DFF" w:rsidR="00F66F73" w:rsidRDefault="00F66F73" w:rsidP="00F66F73">
      <w:pPr>
        <w:rPr>
          <w:rFonts w:cs="Arial"/>
          <w:szCs w:val="20"/>
        </w:rPr>
      </w:pPr>
      <w:r w:rsidRPr="008D536D">
        <w:rPr>
          <w:rFonts w:cs="Arial"/>
          <w:szCs w:val="20"/>
        </w:rPr>
        <w:t>Some indicators</w:t>
      </w:r>
      <w:r>
        <w:rPr>
          <w:rFonts w:cs="Arial"/>
          <w:szCs w:val="20"/>
        </w:rPr>
        <w:t xml:space="preserve"> refer to specific actions in a reporting year, while other indicators refer to a ‘typical’ process. These may be indicators that address general policies, or actions that occur </w:t>
      </w:r>
      <w:r w:rsidR="00C06006">
        <w:rPr>
          <w:rFonts w:cs="Arial"/>
          <w:szCs w:val="20"/>
        </w:rPr>
        <w:t xml:space="preserve">infrequently, to the extent that </w:t>
      </w:r>
      <w:r w:rsidR="00144EC9">
        <w:rPr>
          <w:rFonts w:cs="Arial"/>
          <w:szCs w:val="20"/>
        </w:rPr>
        <w:t xml:space="preserve">only </w:t>
      </w:r>
      <w:r w:rsidR="00C06006">
        <w:rPr>
          <w:rFonts w:cs="Arial"/>
          <w:szCs w:val="20"/>
        </w:rPr>
        <w:t xml:space="preserve">reporting on </w:t>
      </w:r>
      <w:r w:rsidR="00144EC9">
        <w:rPr>
          <w:rFonts w:cs="Arial"/>
          <w:szCs w:val="20"/>
        </w:rPr>
        <w:t xml:space="preserve">an </w:t>
      </w:r>
      <w:r>
        <w:rPr>
          <w:rFonts w:cs="Arial"/>
          <w:szCs w:val="20"/>
        </w:rPr>
        <w:t xml:space="preserve">activity in the reporting year </w:t>
      </w:r>
      <w:r w:rsidR="00C06006">
        <w:rPr>
          <w:rFonts w:cs="Arial"/>
          <w:szCs w:val="20"/>
        </w:rPr>
        <w:t xml:space="preserve">would </w:t>
      </w:r>
      <w:r>
        <w:rPr>
          <w:rFonts w:cs="Arial"/>
          <w:szCs w:val="20"/>
        </w:rPr>
        <w:t xml:space="preserve">not be </w:t>
      </w:r>
      <w:r w:rsidR="00C06006">
        <w:rPr>
          <w:rFonts w:cs="Arial"/>
          <w:szCs w:val="20"/>
        </w:rPr>
        <w:t xml:space="preserve">fully </w:t>
      </w:r>
      <w:r>
        <w:rPr>
          <w:rFonts w:cs="Arial"/>
          <w:szCs w:val="20"/>
        </w:rPr>
        <w:t>representative</w:t>
      </w:r>
      <w:r w:rsidR="00C06006">
        <w:rPr>
          <w:rFonts w:cs="Arial"/>
          <w:szCs w:val="20"/>
        </w:rPr>
        <w:t xml:space="preserve"> of </w:t>
      </w:r>
      <w:r w:rsidR="0070670B">
        <w:rPr>
          <w:rFonts w:cs="Arial"/>
          <w:szCs w:val="20"/>
        </w:rPr>
        <w:t xml:space="preserve">an </w:t>
      </w:r>
      <w:r w:rsidR="00C06006">
        <w:rPr>
          <w:rFonts w:cs="Arial"/>
          <w:szCs w:val="20"/>
        </w:rPr>
        <w:t>organisation’s approach to responsible investment.</w:t>
      </w:r>
      <w:r w:rsidR="00514ACC">
        <w:rPr>
          <w:rFonts w:cs="Arial"/>
          <w:szCs w:val="20"/>
        </w:rPr>
        <w:t xml:space="preserve"> </w:t>
      </w:r>
    </w:p>
    <w:p w14:paraId="50E204BA" w14:textId="3052F432" w:rsidR="00514ACC" w:rsidRDefault="00F66F73" w:rsidP="00514ACC">
      <w:pPr>
        <w:rPr>
          <w:b/>
          <w:bCs/>
          <w:color w:val="008CD0"/>
          <w:sz w:val="24"/>
          <w:szCs w:val="24"/>
        </w:rPr>
      </w:pPr>
      <w:r>
        <w:rPr>
          <w:rFonts w:cs="Arial"/>
          <w:szCs w:val="20"/>
        </w:rPr>
        <w:t>An</w:t>
      </w:r>
      <w:r w:rsidRPr="008D536D">
        <w:rPr>
          <w:rFonts w:cs="Arial"/>
          <w:szCs w:val="20"/>
        </w:rPr>
        <w:t xml:space="preserve"> example</w:t>
      </w:r>
      <w:r>
        <w:rPr>
          <w:rFonts w:cs="Arial"/>
          <w:szCs w:val="20"/>
        </w:rPr>
        <w:t xml:space="preserve"> of the latter</w:t>
      </w:r>
      <w:r w:rsidR="00C06006">
        <w:rPr>
          <w:rFonts w:cs="Arial"/>
          <w:szCs w:val="20"/>
        </w:rPr>
        <w:t xml:space="preserve"> type</w:t>
      </w:r>
      <w:r>
        <w:rPr>
          <w:rFonts w:cs="Arial"/>
          <w:szCs w:val="20"/>
        </w:rPr>
        <w:t xml:space="preserve"> is</w:t>
      </w:r>
      <w:r w:rsidRPr="008D536D">
        <w:rPr>
          <w:rFonts w:cs="Arial"/>
          <w:szCs w:val="20"/>
        </w:rPr>
        <w:t xml:space="preserve"> indicator SAM 06</w:t>
      </w:r>
      <w:r>
        <w:rPr>
          <w:rFonts w:cs="Arial"/>
          <w:szCs w:val="20"/>
        </w:rPr>
        <w:t>.</w:t>
      </w:r>
      <w:r w:rsidRPr="008D536D">
        <w:rPr>
          <w:rFonts w:cs="Arial"/>
          <w:szCs w:val="20"/>
        </w:rPr>
        <w:t xml:space="preserve"> </w:t>
      </w:r>
      <w:r>
        <w:rPr>
          <w:rFonts w:cs="Arial"/>
          <w:szCs w:val="20"/>
        </w:rPr>
        <w:t>This indicator addresses</w:t>
      </w:r>
      <w:r w:rsidRPr="008D536D">
        <w:rPr>
          <w:rFonts w:cs="Arial"/>
          <w:szCs w:val="20"/>
        </w:rPr>
        <w:t xml:space="preserve"> the types of activities </w:t>
      </w:r>
      <w:r w:rsidR="0070670B">
        <w:rPr>
          <w:rFonts w:cs="Arial"/>
          <w:szCs w:val="20"/>
        </w:rPr>
        <w:t xml:space="preserve">that an investor </w:t>
      </w:r>
      <w:r w:rsidRPr="008D536D">
        <w:rPr>
          <w:rFonts w:cs="Arial"/>
          <w:szCs w:val="20"/>
        </w:rPr>
        <w:t>typically undertake</w:t>
      </w:r>
      <w:r w:rsidR="005A3FF6">
        <w:rPr>
          <w:rFonts w:cs="Arial"/>
          <w:szCs w:val="20"/>
        </w:rPr>
        <w:t>s</w:t>
      </w:r>
      <w:r w:rsidRPr="008D536D">
        <w:rPr>
          <w:rFonts w:cs="Arial"/>
          <w:szCs w:val="20"/>
        </w:rPr>
        <w:t xml:space="preserve"> during the manager selection process. </w:t>
      </w:r>
      <w:r w:rsidR="009A26AE">
        <w:rPr>
          <w:rFonts w:cs="Arial"/>
          <w:szCs w:val="20"/>
        </w:rPr>
        <w:t xml:space="preserve">However, the </w:t>
      </w:r>
      <w:r w:rsidR="005A3FF6">
        <w:rPr>
          <w:rFonts w:cs="Arial"/>
          <w:szCs w:val="20"/>
        </w:rPr>
        <w:t>investor</w:t>
      </w:r>
      <w:r w:rsidR="009A26AE">
        <w:rPr>
          <w:rFonts w:cs="Arial"/>
          <w:szCs w:val="20"/>
        </w:rPr>
        <w:t xml:space="preserve"> may not have selected any managers during the reporting period. </w:t>
      </w:r>
      <w:r w:rsidRPr="008D536D">
        <w:t xml:space="preserve">The purpose of this indicator, and others throughout the Framework that have the same format, is to elucidate </w:t>
      </w:r>
      <w:r w:rsidR="0070670B">
        <w:t xml:space="preserve">a responder’s </w:t>
      </w:r>
      <w:r w:rsidRPr="008D536D">
        <w:t xml:space="preserve">customary, typical, normal, usual or most common approach. This is the standard procedure </w:t>
      </w:r>
      <w:r>
        <w:t>in</w:t>
      </w:r>
      <w:r w:rsidRPr="008D536D">
        <w:t xml:space="preserve"> </w:t>
      </w:r>
      <w:r w:rsidR="0070670B">
        <w:t xml:space="preserve">the </w:t>
      </w:r>
      <w:r w:rsidRPr="008D536D">
        <w:t>organisation, or the procedure that is followed unless there are compelling reasons not to do so.</w:t>
      </w:r>
      <w:r>
        <w:t xml:space="preserve"> </w:t>
      </w:r>
      <w:r w:rsidR="0070670B">
        <w:t xml:space="preserve">Responding organisations </w:t>
      </w:r>
      <w:r w:rsidRPr="008D536D">
        <w:t xml:space="preserve">should </w:t>
      </w:r>
      <w:r w:rsidR="0070670B">
        <w:t xml:space="preserve">exercise </w:t>
      </w:r>
      <w:r w:rsidRPr="008D536D">
        <w:t xml:space="preserve">professional judgement to select the response that </w:t>
      </w:r>
      <w:r w:rsidRPr="008D536D">
        <w:lastRenderedPageBreak/>
        <w:t xml:space="preserve">is most representative of </w:t>
      </w:r>
      <w:r w:rsidR="0070670B">
        <w:t>their</w:t>
      </w:r>
      <w:r w:rsidRPr="008D536D">
        <w:t xml:space="preserve"> approach. Indicators always give the opportunity to explain </w:t>
      </w:r>
      <w:r w:rsidR="0070670B">
        <w:t>the</w:t>
      </w:r>
      <w:r w:rsidR="0070670B" w:rsidRPr="008D536D">
        <w:t xml:space="preserve"> </w:t>
      </w:r>
      <w:r w:rsidRPr="008D536D">
        <w:t xml:space="preserve">approach in more detail in </w:t>
      </w:r>
      <w:r>
        <w:t>the</w:t>
      </w:r>
      <w:r w:rsidRPr="008D536D">
        <w:t xml:space="preserve"> </w:t>
      </w:r>
      <w:r>
        <w:t>‘</w:t>
      </w:r>
      <w:r w:rsidRPr="008D536D">
        <w:t>Additional Information</w:t>
      </w:r>
      <w:r>
        <w:t xml:space="preserve">’ </w:t>
      </w:r>
      <w:r w:rsidR="0070670B">
        <w:t xml:space="preserve">section at the end of the indicator. </w:t>
      </w:r>
    </w:p>
    <w:p w14:paraId="4928F44E" w14:textId="43312EED" w:rsidR="00514ACC" w:rsidRDefault="00514ACC" w:rsidP="00514ACC">
      <w:pPr>
        <w:pStyle w:val="Heading3"/>
      </w:pPr>
      <w:bookmarkStart w:id="26" w:name="_Toc400031109"/>
      <w:r>
        <w:t>Reporting on m</w:t>
      </w:r>
      <w:r w:rsidRPr="00A245F3">
        <w:t>ultiple strategies</w:t>
      </w:r>
      <w:r>
        <w:t xml:space="preserve"> within an asset class</w:t>
      </w:r>
      <w:bookmarkEnd w:id="26"/>
    </w:p>
    <w:p w14:paraId="4895A6ED" w14:textId="10159711" w:rsidR="00F66F73" w:rsidRDefault="00076C9F" w:rsidP="00D13B02">
      <w:r>
        <w:t>I</w:t>
      </w:r>
      <w:r w:rsidR="00F66F73">
        <w:t xml:space="preserve">n most modules </w:t>
      </w:r>
      <w:r w:rsidR="00E16E6E">
        <w:t xml:space="preserve">the indicators cover </w:t>
      </w:r>
      <w:r w:rsidR="00F66F73">
        <w:t xml:space="preserve">a specific subset of </w:t>
      </w:r>
      <w:r w:rsidR="00E16E6E">
        <w:t xml:space="preserve">the reporting organisation’s </w:t>
      </w:r>
      <w:r w:rsidR="00F66F73">
        <w:t>AUM that i</w:t>
      </w:r>
      <w:r w:rsidR="0002152F">
        <w:t>s</w:t>
      </w:r>
      <w:r w:rsidR="00F66F73">
        <w:t xml:space="preserve"> invested in that specific asset class</w:t>
      </w:r>
      <w:r>
        <w:t>, or subject to a particular RI strategy</w:t>
      </w:r>
      <w:r w:rsidR="00F66F73">
        <w:t xml:space="preserve">. </w:t>
      </w:r>
      <w:r w:rsidR="00F66F73" w:rsidRPr="008D536D">
        <w:t xml:space="preserve">This has </w:t>
      </w:r>
      <w:r w:rsidR="00F66F73">
        <w:t xml:space="preserve">implications for how </w:t>
      </w:r>
      <w:r w:rsidR="00E16E6E">
        <w:t xml:space="preserve">a responder </w:t>
      </w:r>
      <w:r w:rsidR="00F66F73">
        <w:t>define</w:t>
      </w:r>
      <w:r w:rsidR="00E16E6E">
        <w:t>s</w:t>
      </w:r>
      <w:r w:rsidR="00F66F73" w:rsidRPr="008D536D">
        <w:t xml:space="preserve"> ‘typical’ or ‘characteristic’ approaches when reporting in those modules. </w:t>
      </w:r>
    </w:p>
    <w:p w14:paraId="606BF036" w14:textId="5285680B" w:rsidR="00694A4B" w:rsidRDefault="00514ACC" w:rsidP="00514ACC">
      <w:r w:rsidRPr="008D536D">
        <w:t xml:space="preserve">For example, if </w:t>
      </w:r>
      <w:r>
        <w:t>a responder</w:t>
      </w:r>
      <w:r w:rsidRPr="008D536D">
        <w:t xml:space="preserve"> report</w:t>
      </w:r>
      <w:r>
        <w:t>s</w:t>
      </w:r>
      <w:r w:rsidRPr="008D536D">
        <w:t xml:space="preserve"> that 20% of </w:t>
      </w:r>
      <w:r>
        <w:t>their</w:t>
      </w:r>
      <w:r w:rsidRPr="008D536D">
        <w:t xml:space="preserve"> A</w:t>
      </w:r>
      <w:r>
        <w:t>U</w:t>
      </w:r>
      <w:r w:rsidRPr="008D536D">
        <w:t xml:space="preserve">M </w:t>
      </w:r>
      <w:r>
        <w:t>are</w:t>
      </w:r>
      <w:r w:rsidRPr="008D536D">
        <w:t xml:space="preserve"> </w:t>
      </w:r>
      <w:r>
        <w:t xml:space="preserve">invested </w:t>
      </w:r>
      <w:r w:rsidRPr="008D536D">
        <w:t xml:space="preserve">in private equity, </w:t>
      </w:r>
      <w:r>
        <w:t>they</w:t>
      </w:r>
      <w:r w:rsidRPr="008D536D">
        <w:t xml:space="preserve"> will be required to respond to the </w:t>
      </w:r>
      <w:r w:rsidRPr="008D536D">
        <w:rPr>
          <w:i/>
        </w:rPr>
        <w:t xml:space="preserve">Private </w:t>
      </w:r>
      <w:r w:rsidRPr="005B776E">
        <w:rPr>
          <w:i/>
        </w:rPr>
        <w:t>Equity (PE)</w:t>
      </w:r>
      <w:r w:rsidRPr="008D536D">
        <w:t xml:space="preserve"> module. Within this module, </w:t>
      </w:r>
      <w:r>
        <w:t xml:space="preserve">their </w:t>
      </w:r>
      <w:r w:rsidRPr="008D536D">
        <w:t xml:space="preserve">‘typical’ approach </w:t>
      </w:r>
      <w:r>
        <w:t>refers to</w:t>
      </w:r>
      <w:r w:rsidRPr="008D536D">
        <w:t xml:space="preserve"> the approach that is typically applied to private equity assets</w:t>
      </w:r>
      <w:r>
        <w:t xml:space="preserve"> specifically</w:t>
      </w:r>
      <w:r w:rsidRPr="008D536D">
        <w:t xml:space="preserve">. </w:t>
      </w:r>
    </w:p>
    <w:p w14:paraId="437CF077" w14:textId="6FD10F4F" w:rsidR="006160DF" w:rsidRDefault="006160DF" w:rsidP="00514ACC">
      <w:r>
        <w:t xml:space="preserve">A similar approach should be applied to indicators that refer to specific strategies within an asset class. </w:t>
      </w:r>
      <w:r w:rsidRPr="008D536D">
        <w:t>For example,</w:t>
      </w:r>
      <w:r>
        <w:t xml:space="preserve"> in the </w:t>
      </w:r>
      <w:r w:rsidRPr="00F00C1F">
        <w:rPr>
          <w:i/>
        </w:rPr>
        <w:t>Listed Equity Incorporation (LEI)</w:t>
      </w:r>
      <w:r>
        <w:t xml:space="preserve"> module, an organisation </w:t>
      </w:r>
      <w:r w:rsidRPr="008D536D">
        <w:t xml:space="preserve">may apply a screening strategy to 30% of </w:t>
      </w:r>
      <w:r>
        <w:t xml:space="preserve">their </w:t>
      </w:r>
      <w:r w:rsidRPr="008D536D">
        <w:t xml:space="preserve">total listed equity assets. When completing indicators that </w:t>
      </w:r>
      <w:r>
        <w:t>address</w:t>
      </w:r>
      <w:r w:rsidRPr="008D536D">
        <w:t xml:space="preserve"> </w:t>
      </w:r>
      <w:r w:rsidR="00076C9F">
        <w:t>their</w:t>
      </w:r>
      <w:r w:rsidRPr="008D536D">
        <w:t xml:space="preserve"> screening strategy</w:t>
      </w:r>
      <w:r w:rsidR="00076C9F">
        <w:t xml:space="preserve"> specifically</w:t>
      </w:r>
      <w:r w:rsidRPr="008D536D">
        <w:t xml:space="preserve">, </w:t>
      </w:r>
      <w:r>
        <w:t>responders</w:t>
      </w:r>
      <w:r w:rsidRPr="008D536D">
        <w:t xml:space="preserve"> should consider</w:t>
      </w:r>
      <w:r>
        <w:t xml:space="preserve"> </w:t>
      </w:r>
      <w:r w:rsidRPr="008D536D">
        <w:t xml:space="preserve">only the listed equity assets to which </w:t>
      </w:r>
      <w:r>
        <w:t>they</w:t>
      </w:r>
      <w:r w:rsidRPr="008D536D">
        <w:t xml:space="preserve"> apply a screening strategy.</w:t>
      </w:r>
    </w:p>
    <w:p w14:paraId="3CBC0430" w14:textId="4F8FB8FD" w:rsidR="00514ACC" w:rsidRPr="008D536D" w:rsidRDefault="00514ACC" w:rsidP="00514ACC">
      <w:pPr>
        <w:rPr>
          <w:rFonts w:cs="Arial"/>
          <w:szCs w:val="20"/>
        </w:rPr>
      </w:pPr>
      <w:r>
        <w:t xml:space="preserve">Many </w:t>
      </w:r>
      <w:r>
        <w:rPr>
          <w:rFonts w:cs="Arial"/>
          <w:szCs w:val="20"/>
        </w:rPr>
        <w:t>organisations completing the framework will</w:t>
      </w:r>
      <w:r w:rsidRPr="008D536D">
        <w:rPr>
          <w:rFonts w:cs="Arial"/>
          <w:szCs w:val="20"/>
        </w:rPr>
        <w:t xml:space="preserve"> use more than one investment process within an individual asset class, or within a strategy within an asset classes. For example, </w:t>
      </w:r>
      <w:r>
        <w:rPr>
          <w:rFonts w:cs="Arial"/>
          <w:szCs w:val="20"/>
        </w:rPr>
        <w:t>they</w:t>
      </w:r>
      <w:r w:rsidRPr="008D536D">
        <w:rPr>
          <w:rFonts w:cs="Arial"/>
          <w:szCs w:val="20"/>
        </w:rPr>
        <w:t xml:space="preserve"> may have several different fundamental equity strategies that take different approaches to ESG issues. Some portfolios may apply different approaches according to client mandates (e.g. different types of screen). </w:t>
      </w:r>
    </w:p>
    <w:p w14:paraId="62D45826" w14:textId="23D59EA1" w:rsidR="00514ACC" w:rsidRPr="00514ACC" w:rsidRDefault="00514ACC" w:rsidP="00514ACC">
      <w:pPr>
        <w:rPr>
          <w:rFonts w:cs="Arial"/>
          <w:szCs w:val="20"/>
        </w:rPr>
      </w:pPr>
      <w:r w:rsidRPr="008D536D">
        <w:rPr>
          <w:rFonts w:cs="Arial"/>
          <w:szCs w:val="20"/>
        </w:rPr>
        <w:t xml:space="preserve">In these situations, </w:t>
      </w:r>
      <w:r>
        <w:rPr>
          <w:rFonts w:cs="Arial"/>
          <w:szCs w:val="20"/>
        </w:rPr>
        <w:t xml:space="preserve">the organisation </w:t>
      </w:r>
      <w:r w:rsidRPr="008D536D">
        <w:rPr>
          <w:rFonts w:cs="Arial"/>
          <w:szCs w:val="20"/>
        </w:rPr>
        <w:t xml:space="preserve">may </w:t>
      </w:r>
      <w:r>
        <w:rPr>
          <w:rFonts w:cs="Arial"/>
          <w:szCs w:val="20"/>
        </w:rPr>
        <w:t xml:space="preserve">not </w:t>
      </w:r>
      <w:r w:rsidRPr="008D536D">
        <w:rPr>
          <w:rFonts w:cs="Arial"/>
          <w:szCs w:val="20"/>
        </w:rPr>
        <w:t xml:space="preserve">have an underlying approach to ESG issues that is common across </w:t>
      </w:r>
      <w:r>
        <w:rPr>
          <w:rFonts w:cs="Arial"/>
          <w:szCs w:val="20"/>
        </w:rPr>
        <w:t xml:space="preserve">all </w:t>
      </w:r>
      <w:r w:rsidRPr="008D536D">
        <w:rPr>
          <w:rFonts w:cs="Arial"/>
          <w:szCs w:val="20"/>
        </w:rPr>
        <w:t>portfolios and mandates.</w:t>
      </w:r>
      <w:r>
        <w:rPr>
          <w:rFonts w:cs="Arial"/>
          <w:szCs w:val="20"/>
        </w:rPr>
        <w:t xml:space="preserve"> Reporting organisations</w:t>
      </w:r>
      <w:r w:rsidRPr="008D536D">
        <w:rPr>
          <w:rFonts w:cs="Arial"/>
          <w:szCs w:val="20"/>
        </w:rPr>
        <w:t xml:space="preserve"> should complete the indicators with reference to the approach that is followed the most widely</w:t>
      </w:r>
      <w:r w:rsidR="009508C8">
        <w:rPr>
          <w:rFonts w:cs="Arial"/>
          <w:szCs w:val="20"/>
        </w:rPr>
        <w:t xml:space="preserve"> across their AUM. </w:t>
      </w:r>
      <w:r w:rsidRPr="008D536D">
        <w:rPr>
          <w:rFonts w:cs="Arial"/>
          <w:szCs w:val="20"/>
        </w:rPr>
        <w:t xml:space="preserve">  </w:t>
      </w:r>
    </w:p>
    <w:p w14:paraId="0A353F86" w14:textId="455221A4" w:rsidR="00F02E05" w:rsidRPr="00733715" w:rsidRDefault="006160DF" w:rsidP="00733715">
      <w:r>
        <w:rPr>
          <w:rFonts w:cs="Arial"/>
          <w:szCs w:val="20"/>
        </w:rPr>
        <w:t>D</w:t>
      </w:r>
      <w:r w:rsidR="00AE60C2">
        <w:rPr>
          <w:rFonts w:cs="Arial"/>
          <w:szCs w:val="20"/>
        </w:rPr>
        <w:t>efining the typical approach</w:t>
      </w:r>
      <w:r w:rsidR="00AE60C2" w:rsidRPr="008D536D">
        <w:rPr>
          <w:rFonts w:cs="Arial"/>
          <w:szCs w:val="20"/>
        </w:rPr>
        <w:t xml:space="preserve"> is a matter of professional judgement</w:t>
      </w:r>
      <w:r w:rsidR="00AE60C2">
        <w:rPr>
          <w:rFonts w:cs="Arial"/>
          <w:szCs w:val="20"/>
        </w:rPr>
        <w:t xml:space="preserve">. Responders </w:t>
      </w:r>
      <w:r w:rsidR="00AE60C2" w:rsidRPr="008D536D">
        <w:rPr>
          <w:rFonts w:cs="Arial"/>
          <w:szCs w:val="20"/>
        </w:rPr>
        <w:t>should bear in mind the Framework’s objective to deliver a level of transparency that provide</w:t>
      </w:r>
      <w:r w:rsidR="00AE60C2">
        <w:rPr>
          <w:rFonts w:cs="Arial"/>
          <w:szCs w:val="20"/>
        </w:rPr>
        <w:t>s</w:t>
      </w:r>
      <w:r w:rsidR="00AE60C2" w:rsidRPr="008D536D">
        <w:rPr>
          <w:rFonts w:cs="Arial"/>
          <w:szCs w:val="20"/>
        </w:rPr>
        <w:t xml:space="preserve"> a</w:t>
      </w:r>
      <w:r w:rsidR="00AE60C2">
        <w:rPr>
          <w:rFonts w:cs="Arial"/>
          <w:szCs w:val="20"/>
        </w:rPr>
        <w:t>n</w:t>
      </w:r>
      <w:r w:rsidR="00AE60C2" w:rsidRPr="008D536D">
        <w:rPr>
          <w:rFonts w:cs="Arial"/>
          <w:szCs w:val="20"/>
        </w:rPr>
        <w:t xml:space="preserve"> accurate representation of </w:t>
      </w:r>
      <w:r w:rsidR="00AE60C2">
        <w:rPr>
          <w:rFonts w:cs="Arial"/>
          <w:szCs w:val="20"/>
        </w:rPr>
        <w:t>the</w:t>
      </w:r>
      <w:r w:rsidR="00AE60C2" w:rsidRPr="008D536D">
        <w:rPr>
          <w:rFonts w:cs="Arial"/>
          <w:szCs w:val="20"/>
        </w:rPr>
        <w:t xml:space="preserve"> organisation’s approach to responsible investment. </w:t>
      </w:r>
      <w:r w:rsidR="00620242">
        <w:rPr>
          <w:rFonts w:cs="Arial"/>
          <w:szCs w:val="20"/>
        </w:rPr>
        <w:t>D</w:t>
      </w:r>
      <w:r w:rsidR="00F66F73" w:rsidRPr="008D536D">
        <w:rPr>
          <w:rFonts w:cs="Arial"/>
          <w:szCs w:val="20"/>
        </w:rPr>
        <w:t xml:space="preserve">ifferences in approach between different strategies, or parts of </w:t>
      </w:r>
      <w:r w:rsidR="00620242">
        <w:rPr>
          <w:rFonts w:cs="Arial"/>
          <w:szCs w:val="20"/>
        </w:rPr>
        <w:t>an</w:t>
      </w:r>
      <w:r w:rsidR="00620242" w:rsidRPr="008D536D">
        <w:rPr>
          <w:rFonts w:cs="Arial"/>
          <w:szCs w:val="20"/>
        </w:rPr>
        <w:t xml:space="preserve"> </w:t>
      </w:r>
      <w:r w:rsidR="00F66F73" w:rsidRPr="008D536D">
        <w:rPr>
          <w:rFonts w:cs="Arial"/>
          <w:szCs w:val="20"/>
        </w:rPr>
        <w:t>organisation,</w:t>
      </w:r>
      <w:r w:rsidR="00620242">
        <w:rPr>
          <w:rFonts w:cs="Arial"/>
          <w:szCs w:val="20"/>
        </w:rPr>
        <w:t xml:space="preserve"> can be explained </w:t>
      </w:r>
      <w:r w:rsidR="00F66F73" w:rsidRPr="008D536D">
        <w:rPr>
          <w:rFonts w:cs="Arial"/>
          <w:szCs w:val="20"/>
        </w:rPr>
        <w:t>in the ‘Additional Information’ boxes provided.</w:t>
      </w:r>
    </w:p>
    <w:sectPr w:rsidR="00F02E05" w:rsidRPr="00733715" w:rsidSect="00FB6067">
      <w:footerReference w:type="first" r:id="rId33"/>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5BFE4B" w14:textId="77777777" w:rsidR="00EE0D2A" w:rsidRDefault="00EE0D2A" w:rsidP="00936049">
      <w:r>
        <w:separator/>
      </w:r>
    </w:p>
  </w:endnote>
  <w:endnote w:type="continuationSeparator" w:id="0">
    <w:p w14:paraId="420C7CE9" w14:textId="77777777" w:rsidR="00EE0D2A" w:rsidRDefault="00EE0D2A"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Alright Sans Medium">
    <w:panose1 w:val="00000000000000000000"/>
    <w:charset w:val="00"/>
    <w:family w:val="modern"/>
    <w:notTrueType/>
    <w:pitch w:val="variable"/>
    <w:sig w:usb0="0000008F" w:usb1="00000001" w:usb2="00000000" w:usb3="00000000" w:csb0="0000000B"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6DB7F8" w14:textId="77777777" w:rsidR="00EE0D2A" w:rsidRDefault="00EE0D2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539B74" w14:textId="77777777" w:rsidR="00EE0D2A" w:rsidRPr="0098553C" w:rsidRDefault="00EE0D2A" w:rsidP="00FB6067">
    <w:pPr>
      <w:pStyle w:val="Footer"/>
      <w:framePr w:w="11854" w:wrap="around" w:vAnchor="text" w:hAnchor="page" w:x="76" w:y="50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C211BA">
      <w:rPr>
        <w:rStyle w:val="PageNumber"/>
        <w:rFonts w:ascii="Alright Sans Light" w:hAnsi="Alright Sans Light"/>
        <w:noProof/>
        <w:color w:val="808080"/>
      </w:rPr>
      <w:t>17</w:t>
    </w:r>
    <w:r w:rsidRPr="0098553C">
      <w:rPr>
        <w:rStyle w:val="PageNumber"/>
        <w:rFonts w:ascii="Alright Sans Light" w:hAnsi="Alright Sans Light"/>
        <w:color w:val="808080"/>
      </w:rPr>
      <w:fldChar w:fldCharType="end"/>
    </w:r>
  </w:p>
  <w:p w14:paraId="207F67C4" w14:textId="0D112F0F" w:rsidR="00EE0D2A" w:rsidRDefault="00EE0D2A">
    <w:pPr>
      <w:pStyle w:val="Footer"/>
    </w:pPr>
    <w:r>
      <w:rPr>
        <w:noProof/>
        <w:lang w:eastAsia="en-GB"/>
      </w:rPr>
      <w:drawing>
        <wp:anchor distT="0" distB="0" distL="114300" distR="114300" simplePos="0" relativeHeight="251666944" behindDoc="1" locked="0" layoutInCell="1" allowOverlap="1" wp14:anchorId="67470B8B" wp14:editId="36A2CCE2">
          <wp:simplePos x="0" y="0"/>
          <wp:positionH relativeFrom="page">
            <wp:posOffset>9525</wp:posOffset>
          </wp:positionH>
          <wp:positionV relativeFrom="page">
            <wp:align>bottom</wp:align>
          </wp:positionV>
          <wp:extent cx="7560310" cy="1173677"/>
          <wp:effectExtent l="0" t="0" r="2540" b="7620"/>
          <wp:wrapNone/>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rPr>
        <w:noProof/>
        <w:lang w:eastAsia="en-GB"/>
      </w:rPr>
      <w:drawing>
        <wp:anchor distT="0" distB="0" distL="114300" distR="114300" simplePos="0" relativeHeight="251660800" behindDoc="1" locked="0" layoutInCell="1" allowOverlap="1" wp14:anchorId="6B5C2290" wp14:editId="5E45F5DC">
          <wp:simplePos x="0" y="0"/>
          <wp:positionH relativeFrom="page">
            <wp:align>right</wp:align>
          </wp:positionH>
          <wp:positionV relativeFrom="bottomMargin">
            <wp:align>top</wp:align>
          </wp:positionV>
          <wp:extent cx="7560000" cy="874800"/>
          <wp:effectExtent l="0" t="0" r="3175" b="1905"/>
          <wp:wrapNone/>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000"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F45B30" w14:textId="0DD735CC" w:rsidR="00EE0D2A" w:rsidRDefault="00EE0D2A" w:rsidP="00DF453C">
    <w:pPr>
      <w:pStyle w:val="Footer"/>
      <w:tabs>
        <w:tab w:val="clear" w:pos="4320"/>
        <w:tab w:val="clear" w:pos="8640"/>
        <w:tab w:val="left" w:pos="5520"/>
      </w:tabs>
    </w:pPr>
    <w:r>
      <w:rPr>
        <w:noProof/>
        <w:lang w:eastAsia="en-GB"/>
      </w:rPr>
      <w:drawing>
        <wp:anchor distT="0" distB="0" distL="114300" distR="114300" simplePos="0" relativeHeight="251658752" behindDoc="1" locked="0" layoutInCell="1" allowOverlap="1" wp14:anchorId="56480F83" wp14:editId="779229F1">
          <wp:simplePos x="0" y="0"/>
          <wp:positionH relativeFrom="page">
            <wp:posOffset>3</wp:posOffset>
          </wp:positionH>
          <wp:positionV relativeFrom="bottomMargin">
            <wp:posOffset>32330</wp:posOffset>
          </wp:positionV>
          <wp:extent cx="7560297" cy="876446"/>
          <wp:effectExtent l="0" t="0" r="3175" b="0"/>
          <wp:wrapNone/>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297" cy="876446"/>
                  </a:xfrm>
                  <a:prstGeom prst="rect">
                    <a:avLst/>
                  </a:prstGeom>
                  <a:noFill/>
                  <a:ln>
                    <a:noFill/>
                  </a:ln>
                </pic:spPr>
              </pic:pic>
            </a:graphicData>
          </a:graphic>
        </wp:anchor>
      </w:drawing>
    </w:r>
    <w: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DFA7EB" w14:textId="264C729C" w:rsidR="00EE0D2A" w:rsidRDefault="00EE0D2A" w:rsidP="00DF453C">
    <w:pPr>
      <w:pStyle w:val="Footer"/>
      <w:tabs>
        <w:tab w:val="clear" w:pos="4320"/>
        <w:tab w:val="clear" w:pos="8640"/>
        <w:tab w:val="left" w:pos="5520"/>
      </w:tabs>
    </w:pPr>
    <w:r>
      <w:rPr>
        <w:noProof/>
        <w:lang w:eastAsia="en-GB"/>
      </w:rPr>
      <w:drawing>
        <wp:anchor distT="0" distB="0" distL="114300" distR="114300" simplePos="0" relativeHeight="251671040" behindDoc="1" locked="0" layoutInCell="1" allowOverlap="1" wp14:anchorId="5DD5875D" wp14:editId="3A2D3D7C">
          <wp:simplePos x="0" y="0"/>
          <wp:positionH relativeFrom="page">
            <wp:align>left</wp:align>
          </wp:positionH>
          <wp:positionV relativeFrom="page">
            <wp:align>bottom</wp:align>
          </wp:positionV>
          <wp:extent cx="7560310" cy="1173677"/>
          <wp:effectExtent l="0" t="0" r="2540" b="7620"/>
          <wp:wrapNone/>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rPr>
        <w:noProof/>
        <w:lang w:eastAsia="en-GB"/>
      </w:rPr>
      <w:drawing>
        <wp:anchor distT="0" distB="0" distL="114300" distR="114300" simplePos="0" relativeHeight="251668992" behindDoc="1" locked="0" layoutInCell="1" allowOverlap="1" wp14:anchorId="7839B5EA" wp14:editId="5904C027">
          <wp:simplePos x="0" y="0"/>
          <wp:positionH relativeFrom="page">
            <wp:posOffset>0</wp:posOffset>
          </wp:positionH>
          <wp:positionV relativeFrom="bottomMargin">
            <wp:posOffset>31750</wp:posOffset>
          </wp:positionV>
          <wp:extent cx="7560304" cy="876446"/>
          <wp:effectExtent l="0" t="0" r="3175" b="0"/>
          <wp:wrapNone/>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04" cy="876446"/>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5649A7" w14:textId="77777777" w:rsidR="00EE0D2A" w:rsidRDefault="00EE0D2A" w:rsidP="00936049">
      <w:r>
        <w:separator/>
      </w:r>
    </w:p>
  </w:footnote>
  <w:footnote w:type="continuationSeparator" w:id="0">
    <w:p w14:paraId="42D4DAB9" w14:textId="77777777" w:rsidR="00EE0D2A" w:rsidRDefault="00EE0D2A" w:rsidP="009360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7E6332" w14:textId="77777777" w:rsidR="00EE0D2A" w:rsidRDefault="00EE0D2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3AFADE" w14:textId="77777777" w:rsidR="00EE0D2A" w:rsidRDefault="00EE0D2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929257" w14:textId="2A6F549E" w:rsidR="00EE0D2A" w:rsidRDefault="00EE0D2A" w:rsidP="005D6AB7">
    <w:pPr>
      <w:pStyle w:val="Header"/>
      <w:tabs>
        <w:tab w:val="clear" w:pos="4320"/>
        <w:tab w:val="clear" w:pos="8640"/>
        <w:tab w:val="left" w:pos="2310"/>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94F5762"/>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7">
    <w:nsid w:val="0C58496B"/>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8">
    <w:nsid w:val="0EB0195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11727C1D"/>
    <w:multiLevelType w:val="multilevel"/>
    <w:tmpl w:val="FB50CD3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12C41809"/>
    <w:multiLevelType w:val="multilevel"/>
    <w:tmpl w:val="62222CF2"/>
    <w:numStyleLink w:val="PRINumbering"/>
  </w:abstractNum>
  <w:abstractNum w:abstractNumId="11">
    <w:nsid w:val="151F0643"/>
    <w:multiLevelType w:val="multilevel"/>
    <w:tmpl w:val="62222CF2"/>
    <w:numStyleLink w:val="PRINumbering"/>
  </w:abstractNum>
  <w:abstractNum w:abstractNumId="12">
    <w:nsid w:val="15F20963"/>
    <w:multiLevelType w:val="hybridMultilevel"/>
    <w:tmpl w:val="9794AAD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161841ED"/>
    <w:multiLevelType w:val="hybridMultilevel"/>
    <w:tmpl w:val="E2AEC3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19B972B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24824C23"/>
    <w:multiLevelType w:val="hybridMultilevel"/>
    <w:tmpl w:val="5E1276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7">
    <w:nsid w:val="2525408B"/>
    <w:multiLevelType w:val="hybridMultilevel"/>
    <w:tmpl w:val="B25E6018"/>
    <w:lvl w:ilvl="0" w:tplc="DF02D624">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2F285A08"/>
    <w:multiLevelType w:val="multilevel"/>
    <w:tmpl w:val="0BE223E2"/>
    <w:lvl w:ilvl="0">
      <w:start w:val="1"/>
      <w:numFmt w:val="decimal"/>
      <w:lvlText w:val="%1."/>
      <w:lvlJc w:val="left"/>
      <w:pPr>
        <w:ind w:left="360" w:hanging="360"/>
      </w:pPr>
      <w:rPr>
        <w:rFonts w:ascii="Arial" w:hAnsi="Aria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
    <w:nsid w:val="312335A6"/>
    <w:multiLevelType w:val="hybridMultilevel"/>
    <w:tmpl w:val="ABFA38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2B33C5D"/>
    <w:multiLevelType w:val="hybridMultilevel"/>
    <w:tmpl w:val="883A8F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350A0CD4"/>
    <w:multiLevelType w:val="hybridMultilevel"/>
    <w:tmpl w:val="BF325BB4"/>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384321F9"/>
    <w:multiLevelType w:val="hybridMultilevel"/>
    <w:tmpl w:val="0BE223E2"/>
    <w:lvl w:ilvl="0" w:tplc="849E3F4A">
      <w:start w:val="1"/>
      <w:numFmt w:val="decimal"/>
      <w:lvlText w:val="%1."/>
      <w:lvlJc w:val="left"/>
      <w:pPr>
        <w:ind w:left="360" w:hanging="360"/>
      </w:pPr>
      <w:rPr>
        <w:rFonts w:ascii="Arial" w:hAnsi="Aria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388D3441"/>
    <w:multiLevelType w:val="multilevel"/>
    <w:tmpl w:val="62222CF2"/>
    <w:numStyleLink w:val="PRINumbering"/>
  </w:abstractNum>
  <w:abstractNum w:abstractNumId="24">
    <w:nsid w:val="38B839D0"/>
    <w:multiLevelType w:val="multilevel"/>
    <w:tmpl w:val="62222CF2"/>
    <w:numStyleLink w:val="PRINumbering"/>
  </w:abstractNum>
  <w:abstractNum w:abstractNumId="25">
    <w:nsid w:val="3ACE337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nsid w:val="3B6C64B5"/>
    <w:multiLevelType w:val="hybridMultilevel"/>
    <w:tmpl w:val="64C2FED2"/>
    <w:lvl w:ilvl="0" w:tplc="9D6C9F84">
      <w:numFmt w:val="bullet"/>
      <w:lvlText w:val="-"/>
      <w:lvlJc w:val="left"/>
      <w:pPr>
        <w:ind w:left="720" w:hanging="360"/>
      </w:pPr>
      <w:rPr>
        <w:rFonts w:ascii="Alright Sans Regular" w:eastAsiaTheme="minorEastAsia" w:hAnsi="Alright Sans Regular"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42685F2F"/>
    <w:multiLevelType w:val="multilevel"/>
    <w:tmpl w:val="62222CF2"/>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28">
    <w:nsid w:val="471A7A13"/>
    <w:multiLevelType w:val="hybridMultilevel"/>
    <w:tmpl w:val="D8FE4578"/>
    <w:lvl w:ilvl="0" w:tplc="4AA4C324">
      <w:numFmt w:val="bullet"/>
      <w:lvlText w:val="-"/>
      <w:lvlJc w:val="left"/>
      <w:pPr>
        <w:ind w:left="720" w:hanging="360"/>
      </w:pPr>
      <w:rPr>
        <w:rFonts w:ascii="Alright Sans Regular" w:eastAsiaTheme="minorEastAsia" w:hAnsi="Alright Sans Regular"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4849580D"/>
    <w:multiLevelType w:val="hybridMultilevel"/>
    <w:tmpl w:val="4FB8CB1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
    <w:nsid w:val="48F47EB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nsid w:val="4A1D0F13"/>
    <w:multiLevelType w:val="hybridMultilevel"/>
    <w:tmpl w:val="E8B86A0E"/>
    <w:lvl w:ilvl="0" w:tplc="DF02D624">
      <w:start w:val="1"/>
      <w:numFmt w:val="bullet"/>
      <w:lvlText w:val=""/>
      <w:lvlJc w:val="left"/>
      <w:pPr>
        <w:ind w:left="720" w:hanging="360"/>
      </w:pPr>
      <w:rPr>
        <w:rFonts w:ascii="Symbol" w:hAnsi="Symbol"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4A29592E"/>
    <w:multiLevelType w:val="multilevel"/>
    <w:tmpl w:val="62222CF2"/>
    <w:numStyleLink w:val="PRINumbering"/>
  </w:abstractNum>
  <w:abstractNum w:abstractNumId="33">
    <w:nsid w:val="4A2D6A4C"/>
    <w:multiLevelType w:val="multilevel"/>
    <w:tmpl w:val="62222CF2"/>
    <w:numStyleLink w:val="PRINumbering"/>
  </w:abstractNum>
  <w:abstractNum w:abstractNumId="34">
    <w:nsid w:val="4A487EF6"/>
    <w:multiLevelType w:val="multilevel"/>
    <w:tmpl w:val="62222CF2"/>
    <w:numStyleLink w:val="PRINumbering"/>
  </w:abstractNum>
  <w:abstractNum w:abstractNumId="35">
    <w:nsid w:val="4DB673E9"/>
    <w:multiLevelType w:val="hybridMultilevel"/>
    <w:tmpl w:val="2878D044"/>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6">
    <w:nsid w:val="4FAE02A2"/>
    <w:multiLevelType w:val="multilevel"/>
    <w:tmpl w:val="62222CF2"/>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37">
    <w:nsid w:val="53C873BA"/>
    <w:multiLevelType w:val="hybridMultilevel"/>
    <w:tmpl w:val="CC6846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53CB4CF1"/>
    <w:multiLevelType w:val="multilevel"/>
    <w:tmpl w:val="62222CF2"/>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39">
    <w:nsid w:val="53F055EC"/>
    <w:multiLevelType w:val="hybridMultilevel"/>
    <w:tmpl w:val="4EC40E8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5683377D"/>
    <w:multiLevelType w:val="hybridMultilevel"/>
    <w:tmpl w:val="099864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58213145"/>
    <w:multiLevelType w:val="multilevel"/>
    <w:tmpl w:val="62222CF2"/>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42">
    <w:nsid w:val="59A547AD"/>
    <w:multiLevelType w:val="hybridMultilevel"/>
    <w:tmpl w:val="03A8903A"/>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59F02483"/>
    <w:multiLevelType w:val="multilevel"/>
    <w:tmpl w:val="62222CF2"/>
    <w:numStyleLink w:val="PRINumbering"/>
  </w:abstractNum>
  <w:abstractNum w:abstractNumId="44">
    <w:nsid w:val="6C8171C0"/>
    <w:multiLevelType w:val="hybridMultilevel"/>
    <w:tmpl w:val="56DA75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704022F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nsid w:val="70827CD8"/>
    <w:multiLevelType w:val="hybridMultilevel"/>
    <w:tmpl w:val="600034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nsid w:val="713719D7"/>
    <w:multiLevelType w:val="hybridMultilevel"/>
    <w:tmpl w:val="FB50CD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413491B"/>
    <w:multiLevelType w:val="hybridMultilevel"/>
    <w:tmpl w:val="8C40EB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7A1548A3"/>
    <w:multiLevelType w:val="multilevel"/>
    <w:tmpl w:val="62222CF2"/>
    <w:numStyleLink w:val="PRINumbering"/>
  </w:abstractNum>
  <w:num w:numId="1">
    <w:abstractNumId w:val="16"/>
  </w:num>
  <w:num w:numId="2">
    <w:abstractNumId w:val="4"/>
  </w:num>
  <w:num w:numId="3">
    <w:abstractNumId w:val="3"/>
  </w:num>
  <w:num w:numId="4">
    <w:abstractNumId w:val="2"/>
  </w:num>
  <w:num w:numId="5">
    <w:abstractNumId w:val="1"/>
  </w:num>
  <w:num w:numId="6">
    <w:abstractNumId w:val="0"/>
  </w:num>
  <w:num w:numId="7">
    <w:abstractNumId w:val="6"/>
  </w:num>
  <w:num w:numId="8">
    <w:abstractNumId w:val="22"/>
  </w:num>
  <w:num w:numId="9">
    <w:abstractNumId w:val="18"/>
  </w:num>
  <w:num w:numId="10">
    <w:abstractNumId w:val="7"/>
  </w:num>
  <w:num w:numId="11">
    <w:abstractNumId w:val="14"/>
  </w:num>
  <w:num w:numId="12">
    <w:abstractNumId w:val="8"/>
  </w:num>
  <w:num w:numId="13">
    <w:abstractNumId w:val="24"/>
  </w:num>
  <w:num w:numId="14">
    <w:abstractNumId w:val="43"/>
  </w:num>
  <w:num w:numId="15">
    <w:abstractNumId w:val="34"/>
  </w:num>
  <w:num w:numId="16">
    <w:abstractNumId w:val="47"/>
  </w:num>
  <w:num w:numId="17">
    <w:abstractNumId w:val="9"/>
  </w:num>
  <w:num w:numId="18">
    <w:abstractNumId w:val="33"/>
  </w:num>
  <w:num w:numId="19">
    <w:abstractNumId w:val="10"/>
  </w:num>
  <w:num w:numId="20">
    <w:abstractNumId w:val="23"/>
  </w:num>
  <w:num w:numId="21">
    <w:abstractNumId w:val="32"/>
  </w:num>
  <w:num w:numId="22">
    <w:abstractNumId w:val="11"/>
  </w:num>
  <w:num w:numId="23">
    <w:abstractNumId w:val="5"/>
  </w:num>
  <w:num w:numId="24">
    <w:abstractNumId w:val="45"/>
  </w:num>
  <w:num w:numId="25">
    <w:abstractNumId w:val="30"/>
  </w:num>
  <w:num w:numId="26">
    <w:abstractNumId w:val="25"/>
  </w:num>
  <w:num w:numId="27">
    <w:abstractNumId w:val="49"/>
  </w:num>
  <w:num w:numId="28">
    <w:abstractNumId w:val="41"/>
  </w:num>
  <w:num w:numId="29">
    <w:abstractNumId w:val="38"/>
  </w:num>
  <w:num w:numId="30">
    <w:abstractNumId w:val="36"/>
  </w:num>
  <w:num w:numId="31">
    <w:abstractNumId w:val="27"/>
  </w:num>
  <w:num w:numId="32">
    <w:abstractNumId w:val="31"/>
  </w:num>
  <w:num w:numId="33">
    <w:abstractNumId w:val="17"/>
  </w:num>
  <w:num w:numId="34">
    <w:abstractNumId w:val="35"/>
  </w:num>
  <w:num w:numId="35">
    <w:abstractNumId w:val="12"/>
  </w:num>
  <w:num w:numId="36">
    <w:abstractNumId w:val="15"/>
  </w:num>
  <w:num w:numId="37">
    <w:abstractNumId w:val="40"/>
  </w:num>
  <w:num w:numId="38">
    <w:abstractNumId w:val="39"/>
  </w:num>
  <w:num w:numId="39">
    <w:abstractNumId w:val="29"/>
  </w:num>
  <w:num w:numId="40">
    <w:abstractNumId w:val="44"/>
  </w:num>
  <w:num w:numId="41">
    <w:abstractNumId w:val="28"/>
  </w:num>
  <w:num w:numId="42">
    <w:abstractNumId w:val="26"/>
  </w:num>
  <w:num w:numId="43">
    <w:abstractNumId w:val="13"/>
  </w:num>
  <w:num w:numId="44">
    <w:abstractNumId w:val="16"/>
  </w:num>
  <w:num w:numId="45">
    <w:abstractNumId w:val="48"/>
  </w:num>
  <w:num w:numId="46">
    <w:abstractNumId w:val="37"/>
  </w:num>
  <w:num w:numId="47">
    <w:abstractNumId w:val="21"/>
  </w:num>
  <w:num w:numId="48">
    <w:abstractNumId w:val="46"/>
  </w:num>
  <w:num w:numId="49">
    <w:abstractNumId w:val="19"/>
  </w:num>
  <w:num w:numId="50">
    <w:abstractNumId w:val="20"/>
  </w:num>
  <w:num w:numId="51">
    <w:abstractNumId w:val="4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GrammaticalErrors/>
  <w:activeWritingStyle w:appName="MSWord" w:lang="en-US" w:vendorID="64" w:dllVersion="131078" w:nlCheck="1" w:checkStyle="1"/>
  <w:activeWritingStyle w:appName="MSWord" w:lang="en-GB"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03AC"/>
    <w:rsid w:val="000033E3"/>
    <w:rsid w:val="0001652E"/>
    <w:rsid w:val="0002152F"/>
    <w:rsid w:val="00030268"/>
    <w:rsid w:val="00030565"/>
    <w:rsid w:val="00043EEA"/>
    <w:rsid w:val="00050866"/>
    <w:rsid w:val="00054EC7"/>
    <w:rsid w:val="00060490"/>
    <w:rsid w:val="00065204"/>
    <w:rsid w:val="00073D47"/>
    <w:rsid w:val="00076C9F"/>
    <w:rsid w:val="000928CB"/>
    <w:rsid w:val="0009574D"/>
    <w:rsid w:val="000A0A10"/>
    <w:rsid w:val="000A2B8E"/>
    <w:rsid w:val="000B08F0"/>
    <w:rsid w:val="000C1CF6"/>
    <w:rsid w:val="000C644D"/>
    <w:rsid w:val="000D6811"/>
    <w:rsid w:val="000F2160"/>
    <w:rsid w:val="000F4AC1"/>
    <w:rsid w:val="000F7D42"/>
    <w:rsid w:val="00110AE5"/>
    <w:rsid w:val="001134F6"/>
    <w:rsid w:val="00115636"/>
    <w:rsid w:val="00117AEB"/>
    <w:rsid w:val="0013075C"/>
    <w:rsid w:val="0013186A"/>
    <w:rsid w:val="00141367"/>
    <w:rsid w:val="00144EC9"/>
    <w:rsid w:val="0014601F"/>
    <w:rsid w:val="00151F9C"/>
    <w:rsid w:val="00153870"/>
    <w:rsid w:val="00161229"/>
    <w:rsid w:val="001654AE"/>
    <w:rsid w:val="00170964"/>
    <w:rsid w:val="00171431"/>
    <w:rsid w:val="00172A7E"/>
    <w:rsid w:val="0018429F"/>
    <w:rsid w:val="00190850"/>
    <w:rsid w:val="001A7026"/>
    <w:rsid w:val="001B061C"/>
    <w:rsid w:val="001B603A"/>
    <w:rsid w:val="001B70E3"/>
    <w:rsid w:val="001C1457"/>
    <w:rsid w:val="001C1A4D"/>
    <w:rsid w:val="001C50D0"/>
    <w:rsid w:val="001C7245"/>
    <w:rsid w:val="001D015B"/>
    <w:rsid w:val="001D0197"/>
    <w:rsid w:val="001D6D84"/>
    <w:rsid w:val="001E1802"/>
    <w:rsid w:val="001E3BBA"/>
    <w:rsid w:val="001F414E"/>
    <w:rsid w:val="00200B8A"/>
    <w:rsid w:val="00200E70"/>
    <w:rsid w:val="00213767"/>
    <w:rsid w:val="002335F4"/>
    <w:rsid w:val="00240F1F"/>
    <w:rsid w:val="00243FFF"/>
    <w:rsid w:val="00272B3C"/>
    <w:rsid w:val="00283CEE"/>
    <w:rsid w:val="0029559A"/>
    <w:rsid w:val="002975B6"/>
    <w:rsid w:val="002A45BC"/>
    <w:rsid w:val="002C0EBE"/>
    <w:rsid w:val="002C110A"/>
    <w:rsid w:val="002C1998"/>
    <w:rsid w:val="002C4CE0"/>
    <w:rsid w:val="002C6F89"/>
    <w:rsid w:val="002D05A1"/>
    <w:rsid w:val="002D4133"/>
    <w:rsid w:val="002D7024"/>
    <w:rsid w:val="002E525D"/>
    <w:rsid w:val="00300D0B"/>
    <w:rsid w:val="00304A6F"/>
    <w:rsid w:val="00307DA1"/>
    <w:rsid w:val="0031060F"/>
    <w:rsid w:val="00312FF9"/>
    <w:rsid w:val="0031452A"/>
    <w:rsid w:val="00315736"/>
    <w:rsid w:val="0032001F"/>
    <w:rsid w:val="0032061B"/>
    <w:rsid w:val="0032319F"/>
    <w:rsid w:val="00327210"/>
    <w:rsid w:val="00327660"/>
    <w:rsid w:val="00332EF3"/>
    <w:rsid w:val="0033550C"/>
    <w:rsid w:val="003356FA"/>
    <w:rsid w:val="00347AF2"/>
    <w:rsid w:val="003513E0"/>
    <w:rsid w:val="003515E1"/>
    <w:rsid w:val="00355E7E"/>
    <w:rsid w:val="003635B2"/>
    <w:rsid w:val="003712FF"/>
    <w:rsid w:val="00376D22"/>
    <w:rsid w:val="00381234"/>
    <w:rsid w:val="0038376B"/>
    <w:rsid w:val="00393CD9"/>
    <w:rsid w:val="0039671F"/>
    <w:rsid w:val="00396F0F"/>
    <w:rsid w:val="0039709B"/>
    <w:rsid w:val="003A1548"/>
    <w:rsid w:val="003A4263"/>
    <w:rsid w:val="003A4DD2"/>
    <w:rsid w:val="003A6B9C"/>
    <w:rsid w:val="003B4C50"/>
    <w:rsid w:val="003B5C38"/>
    <w:rsid w:val="003C2628"/>
    <w:rsid w:val="003D7EF4"/>
    <w:rsid w:val="003E3703"/>
    <w:rsid w:val="004066BC"/>
    <w:rsid w:val="00411097"/>
    <w:rsid w:val="00420A2E"/>
    <w:rsid w:val="00424902"/>
    <w:rsid w:val="00425231"/>
    <w:rsid w:val="00436292"/>
    <w:rsid w:val="004364AE"/>
    <w:rsid w:val="004510BD"/>
    <w:rsid w:val="0045739C"/>
    <w:rsid w:val="00470987"/>
    <w:rsid w:val="004A47D7"/>
    <w:rsid w:val="004B0994"/>
    <w:rsid w:val="004B406A"/>
    <w:rsid w:val="004B7955"/>
    <w:rsid w:val="004B7E36"/>
    <w:rsid w:val="004C43E2"/>
    <w:rsid w:val="004C5458"/>
    <w:rsid w:val="004D154E"/>
    <w:rsid w:val="00507569"/>
    <w:rsid w:val="00514ACC"/>
    <w:rsid w:val="00522FDC"/>
    <w:rsid w:val="00526CB6"/>
    <w:rsid w:val="00536E31"/>
    <w:rsid w:val="00541E4C"/>
    <w:rsid w:val="00544A63"/>
    <w:rsid w:val="0054665D"/>
    <w:rsid w:val="00571A89"/>
    <w:rsid w:val="0057319C"/>
    <w:rsid w:val="00581498"/>
    <w:rsid w:val="0058229D"/>
    <w:rsid w:val="005827D1"/>
    <w:rsid w:val="0058699D"/>
    <w:rsid w:val="005878B4"/>
    <w:rsid w:val="00593A21"/>
    <w:rsid w:val="00596390"/>
    <w:rsid w:val="005A0FAE"/>
    <w:rsid w:val="005A3FF6"/>
    <w:rsid w:val="005B225D"/>
    <w:rsid w:val="005B285A"/>
    <w:rsid w:val="005B584F"/>
    <w:rsid w:val="005B776E"/>
    <w:rsid w:val="005B7A27"/>
    <w:rsid w:val="005C3E8A"/>
    <w:rsid w:val="005C70FB"/>
    <w:rsid w:val="005D32D9"/>
    <w:rsid w:val="005D6AB7"/>
    <w:rsid w:val="005E4032"/>
    <w:rsid w:val="005E6D3A"/>
    <w:rsid w:val="005F148E"/>
    <w:rsid w:val="005F2DE6"/>
    <w:rsid w:val="005F5F59"/>
    <w:rsid w:val="00614CFF"/>
    <w:rsid w:val="006160DF"/>
    <w:rsid w:val="00620242"/>
    <w:rsid w:val="006308F4"/>
    <w:rsid w:val="006327D6"/>
    <w:rsid w:val="0063565D"/>
    <w:rsid w:val="00644696"/>
    <w:rsid w:val="00652786"/>
    <w:rsid w:val="00656960"/>
    <w:rsid w:val="00660F3E"/>
    <w:rsid w:val="00661E51"/>
    <w:rsid w:val="0066596D"/>
    <w:rsid w:val="0067403F"/>
    <w:rsid w:val="00674E79"/>
    <w:rsid w:val="00675BAC"/>
    <w:rsid w:val="006800AF"/>
    <w:rsid w:val="00686BE7"/>
    <w:rsid w:val="0069184B"/>
    <w:rsid w:val="00692CFF"/>
    <w:rsid w:val="0069437C"/>
    <w:rsid w:val="006947B9"/>
    <w:rsid w:val="00694A4B"/>
    <w:rsid w:val="00696131"/>
    <w:rsid w:val="006A08BA"/>
    <w:rsid w:val="006A6CD7"/>
    <w:rsid w:val="006B2845"/>
    <w:rsid w:val="006C1B37"/>
    <w:rsid w:val="006C5CB7"/>
    <w:rsid w:val="006D0439"/>
    <w:rsid w:val="006D0FBC"/>
    <w:rsid w:val="006E265B"/>
    <w:rsid w:val="006E76BF"/>
    <w:rsid w:val="006F4A11"/>
    <w:rsid w:val="006F715A"/>
    <w:rsid w:val="00700CBD"/>
    <w:rsid w:val="0070267D"/>
    <w:rsid w:val="00703B60"/>
    <w:rsid w:val="00704A64"/>
    <w:rsid w:val="0070670B"/>
    <w:rsid w:val="0071094E"/>
    <w:rsid w:val="00710A7C"/>
    <w:rsid w:val="00714348"/>
    <w:rsid w:val="00723C23"/>
    <w:rsid w:val="00724377"/>
    <w:rsid w:val="007303B2"/>
    <w:rsid w:val="00733715"/>
    <w:rsid w:val="007431D1"/>
    <w:rsid w:val="00743EC0"/>
    <w:rsid w:val="00744B27"/>
    <w:rsid w:val="00747107"/>
    <w:rsid w:val="00757991"/>
    <w:rsid w:val="007614FA"/>
    <w:rsid w:val="00761A25"/>
    <w:rsid w:val="00780D02"/>
    <w:rsid w:val="007810DF"/>
    <w:rsid w:val="00794B24"/>
    <w:rsid w:val="00797F67"/>
    <w:rsid w:val="007B4F8B"/>
    <w:rsid w:val="007C43C6"/>
    <w:rsid w:val="007C7F98"/>
    <w:rsid w:val="007E14D2"/>
    <w:rsid w:val="007F75EE"/>
    <w:rsid w:val="00802F58"/>
    <w:rsid w:val="0080776C"/>
    <w:rsid w:val="0082025E"/>
    <w:rsid w:val="008215F6"/>
    <w:rsid w:val="00842AA6"/>
    <w:rsid w:val="00842F48"/>
    <w:rsid w:val="0085246C"/>
    <w:rsid w:val="008542AD"/>
    <w:rsid w:val="00860618"/>
    <w:rsid w:val="008669CF"/>
    <w:rsid w:val="008743EE"/>
    <w:rsid w:val="008765D3"/>
    <w:rsid w:val="008903AC"/>
    <w:rsid w:val="008948BA"/>
    <w:rsid w:val="008A0B71"/>
    <w:rsid w:val="008A34FB"/>
    <w:rsid w:val="008A6123"/>
    <w:rsid w:val="008A7016"/>
    <w:rsid w:val="008A763A"/>
    <w:rsid w:val="008D1D7E"/>
    <w:rsid w:val="008D551B"/>
    <w:rsid w:val="008E30D9"/>
    <w:rsid w:val="008E382A"/>
    <w:rsid w:val="008F69D6"/>
    <w:rsid w:val="008F7868"/>
    <w:rsid w:val="009003A0"/>
    <w:rsid w:val="00901A4C"/>
    <w:rsid w:val="009153B6"/>
    <w:rsid w:val="009157AE"/>
    <w:rsid w:val="00915D1F"/>
    <w:rsid w:val="0092003B"/>
    <w:rsid w:val="0092732C"/>
    <w:rsid w:val="009338A0"/>
    <w:rsid w:val="00936049"/>
    <w:rsid w:val="00940B0C"/>
    <w:rsid w:val="009436D2"/>
    <w:rsid w:val="009508C8"/>
    <w:rsid w:val="00957824"/>
    <w:rsid w:val="00981C07"/>
    <w:rsid w:val="00982F40"/>
    <w:rsid w:val="0098553C"/>
    <w:rsid w:val="00986807"/>
    <w:rsid w:val="009A22F8"/>
    <w:rsid w:val="009A26AE"/>
    <w:rsid w:val="009A51B8"/>
    <w:rsid w:val="009B3E15"/>
    <w:rsid w:val="009B5209"/>
    <w:rsid w:val="009B6B53"/>
    <w:rsid w:val="009C198E"/>
    <w:rsid w:val="009C3988"/>
    <w:rsid w:val="009D0A56"/>
    <w:rsid w:val="009E3D87"/>
    <w:rsid w:val="009F0EC1"/>
    <w:rsid w:val="009F7430"/>
    <w:rsid w:val="00A006C1"/>
    <w:rsid w:val="00A036BF"/>
    <w:rsid w:val="00A103A2"/>
    <w:rsid w:val="00A10BA3"/>
    <w:rsid w:val="00A128E5"/>
    <w:rsid w:val="00A2560B"/>
    <w:rsid w:val="00A41B41"/>
    <w:rsid w:val="00A44F4D"/>
    <w:rsid w:val="00A458EF"/>
    <w:rsid w:val="00A57816"/>
    <w:rsid w:val="00A60813"/>
    <w:rsid w:val="00A6240E"/>
    <w:rsid w:val="00A63E5B"/>
    <w:rsid w:val="00A7050D"/>
    <w:rsid w:val="00A71E37"/>
    <w:rsid w:val="00A75EA3"/>
    <w:rsid w:val="00A860CF"/>
    <w:rsid w:val="00A969BA"/>
    <w:rsid w:val="00A96AE2"/>
    <w:rsid w:val="00A96E7C"/>
    <w:rsid w:val="00A97C75"/>
    <w:rsid w:val="00AB33BA"/>
    <w:rsid w:val="00AB750E"/>
    <w:rsid w:val="00AC0A59"/>
    <w:rsid w:val="00AC7F26"/>
    <w:rsid w:val="00AD4050"/>
    <w:rsid w:val="00AE60C2"/>
    <w:rsid w:val="00AE782D"/>
    <w:rsid w:val="00AF40FC"/>
    <w:rsid w:val="00AF79A7"/>
    <w:rsid w:val="00B01183"/>
    <w:rsid w:val="00B02B81"/>
    <w:rsid w:val="00B02D84"/>
    <w:rsid w:val="00B077C7"/>
    <w:rsid w:val="00B1064F"/>
    <w:rsid w:val="00B114A5"/>
    <w:rsid w:val="00B1361C"/>
    <w:rsid w:val="00B14024"/>
    <w:rsid w:val="00B277A7"/>
    <w:rsid w:val="00B31A6E"/>
    <w:rsid w:val="00B3214B"/>
    <w:rsid w:val="00B37352"/>
    <w:rsid w:val="00B50261"/>
    <w:rsid w:val="00B52C0E"/>
    <w:rsid w:val="00B55516"/>
    <w:rsid w:val="00B55939"/>
    <w:rsid w:val="00B60219"/>
    <w:rsid w:val="00B60221"/>
    <w:rsid w:val="00B66FF5"/>
    <w:rsid w:val="00B70AFD"/>
    <w:rsid w:val="00B74559"/>
    <w:rsid w:val="00B8275C"/>
    <w:rsid w:val="00BB248A"/>
    <w:rsid w:val="00BC0AC3"/>
    <w:rsid w:val="00BC5C02"/>
    <w:rsid w:val="00BC6813"/>
    <w:rsid w:val="00BD06EE"/>
    <w:rsid w:val="00BD4591"/>
    <w:rsid w:val="00BE14DD"/>
    <w:rsid w:val="00BE2C90"/>
    <w:rsid w:val="00BE5075"/>
    <w:rsid w:val="00BE77E6"/>
    <w:rsid w:val="00BF6D77"/>
    <w:rsid w:val="00C01957"/>
    <w:rsid w:val="00C032DE"/>
    <w:rsid w:val="00C06006"/>
    <w:rsid w:val="00C12AD3"/>
    <w:rsid w:val="00C131CF"/>
    <w:rsid w:val="00C20712"/>
    <w:rsid w:val="00C211BA"/>
    <w:rsid w:val="00C24CC1"/>
    <w:rsid w:val="00C24CDE"/>
    <w:rsid w:val="00C27EF9"/>
    <w:rsid w:val="00C45921"/>
    <w:rsid w:val="00C53290"/>
    <w:rsid w:val="00C63EA0"/>
    <w:rsid w:val="00C65796"/>
    <w:rsid w:val="00C75DEE"/>
    <w:rsid w:val="00C75F37"/>
    <w:rsid w:val="00C775E3"/>
    <w:rsid w:val="00C8123B"/>
    <w:rsid w:val="00C815E6"/>
    <w:rsid w:val="00C839E4"/>
    <w:rsid w:val="00C867A7"/>
    <w:rsid w:val="00C916FE"/>
    <w:rsid w:val="00CD3078"/>
    <w:rsid w:val="00CD3D0F"/>
    <w:rsid w:val="00CD3E62"/>
    <w:rsid w:val="00CD4025"/>
    <w:rsid w:val="00CE000A"/>
    <w:rsid w:val="00CE5976"/>
    <w:rsid w:val="00CE7FB1"/>
    <w:rsid w:val="00D033CD"/>
    <w:rsid w:val="00D13B02"/>
    <w:rsid w:val="00D13BED"/>
    <w:rsid w:val="00D17986"/>
    <w:rsid w:val="00D25095"/>
    <w:rsid w:val="00D25F41"/>
    <w:rsid w:val="00D30BA3"/>
    <w:rsid w:val="00D33540"/>
    <w:rsid w:val="00D4095F"/>
    <w:rsid w:val="00D44B8F"/>
    <w:rsid w:val="00D62225"/>
    <w:rsid w:val="00D624B6"/>
    <w:rsid w:val="00D630EE"/>
    <w:rsid w:val="00D727F8"/>
    <w:rsid w:val="00D7410A"/>
    <w:rsid w:val="00D766D8"/>
    <w:rsid w:val="00D7784C"/>
    <w:rsid w:val="00D84298"/>
    <w:rsid w:val="00D901A2"/>
    <w:rsid w:val="00D92EC5"/>
    <w:rsid w:val="00D94CAE"/>
    <w:rsid w:val="00DB3C63"/>
    <w:rsid w:val="00DB4E0E"/>
    <w:rsid w:val="00DD0D57"/>
    <w:rsid w:val="00DD201D"/>
    <w:rsid w:val="00DD4E43"/>
    <w:rsid w:val="00DD7531"/>
    <w:rsid w:val="00DF453C"/>
    <w:rsid w:val="00DF5F8A"/>
    <w:rsid w:val="00E07FB3"/>
    <w:rsid w:val="00E16E6E"/>
    <w:rsid w:val="00E24053"/>
    <w:rsid w:val="00E377C0"/>
    <w:rsid w:val="00E41359"/>
    <w:rsid w:val="00E53D5C"/>
    <w:rsid w:val="00E703B3"/>
    <w:rsid w:val="00E83AFB"/>
    <w:rsid w:val="00E93D38"/>
    <w:rsid w:val="00E94836"/>
    <w:rsid w:val="00E966DD"/>
    <w:rsid w:val="00E96800"/>
    <w:rsid w:val="00EA1C63"/>
    <w:rsid w:val="00EA2CA7"/>
    <w:rsid w:val="00EB237E"/>
    <w:rsid w:val="00EB40D7"/>
    <w:rsid w:val="00EB4D1C"/>
    <w:rsid w:val="00EC0BAF"/>
    <w:rsid w:val="00EC399F"/>
    <w:rsid w:val="00EC57CB"/>
    <w:rsid w:val="00ED6285"/>
    <w:rsid w:val="00ED7E46"/>
    <w:rsid w:val="00EE0D2A"/>
    <w:rsid w:val="00EE6B00"/>
    <w:rsid w:val="00EF16A7"/>
    <w:rsid w:val="00F00C1F"/>
    <w:rsid w:val="00F013C1"/>
    <w:rsid w:val="00F02E05"/>
    <w:rsid w:val="00F04880"/>
    <w:rsid w:val="00F13D1F"/>
    <w:rsid w:val="00F20985"/>
    <w:rsid w:val="00F3114B"/>
    <w:rsid w:val="00F32ADE"/>
    <w:rsid w:val="00F35021"/>
    <w:rsid w:val="00F37F60"/>
    <w:rsid w:val="00F522AE"/>
    <w:rsid w:val="00F52AC9"/>
    <w:rsid w:val="00F572BE"/>
    <w:rsid w:val="00F66F73"/>
    <w:rsid w:val="00F67317"/>
    <w:rsid w:val="00F7473A"/>
    <w:rsid w:val="00F75E48"/>
    <w:rsid w:val="00F77A10"/>
    <w:rsid w:val="00F812F6"/>
    <w:rsid w:val="00F838F4"/>
    <w:rsid w:val="00F83C65"/>
    <w:rsid w:val="00FA0BF8"/>
    <w:rsid w:val="00FA30A8"/>
    <w:rsid w:val="00FA4069"/>
    <w:rsid w:val="00FB0633"/>
    <w:rsid w:val="00FB6067"/>
    <w:rsid w:val="00FC28F4"/>
    <w:rsid w:val="00FD3B85"/>
    <w:rsid w:val="00FD4B89"/>
    <w:rsid w:val="00FD6043"/>
  </w:rsids>
  <m:mathPr>
    <m:mathFont m:val="Cambria Math"/>
    <m:brkBin m:val="before"/>
    <m:brkBinSub m:val="--"/>
    <m:smallFrac/>
    <m:dispDef/>
    <m:lMargin m:val="0"/>
    <m:rMargin m:val="0"/>
    <m:defJc m:val="centerGroup"/>
    <m:wrapIndent m:val="1440"/>
    <m:intLim m:val="subSup"/>
    <m:naryLim m:val="undOvr"/>
  </m:mathPr>
  <w:themeFontLang w:val="nl-NL"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25C13F83"/>
  <w15:docId w15:val="{F7AE51AA-BA63-4293-8E99-6392E7563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qFormat/>
    <w:rsid w:val="00F66F73"/>
    <w:pPr>
      <w:spacing w:after="200" w:line="360" w:lineRule="auto"/>
    </w:pPr>
    <w:rPr>
      <w:rFonts w:ascii="Arial" w:eastAsiaTheme="minorHAnsi" w:hAnsi="Arial" w:cstheme="minorBidi"/>
      <w:szCs w:val="22"/>
    </w:rPr>
  </w:style>
  <w:style w:type="paragraph" w:styleId="Heading1">
    <w:name w:val="heading 1"/>
    <w:aliases w:val="PRI Heading 1"/>
    <w:basedOn w:val="Normal"/>
    <w:next w:val="Normal"/>
    <w:link w:val="Heading1Char"/>
    <w:uiPriority w:val="9"/>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9"/>
    <w:unhideWhenUsed/>
    <w:qFormat/>
    <w:rsid w:val="001654AE"/>
    <w:pPr>
      <w:spacing w:before="360"/>
      <w:contextualSpacing/>
      <w:outlineLvl w:val="1"/>
    </w:pPr>
    <w:rPr>
      <w:b/>
      <w:bCs/>
      <w:color w:val="008CD0"/>
      <w:sz w:val="30"/>
      <w:szCs w:val="28"/>
    </w:rPr>
  </w:style>
  <w:style w:type="paragraph" w:styleId="Heading3">
    <w:name w:val="heading 3"/>
    <w:aliases w:val="PRI Heading 3"/>
    <w:basedOn w:val="Normal"/>
    <w:next w:val="Normal"/>
    <w:link w:val="Heading3Char"/>
    <w:uiPriority w:val="9"/>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9"/>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9"/>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9"/>
    <w:rsid w:val="001654AE"/>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9"/>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9"/>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8"/>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uiPriority w:val="12"/>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uiPriority w:val="21"/>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B31A6E"/>
    <w:pPr>
      <w:tabs>
        <w:tab w:val="left" w:pos="284"/>
        <w:tab w:val="left" w:pos="567"/>
        <w:tab w:val="left" w:pos="851"/>
        <w:tab w:val="right" w:pos="8658"/>
      </w:tabs>
      <w:spacing w:after="0"/>
    </w:pPr>
    <w:rPr>
      <w:noProof/>
    </w:rPr>
  </w:style>
  <w:style w:type="paragraph" w:styleId="TOC2">
    <w:name w:val="toc 2"/>
    <w:basedOn w:val="Normal"/>
    <w:next w:val="Normal"/>
    <w:autoRedefine/>
    <w:uiPriority w:val="39"/>
    <w:unhideWhenUsed/>
    <w:qFormat/>
    <w:rsid w:val="009C3988"/>
    <w:pPr>
      <w:tabs>
        <w:tab w:val="right" w:pos="8658"/>
      </w:tabs>
      <w:spacing w:after="100"/>
      <w:ind w:left="851"/>
    </w:pPr>
    <w:rPr>
      <w:noProof/>
    </w:rPr>
  </w:style>
  <w:style w:type="paragraph" w:styleId="TOC3">
    <w:name w:val="toc 3"/>
    <w:basedOn w:val="Normal"/>
    <w:next w:val="Normal"/>
    <w:autoRedefine/>
    <w:uiPriority w:val="39"/>
    <w:unhideWhenUsed/>
    <w:qFormat/>
    <w:rsid w:val="003B4C50"/>
    <w:pPr>
      <w:tabs>
        <w:tab w:val="right" w:pos="8658"/>
      </w:tabs>
      <w:spacing w:after="100"/>
      <w:ind w:left="1418"/>
    </w:pPr>
    <w:rPr>
      <w:noProof/>
    </w:rPr>
  </w:style>
  <w:style w:type="paragraph" w:styleId="TOC4">
    <w:name w:val="toc 4"/>
    <w:basedOn w:val="Normal"/>
    <w:next w:val="Normal"/>
    <w:autoRedefine/>
    <w:uiPriority w:val="39"/>
    <w:unhideWhenUsed/>
    <w:qFormat/>
    <w:rsid w:val="003B4C50"/>
    <w:pPr>
      <w:tabs>
        <w:tab w:val="right" w:pos="8658"/>
      </w:tabs>
      <w:spacing w:after="100"/>
      <w:ind w:left="170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B31A6E"/>
    <w:rPr>
      <w:rFonts w:ascii="Arial" w:eastAsiaTheme="minorHAnsi" w:hAnsi="Arial" w:cstheme="minorBidi"/>
      <w:noProof/>
      <w:szCs w:val="22"/>
    </w:rPr>
  </w:style>
  <w:style w:type="character" w:customStyle="1" w:styleId="PRITOC1Char">
    <w:name w:val="PRI TOC 1 Char"/>
    <w:basedOn w:val="TOC1Char"/>
    <w:link w:val="PRITOC1"/>
    <w:uiPriority w:val="10"/>
    <w:rsid w:val="00FA4069"/>
    <w:rPr>
      <w:rFonts w:ascii="Arial" w:eastAsiaTheme="minorHAnsi"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
    <w:name w:val="Colorful Grid"/>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ghtShading-Accent1">
    <w:name w:val="Light Shading Accent 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
    <w:name w:val="Colorful List"/>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
    <w:name w:val="Medium Grid 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CommentText">
    <w:name w:val="annotation text"/>
    <w:basedOn w:val="Normal"/>
    <w:link w:val="CommentTextChar"/>
    <w:uiPriority w:val="99"/>
    <w:unhideWhenUsed/>
    <w:rsid w:val="00F66F73"/>
    <w:pPr>
      <w:widowControl w:val="0"/>
      <w:autoSpaceDE w:val="0"/>
      <w:autoSpaceDN w:val="0"/>
      <w:adjustRightInd w:val="0"/>
      <w:spacing w:line="240" w:lineRule="auto"/>
      <w:jc w:val="both"/>
    </w:pPr>
    <w:rPr>
      <w:rFonts w:ascii="Alright Sans Regular" w:eastAsiaTheme="minorEastAsia" w:hAnsi="Alright Sans Regular" w:cs="Arial"/>
      <w:szCs w:val="20"/>
      <w:lang w:val="en-US"/>
    </w:rPr>
  </w:style>
  <w:style w:type="character" w:customStyle="1" w:styleId="CommentTextChar">
    <w:name w:val="Comment Text Char"/>
    <w:basedOn w:val="DefaultParagraphFont"/>
    <w:link w:val="CommentText"/>
    <w:uiPriority w:val="99"/>
    <w:rsid w:val="00F66F73"/>
    <w:rPr>
      <w:rFonts w:ascii="Alright Sans Regular" w:eastAsiaTheme="minorEastAsia" w:hAnsi="Alright Sans Regular" w:cs="Arial"/>
      <w:lang w:val="en-US"/>
    </w:rPr>
  </w:style>
  <w:style w:type="character" w:styleId="CommentReference">
    <w:name w:val="annotation reference"/>
    <w:basedOn w:val="DefaultParagraphFont"/>
    <w:uiPriority w:val="99"/>
    <w:semiHidden/>
    <w:unhideWhenUsed/>
    <w:rsid w:val="00F66F73"/>
    <w:rPr>
      <w:sz w:val="16"/>
      <w:szCs w:val="16"/>
    </w:rPr>
  </w:style>
  <w:style w:type="character" w:styleId="Hyperlink">
    <w:name w:val="Hyperlink"/>
    <w:basedOn w:val="DefaultParagraphFont"/>
    <w:uiPriority w:val="99"/>
    <w:unhideWhenUsed/>
    <w:rsid w:val="00F66F73"/>
    <w:rPr>
      <w:color w:val="0000FF" w:themeColor="hyperlink"/>
      <w:u w:val="single"/>
    </w:rPr>
  </w:style>
  <w:style w:type="paragraph" w:styleId="CommentSubject">
    <w:name w:val="annotation subject"/>
    <w:basedOn w:val="CommentText"/>
    <w:next w:val="CommentText"/>
    <w:link w:val="CommentSubjectChar"/>
    <w:uiPriority w:val="99"/>
    <w:semiHidden/>
    <w:unhideWhenUsed/>
    <w:rsid w:val="006C5CB7"/>
    <w:pPr>
      <w:widowControl/>
      <w:autoSpaceDE/>
      <w:autoSpaceDN/>
      <w:adjustRightInd/>
      <w:jc w:val="left"/>
    </w:pPr>
    <w:rPr>
      <w:rFonts w:ascii="Arial" w:eastAsiaTheme="minorHAnsi" w:hAnsi="Arial" w:cstheme="minorBidi"/>
      <w:b/>
      <w:bCs/>
      <w:lang w:val="en-GB"/>
    </w:rPr>
  </w:style>
  <w:style w:type="character" w:customStyle="1" w:styleId="CommentSubjectChar">
    <w:name w:val="Comment Subject Char"/>
    <w:basedOn w:val="CommentTextChar"/>
    <w:link w:val="CommentSubject"/>
    <w:uiPriority w:val="99"/>
    <w:semiHidden/>
    <w:rsid w:val="006C5CB7"/>
    <w:rPr>
      <w:rFonts w:ascii="Arial" w:eastAsiaTheme="minorHAnsi" w:hAnsi="Arial" w:cstheme="minorBidi"/>
      <w:b/>
      <w:bCs/>
      <w:lang w:val="en-US"/>
    </w:rPr>
  </w:style>
  <w:style w:type="paragraph" w:customStyle="1" w:styleId="INDICATORTEXT">
    <w:name w:val="INDICATOR TEXT"/>
    <w:qFormat/>
    <w:rsid w:val="00BD4591"/>
    <w:pPr>
      <w:spacing w:before="80" w:after="120"/>
      <w:ind w:left="170"/>
    </w:pPr>
    <w:rPr>
      <w:rFonts w:ascii="Arial" w:eastAsia="Times New Roman" w:hAnsi="Arial" w:cs="Arial"/>
      <w:color w:val="595959"/>
      <w:sz w:val="18"/>
    </w:rPr>
  </w:style>
  <w:style w:type="character" w:styleId="FollowedHyperlink">
    <w:name w:val="FollowedHyperlink"/>
    <w:basedOn w:val="DefaultParagraphFont"/>
    <w:uiPriority w:val="99"/>
    <w:semiHidden/>
    <w:unhideWhenUsed/>
    <w:rsid w:val="00050866"/>
    <w:rPr>
      <w:color w:val="800080" w:themeColor="followedHyperlink"/>
      <w:u w:val="single"/>
    </w:rPr>
  </w:style>
  <w:style w:type="paragraph" w:styleId="Revision">
    <w:name w:val="Revision"/>
    <w:hidden/>
    <w:uiPriority w:val="71"/>
    <w:rsid w:val="00982F40"/>
    <w:rPr>
      <w:rFonts w:ascii="Arial" w:eastAsiaTheme="minorHAnsi" w:hAnsi="Arial" w:cstheme="minorBid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header" Target="header3.xm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5" Type="http://schemas.openxmlformats.org/officeDocument/2006/relationships/image" Target="media/image8.png"/><Relationship Id="rId33"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footer" Target="footer2.xm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unpri.org/areas-of-work/reporting-and-assessment/reporting-outputs/individual-2013-14/" TargetMode="External"/><Relationship Id="rId32" Type="http://schemas.openxmlformats.org/officeDocument/2006/relationships/hyperlink" Target="http://www.unpri.org/areas-of-work/reporting-and-assessment/reporting-timing/" TargetMode="Externa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yperlink" Target="http://www.unpri.org/viewer/?file=wp-content/uploads/2013-14_PRI_RF_maindefinitions.pdf" TargetMode="External"/><Relationship Id="rId28"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footer" Target="footer1.xml"/><Relationship Id="rId31" Type="http://schemas.openxmlformats.org/officeDocument/2006/relationships/hyperlink" Target="mailto:reporting@unpri.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3.xml"/><Relationship Id="rId27" Type="http://schemas.openxmlformats.org/officeDocument/2006/relationships/image" Target="media/image90.png"/><Relationship Id="rId30" Type="http://schemas.openxmlformats.org/officeDocument/2006/relationships/hyperlink" Target="http://www.unpri.org/wp-content/uploads/2013-14_PRI_RF_maindefinitions.pdf" TargetMode="External"/><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7.jpg"/></Relationships>
</file>

<file path=word/_rels/footer4.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chal%20Alexandron\Desktop\PRI_template_2013_3%20-new%20logo.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estField xmlns="d1f2cb5e-90ed-446c-b55a-c8efd3225fcc">false</testField>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5A33D5-14A8-48EE-B054-C03D04E31DE5}"/>
</file>

<file path=customXml/itemProps2.xml><?xml version="1.0" encoding="utf-8"?>
<ds:datastoreItem xmlns:ds="http://schemas.openxmlformats.org/officeDocument/2006/customXml" ds:itemID="{1035DEC8-A9DB-4397-9426-D33D6E796D99}"/>
</file>

<file path=customXml/itemProps3.xml><?xml version="1.0" encoding="utf-8"?>
<ds:datastoreItem xmlns:ds="http://schemas.openxmlformats.org/officeDocument/2006/customXml" ds:itemID="{2DBBE134-34B3-48DB-AE49-D3D94E0B2BCC}"/>
</file>

<file path=customXml/itemProps4.xml><?xml version="1.0" encoding="utf-8"?>
<ds:datastoreItem xmlns:ds="http://schemas.openxmlformats.org/officeDocument/2006/customXml" ds:itemID="{1EC5B159-DB51-4A8D-B09C-8282264D750D}"/>
</file>

<file path=docProps/app.xml><?xml version="1.0" encoding="utf-8"?>
<Properties xmlns="http://schemas.openxmlformats.org/officeDocument/2006/extended-properties" xmlns:vt="http://schemas.openxmlformats.org/officeDocument/2006/docPropsVTypes">
  <Template>PRI_template_2013_3 -new logo</Template>
  <TotalTime>186</TotalTime>
  <Pages>17</Pages>
  <Words>5067</Words>
  <Characters>28887</Characters>
  <Application>Microsoft Office Word</Application>
  <DocSecurity>0</DocSecurity>
  <Lines>240</Lines>
  <Paragraphs>67</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33887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Alyssa</dc:creator>
  <cp:lastModifiedBy>Alyssa Heath</cp:lastModifiedBy>
  <cp:revision>38</cp:revision>
  <cp:lastPrinted>2013-12-05T13:22:00Z</cp:lastPrinted>
  <dcterms:created xsi:type="dcterms:W3CDTF">2013-12-05T14:34:00Z</dcterms:created>
  <dcterms:modified xsi:type="dcterms:W3CDTF">2014-10-02T15:36:00Z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